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5ca3" w14:paraId="2915ca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6E61" w:rsidP="00E36E61" w:rsidR="00E36E61">
      <w:pPr>
        <w:jc w:val="right"/>
      </w:pPr>
      <w:r>
        <w:t>Poslovni broj: 3 St-267/2016-45</w:t>
      </w:r>
    </w:p>
    <w:p w:rsidRDefault="00E36E61" w:rsidP="00E36E61" w:rsidR="00E36E61">
      <w:pPr>
        <w:jc w:val="both"/>
      </w:pPr>
      <w:r>
        <w:tab/>
        <w:t xml:space="preserve">Trgovački sud u Bjelovaru, OIB 07942269267, po stečajnoj sutkinji Sanjani Zorinc u stečajnom postupku nad dužnikom EKONOMIJA JASIKA d.o.o. u stečaju,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OIB 52306102255, 13. ožujka 2018., donio je </w:t>
      </w:r>
    </w:p>
    <w:p w:rsidRDefault="00E36E61" w:rsidP="00E36E61" w:rsidR="00E36E61">
      <w:pPr>
        <w:jc w:val="center"/>
      </w:pPr>
      <w:r>
        <w:t>Z A K L J U Č A K</w:t>
      </w:r>
    </w:p>
    <w:p w:rsidRDefault="00E36E61" w:rsidP="00E36E61" w:rsidR="00E36E61">
      <w:pPr>
        <w:pStyle w:val="Bezproreda"/>
        <w:ind w:firstLine="708"/>
        <w:jc w:val="both"/>
      </w:pPr>
      <w:r>
        <w:t xml:space="preserve">Određuje se završno ročište vjerovnika za dan 13. travnja 2018. godine u 9,00 sati u ovaj sud, soba br.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 </w:t>
      </w:r>
    </w:p>
    <w:p w:rsidRDefault="00E36E61" w:rsidP="00E36E61" w:rsidR="00E36E61">
      <w:pPr>
        <w:jc w:val="center"/>
      </w:pPr>
      <w:r>
        <w:t>Obrazloženje</w:t>
      </w:r>
      <w:r>
        <w:rPr>
          <w:b/>
        </w:rPr>
        <w:tab/>
      </w:r>
    </w:p>
    <w:p w:rsidRDefault="00E36E61" w:rsidP="00E36E61" w:rsidR="00E36E61">
      <w:pPr>
        <w:pStyle w:val="Bezproreda"/>
        <w:ind w:firstLine="708"/>
        <w:jc w:val="both"/>
      </w:pPr>
      <w:r>
        <w:t xml:space="preserve">U stečajnom postupku unovčena je sva imovina stečajnog dužnika, isplaćeni su troškovi stečajnog postupka te </w:t>
      </w:r>
      <w:proofErr w:type="spellStart"/>
      <w:r>
        <w:t>razlučni</w:t>
      </w:r>
      <w:proofErr w:type="spellEnd"/>
      <w:r>
        <w:t xml:space="preserve"> vjerovnici.</w:t>
      </w:r>
    </w:p>
    <w:p w:rsidRDefault="00E36E61" w:rsidP="00E36E61" w:rsidR="00E36E61">
      <w:pPr>
        <w:pStyle w:val="Bezproreda"/>
        <w:ind w:firstLine="708"/>
      </w:pPr>
      <w:r>
        <w:t xml:space="preserve"> </w:t>
      </w:r>
    </w:p>
    <w:p w:rsidRDefault="00E36E61" w:rsidP="00E36E61" w:rsidR="00E36E61">
      <w:pPr>
        <w:pStyle w:val="Bezproreda"/>
        <w:ind w:firstLine="708"/>
        <w:jc w:val="both"/>
      </w:pPr>
      <w:r>
        <w:t xml:space="preserve">Stečajni upravitelj dostavio je u spis prijedlog za zakazivanje završnog ročišta sa sljedećim dnevnim redom: </w:t>
      </w:r>
    </w:p>
    <w:p w:rsidRDefault="00E36E61" w:rsidP="00E36E61" w:rsidR="00E36E61">
      <w:pPr>
        <w:pStyle w:val="Bezproreda"/>
        <w:ind w:firstLine="708"/>
        <w:jc w:val="both"/>
      </w:pPr>
    </w:p>
    <w:p w:rsidRDefault="00E36E61" w:rsidP="00E36E61" w:rsidR="00E36E61">
      <w:pPr>
        <w:pStyle w:val="Bezproreda"/>
      </w:pPr>
      <w:r>
        <w:t>1. Završni račun stečajnog upravitelja</w:t>
      </w:r>
    </w:p>
    <w:p w:rsidRDefault="00E36E61" w:rsidP="00E36E61" w:rsidR="00E36E61">
      <w:pPr>
        <w:pStyle w:val="Bezproreda"/>
      </w:pPr>
      <w:r>
        <w:t>2. Donošenje odluke o daljnjem postupanju stečajnog upravitelja</w:t>
      </w:r>
    </w:p>
    <w:p w:rsidRDefault="00E36E61" w:rsidP="00E36E61" w:rsidR="00E36E61">
      <w:pPr>
        <w:pStyle w:val="Bezproreda"/>
      </w:pPr>
      <w:r>
        <w:t>3. Razno.</w:t>
      </w:r>
    </w:p>
    <w:p w:rsidRDefault="00E36E61" w:rsidP="00E36E61" w:rsidR="00E36E61">
      <w:pPr>
        <w:ind w:firstLine="708"/>
        <w:jc w:val="both"/>
      </w:pPr>
      <w:r>
        <w:t xml:space="preserve">Stoga je temeljem čl. 283. st. 1. Stečajnog zakona ("Narodne novine" br. 71/15) određeno završno ročište te je zaključeno kao u izreci. </w:t>
      </w:r>
    </w:p>
    <w:p w:rsidRDefault="00E36E61" w:rsidP="00E36E61" w:rsidR="00E36E61">
      <w:pPr>
        <w:jc w:val="center"/>
      </w:pPr>
      <w:r>
        <w:t xml:space="preserve">Bjelovar, 13. ožujka 2018. </w:t>
      </w:r>
    </w:p>
    <w:p w:rsidRDefault="00E36E61" w:rsidP="00E36E61" w:rsidR="00E36E61">
      <w:pPr>
        <w:pStyle w:val="Bezproreda"/>
        <w:jc w:val="right"/>
      </w:pPr>
      <w:r>
        <w:t xml:space="preserve">  STEČAJNA SUTKINJA                                                                                             SANJANA ZORINC</w:t>
      </w:r>
    </w:p>
    <w:p w:rsidRDefault="00E36E61" w:rsidP="00E36E61" w:rsidR="00E36E61">
      <w:pPr>
        <w:jc w:val="both"/>
      </w:pPr>
    </w:p>
    <w:p w:rsidRDefault="00E36E61" w:rsidP="00E36E61" w:rsidR="00E36E61">
      <w:pPr>
        <w:jc w:val="both"/>
      </w:pPr>
      <w:r>
        <w:t>POUKA O PRAVNOM LIJEKU: Protiv ovog zaključka nije dopušten pravni lijek.</w:t>
      </w:r>
    </w:p>
    <w:p w:rsidRDefault="00E36E61" w:rsidP="00E36E61" w:rsidR="00E36E6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36E61" w:rsidP="00E36E61" w:rsidR="00E36E61">
      <w:pPr>
        <w:pStyle w:val="Bezproreda"/>
      </w:pPr>
      <w:r>
        <w:t>Dna: e-oglasna ploča</w:t>
      </w:r>
    </w:p>
    <w:p w:rsidRDefault="00E36E61" w:rsidP="00E36E61" w:rsidR="00E36E61">
      <w:pPr>
        <w:pStyle w:val="Bezproreda"/>
      </w:pPr>
      <w:proofErr w:type="spellStart"/>
      <w:r>
        <w:t>Bj</w:t>
      </w:r>
      <w:proofErr w:type="spellEnd"/>
      <w:r>
        <w:t>. 13.3.2018.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E6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576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St-267/2016-46</izvorni_sadrzaj>
    <derivirana_varijabla naziv="DomainObject.Oznaka_1">St-267/2016-46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St-267/2016-46</izvorni_sadrzaj>
    <derivirana_varijabla naziv="DomainObject.PoslovniBrojDokumenta_1">St-267/2016-46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473AC-8393-48E1-A432-D71A976CC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1055</properties:Characters>
  <properties:Lines>31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2018-03-13T07:46:00Z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St-267/2016-46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