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7e48" w14:paraId="2697e4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217628">
        <w:t>Hrvatski zavod za mirovinsko osiguranje Zagreb, A. Mihanovića 3, OIB: 84397956623, Područni ured u Puli-Pola, Danteov trg 4, radi otvaranja stečajnog postupka nad dužnikom ENIGMA d. o. o. Pula, Peroj 288/B, OIB 38708033725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217628">
        <w:t>ENIGMA d. o. o. Pula, Peroj 288/B, OIB 38708033725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217628">
        <w:rPr>
          <w:b/>
          <w:lang w:val="pl-PL"/>
        </w:rPr>
        <w:t>25</w:t>
      </w:r>
      <w:r w:rsidR="00B17BB5">
        <w:rPr>
          <w:b/>
          <w:lang w:val="pl-PL"/>
        </w:rPr>
        <w:t xml:space="preserve">. </w:t>
      </w:r>
      <w:r w:rsidR="00217628">
        <w:rPr>
          <w:b/>
          <w:lang w:val="pl-PL"/>
        </w:rPr>
        <w:t>travnja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8249FA">
        <w:rPr>
          <w:b/>
          <w:lang w:val="pl-PL"/>
        </w:rPr>
        <w:t>09</w:t>
      </w:r>
      <w:r w:rsidR="00814FDD" w:rsidRPr="00FB0B18">
        <w:rPr>
          <w:b/>
          <w:lang w:val="pl-PL"/>
        </w:rPr>
        <w:t>:</w:t>
      </w:r>
      <w:r w:rsidR="00217628">
        <w:rPr>
          <w:b/>
          <w:lang w:val="pl-PL"/>
        </w:rPr>
        <w:t>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</w:t>
      </w:r>
      <w:r w:rsidR="00217628">
        <w:t>Hrvatski zavod za mirovinsko osiguranje Zagreb, A. Mihanovića 3, OIB: 84397956623, Područni ured u Puli-Pola</w:t>
      </w:r>
      <w:r w:rsidR="00DF28E8">
        <w:t>,</w:t>
      </w:r>
    </w:p>
    <w:p w:rsidRDefault="00FB0B18" w:rsidP="005E3EB7" w:rsidR="00283A33">
      <w:pPr>
        <w:jc w:val="both"/>
      </w:pPr>
      <w:r>
        <w:tab/>
      </w:r>
      <w:r>
        <w:tab/>
        <w:t xml:space="preserve">- </w:t>
      </w:r>
      <w:r w:rsidR="00283A33">
        <w:t>ENIGMA d. o. o. Pula, Peroj 288/B, OIB 38708033725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283A33">
        <w:rPr>
          <w:lang w:val="sv-SE"/>
        </w:rPr>
        <w:t>Goran Miletić iz Ljubljane, Bratov Učkar 90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8B2917">
        <w:rPr>
          <w:lang w:val="sv-SE"/>
        </w:rPr>
        <w:t>Goran Miletić iz Ljubljane, Bratov Učkar 90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8B2917">
        <w:rPr>
          <w:lang w:val="sv-SE"/>
        </w:rPr>
        <w:t>Goran Miletić iz Ljubljane, Bratov Učkar 90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 da u roku od 8 dana od dana primitka ovog rješenja izvijesti ovaj sud da li se dužnik vodi kao vlasnik nekretnina upisanih u zemljišnim knjigama iz nadležnosti tog suda</w:t>
      </w:r>
      <w:r w:rsidR="008F0C79">
        <w:rPr>
          <w:lang w:val="sv-SE"/>
        </w:rPr>
        <w:t>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B2917">
        <w:t>8</w:t>
      </w:r>
      <w:r w:rsidR="003E00AF">
        <w:t xml:space="preserve">. </w:t>
      </w:r>
      <w:r w:rsidR="008B2917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D26049">
        <w:t>ijana Licul, v.r.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8B2917">
        <w:t>Hrvatski zavod za mirovinsko osiguranje Zagreb, A. Mihanovića 3, OIB: 84397956623, Područni ured u Puli-Pola</w:t>
      </w:r>
    </w:p>
    <w:p w:rsidRDefault="008B2917" w:rsidP="008B2917" w:rsidR="003E00AF">
      <w:pPr>
        <w:jc w:val="both"/>
      </w:pPr>
      <w:r>
        <w:tab/>
      </w:r>
      <w:r w:rsidR="00FB0B18">
        <w:t xml:space="preserve">- </w:t>
      </w:r>
      <w:r>
        <w:t>ENIGMA d. o. o. Pula, Peroj 288/B, OIB 38708033725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F97FF9">
        <w:rPr>
          <w:lang w:val="sv-SE"/>
        </w:rPr>
        <w:t>Goran Miletić iz Ljubljane, Bratov Učkar 90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OS Pula, 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049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761593">
          <w:t>Posl. broj: 4 St-396/2016-12</w:t>
        </w:r>
      </w:sdtContent>
    </w:sdt>
  </w:p>
  <w:p w:rsidRDefault="00D2604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761593">
      <w:t>396/2016-12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107DA9"/>
    <w:rsid w:val="00134676"/>
    <w:rsid w:val="00217628"/>
    <w:rsid w:val="00252668"/>
    <w:rsid w:val="002534BF"/>
    <w:rsid w:val="00262377"/>
    <w:rsid w:val="00264035"/>
    <w:rsid w:val="00283A33"/>
    <w:rsid w:val="002B627E"/>
    <w:rsid w:val="002D55AD"/>
    <w:rsid w:val="00317FBA"/>
    <w:rsid w:val="00333A6A"/>
    <w:rsid w:val="00395F29"/>
    <w:rsid w:val="003B74B1"/>
    <w:rsid w:val="003E00AF"/>
    <w:rsid w:val="0051365F"/>
    <w:rsid w:val="00554328"/>
    <w:rsid w:val="0059655A"/>
    <w:rsid w:val="005E3EB7"/>
    <w:rsid w:val="005E434E"/>
    <w:rsid w:val="00761593"/>
    <w:rsid w:val="0079454F"/>
    <w:rsid w:val="007D7A8F"/>
    <w:rsid w:val="00814FDD"/>
    <w:rsid w:val="008249FA"/>
    <w:rsid w:val="00844FE0"/>
    <w:rsid w:val="008B2917"/>
    <w:rsid w:val="008D598C"/>
    <w:rsid w:val="008E4F58"/>
    <w:rsid w:val="008F0C79"/>
    <w:rsid w:val="00945DE3"/>
    <w:rsid w:val="00985388"/>
    <w:rsid w:val="00A560B4"/>
    <w:rsid w:val="00AF4620"/>
    <w:rsid w:val="00B17BB5"/>
    <w:rsid w:val="00B853E6"/>
    <w:rsid w:val="00CA0CBB"/>
    <w:rsid w:val="00D14604"/>
    <w:rsid w:val="00D26049"/>
    <w:rsid w:val="00DD5F14"/>
    <w:rsid w:val="00DF28E8"/>
    <w:rsid w:val="00E40DC9"/>
    <w:rsid w:val="00F26397"/>
    <w:rsid w:val="00F32923"/>
    <w:rsid w:val="00F531AB"/>
    <w:rsid w:val="00F560F8"/>
    <w:rsid w:val="00F97FF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04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04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04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04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04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04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04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04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 PULA</izvorni_sadrzaj>
    <derivirana_varijabla naziv="DomainObject.Predmet.ProtustrankaFormated_1">  ENIGMA d.o.o. PULA</derivirana_varijabla>
  </DomainObject.Predmet.ProtustrankaFormated>
  <DomainObject.Predmet.ProtustrankaFormatedOIB>
    <izvorni_sadrzaj>  ENIGMA d.o.o. PULA, OIB 38708033725</izvorni_sadrzaj>
    <derivirana_varijabla naziv="DomainObject.Predmet.ProtustrankaFormatedOIB_1">  ENIGMA d.o.o. PULA, OIB 38708033725</derivirana_varijabla>
  </DomainObject.Predmet.ProtustrankaFormatedOIB>
  <DomainObject.Predmet.ProtustrankaFormatedWithAdress>
    <izvorni_sadrzaj> ENIGMA d.o.o. PULA, Peroj 288/B, 52100 Pula</izvorni_sadrzaj>
    <derivirana_varijabla naziv="DomainObject.Predmet.ProtustrankaFormatedWithAdress_1"> ENIGMA d.o.o. PULA, Peroj 288/B, 52100 Pula</derivirana_varijabla>
  </DomainObject.Predmet.ProtustrankaFormatedWithAdress>
  <DomainObject.Predmet.ProtustrankaFormatedWithAdressOIB>
    <izvorni_sadrzaj> ENIGMA d.o.o. PULA, OIB 38708033725, Peroj 288/B, 52100 Pula</izvorni_sadrzaj>
    <derivirana_varijabla naziv="DomainObject.Predmet.ProtustrankaFormatedWithAdressOIB_1"> ENIGMA d.o.o. PULA, OIB 38708033725, Peroj 288/B, 52100 Pula</derivirana_varijabla>
  </DomainObject.Predmet.ProtustrankaFormatedWithAdressOIB>
  <DomainObject.Predmet.ProtustrankaWithAdress>
    <izvorni_sadrzaj>ENIGMA d.o.o. PULA Peroj 288/B, 52100 Pula</izvorni_sadrzaj>
    <derivirana_varijabla naziv="DomainObject.Predmet.ProtustrankaWithAdress_1">ENIGMA d.o.o. PULA Peroj 288/B, 52100 Pula</derivirana_varijabla>
  </DomainObject.Predmet.ProtustrankaWithAdress>
  <DomainObject.Predmet.ProtustrankaWithAdressOIB>
    <izvorni_sadrzaj>ENIGMA d.o.o. PULA, OIB 38708033725, Peroj 288/B, 52100 Pula</izvorni_sadrzaj>
    <derivirana_varijabla naziv="DomainObject.Predmet.ProtustrankaWithAdressOIB_1">ENIGMA d.o.o. PULA, OIB 38708033725, Peroj 288/B, 52100 Pula</derivirana_varijabla>
  </DomainObject.Predmet.ProtustrankaWithAdressOIB>
  <DomainObject.Predmet.ProtustrankaNazivFormated>
    <izvorni_sadrzaj>ENIGMA d.o.o. PULA</izvorni_sadrzaj>
    <derivirana_varijabla naziv="DomainObject.Predmet.ProtustrankaNazivFormated_1">ENIGMA d.o.o. PULA</derivirana_varijabla>
  </DomainObject.Predmet.ProtustrankaNazivFormated>
  <DomainObject.Predmet.ProtustrankaNazivFormatedOIB>
    <izvorni_sadrzaj>ENIGMA d.o.o. PULA, OIB 38708033725</izvorni_sadrzaj>
    <derivirana_varijabla naziv="DomainObject.Predmet.ProtustrankaNazivFormatedOIB_1">ENIGMA d.o.o. PULA, OIB 38708033725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ZAVOD ZA MIROVINSKO OSIGURANJE, Zagreb zastupanog po punomoćniku ZDENKA BABOVIĆ dipl. iur., zaposlenica u Područnom uredu u Puli</izvorni_sadrzaj>
    <derivirana_varijabla naziv="DomainObject.Predmet.StrankaFormated_1">  HRVATSKI ZAVOD ZA MIROVINSKO OSIGURANJE, Zagreb zastupanog po punomoćniku ZDENKA BABOVIĆ dipl. iur., zaposlenica u Područnom uredu u Puli</derivirana_varijabla>
  </DomainObject.Predmet.StrankaFormated>
  <DomainObject.Predmet.StrankaFormatedOIB>
    <izvorni_sadrzaj>  HRVATSKI ZAVOD ZA MIROVINSKO OSIGURANJE, Zagreb, OIB 84397956623 zastupanog po punomoćniku ZDENKA BABOVIĆ dipl. iur., zaposlenica u Područnom uredu u Puli</izvorni_sadrzaj>
    <derivirana_varijabla naziv="DomainObject.Predmet.StrankaFormatedOIB_1">  HRVATSKI ZAVOD ZA MIROVINSKO OSIGURANJE, Zagreb, OIB 84397956623 zastupanog po punomoćniku ZDENKA BABOVIĆ dipl. iur., zaposlenica u Područnom uredu u Puli</derivirana_varijabla>
  </DomainObject.Predmet.StrankaFormatedOIB>
  <DomainObject.Predmet.StrankaFormatedWithAdress>
    <izvorni_sadrzaj> HRVATSKI ZAVOD ZA MIROVINSKO OSIGURANJE, Zagreb, A. Mihanovića 3, 10000 Zagreb zastupanog po punomoćniku ZDENKA BABOVIĆ dipl. iur., zaposlenica u Područnom uredu u Puli</izvorni_sadrzaj>
    <derivirana_varijabla naziv="DomainObject.Predmet.StrankaFormatedWithAdress_1"> HRVATSKI ZAVOD ZA MIROVINSKO OSIGURANJE, Zagreb, A. Mihanovića 3, 10000 Zagreb zastupanog po punomoćniku ZDENKA BABOVIĆ dipl. iur., zaposlenica u Područnom uredu u Puli</derivirana_varijabla>
  </DomainObject.Predmet.StrankaFormatedWithAdress>
  <DomainObject.Predmet.StrankaFormatedWithAdressOIB>
    <izvorni_sadrzaj> HRVATSKI ZAVOD ZA MIROVINSKO OSIGURANJE, Zagreb, OIB 84397956623, A. Mihanovića 3, 10000 Zagreb zastupanog po punomoćniku ZDENKA BABOVIĆ dipl. iur., zaposlenica u Područnom uredu u Puli</izvorni_sadrzaj>
    <derivirana_varijabla naziv="DomainObject.Predmet.StrankaFormatedWithAdressOIB_1"> HRVATSKI ZAVOD ZA MIROVINSKO OSIGURANJE, Zagreb, OIB 84397956623, A. Mihanovića 3, 10000 Zagreb zastupanog po punomoćniku ZDENKA BABOVIĆ dipl. iur., zaposlenica u Područnom uredu u Puli</derivirana_varijabla>
  </DomainObject.Predmet.StrankaFormatedWithAdressOIB>
  <DomainObject.Predmet.StrankaWithAdress>
    <izvorni_sadrzaj>HRVATSKI ZAVOD ZA MIROVINSKO OSIGURANJE, Zagreb A. Mihanovića 3,10000 Zagreb</izvorni_sadrzaj>
    <derivirana_varijabla naziv="DomainObject.Predmet.StrankaWithAdress_1">HRVATSKI ZAVOD ZA MIROVINSKO OSIGURANJE, Zagreb A. Mihanovića 3,10000 Zagreb</derivirana_varijabla>
  </DomainObject.Predmet.StrankaWithAdress>
  <DomainObject.Predmet.StrankaWithAdressOIB>
    <izvorni_sadrzaj>HRVATSKI ZAVOD ZA MIROVINSKO OSIGURANJE, Zagreb, OIB 84397956623, A. Mihanovića 3,10000 Zagreb</izvorni_sadrzaj>
    <derivirana_varijabla naziv="DomainObject.Predmet.StrankaWithAdressOIB_1">HRVATSKI ZAVOD ZA MIROVINSKO OSIGURANJE, Zagreb, OIB 84397956623, A. Mihanovića 3,10000 Zagreb</derivirana_varijabla>
  </DomainObject.Predmet.StrankaWithAdressOIB>
  <DomainObject.Predmet.StrankaNazivFormated>
    <izvorni_sadrzaj>HRVATSKI ZAVOD ZA MIROVINSKO OSIGURANJE, Zagreb</izvorni_sadrzaj>
    <derivirana_varijabla naziv="DomainObject.Predmet.StrankaNazivFormated_1">HRVATSKI ZAVOD ZA MIROVINSKO OSIGURANJE, Zagreb</derivirana_varijabla>
  </DomainObject.Predmet.StrankaNazivFormated>
  <DomainObject.Predmet.StrankaNazivFormatedOIB>
    <izvorni_sadrzaj>HRVATSKI ZAVOD ZA MIROVINSKO OSIGURANJE, Zagreb, OIB 84397956623</izvorni_sadrzaj>
    <derivirana_varijabla naziv="DomainObject.Predmet.StrankaNazivFormatedOIB_1">HRVATSKI ZAVOD ZA MIROVINSKO OSIGURANJE, Zagreb, OIB 84397956623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34627.85</izvorni_sadrzaj>
    <derivirana_varijabla naziv="DomainObject.Predmet.TrenutnaVrijednost_1">34627.85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HRVATSKI ZAVOD ZA MIROVINSKO OSIGURANJE, Zagreb zastupanog po punomoćniku ZDENKA BABOVIĆ dipl. iur., zaposlenica u Područnom uredu u Puli</item>
    </izvorni_sadrzaj>
    <derivirana_varijabla naziv="DomainObject.Predmet.StrankaListFormated_1">
      <item>HRVATSKI ZAVOD ZA MIROVINSKO OSIGURANJE, Zagreb zastupanog po punomoćniku ZDENKA BABOVIĆ dipl. iur., zaposlenica u Područnom uredu u Puli</item>
    </derivirana_varijabla>
  </DomainObject.Predmet.StrankaListFormated>
  <DomainObject.Predmet.StrankaListFormatedOIB>
    <izvorni_sadrzaj>
      <item>HRVATSKI ZAVOD ZA MIROVINSKO OSIGURANJE, Zagreb, OIB 84397956623 zastupanog po punomoćniku ZDENKA BABOVIĆ dipl. iur., zaposlenica u Područnom uredu u Puli</item>
    </izvorni_sadrzaj>
    <derivirana_varijabla naziv="DomainObject.Predmet.StrankaListFormatedOIB_1">
      <item>HRVATSKI ZAVOD ZA MIROVINSKO OSIGURANJE, Zagreb, OIB 84397956623 zastupanog po punomoćniku ZDENKA BABOVIĆ dipl. iur., zaposlenica u Područnom uredu u Puli</item>
    </derivirana_varijabla>
  </DomainObject.Predmet.StrankaListFormatedOIB>
  <DomainObject.Predmet.StrankaListFormatedWithAdress>
    <izvorni_sadrzaj>
      <item>HRVATSKI ZAVOD ZA MIROVINSKO OSIGURANJE, Zagreb, A. Mihanovića 3, 10000 Zagreb zastupanog po punomoćniku ZDENKA BABOVIĆ dipl. iur., zaposlenica u Područnom uredu u Puli</item>
    </izvorni_sadrzaj>
    <derivirana_varijabla naziv="DomainObject.Predmet.StrankaListFormatedWithAdress_1">
      <item>HRVATSKI ZAVOD ZA MIROVINSKO OSIGURANJE, Zagreb, A. Mihanovića 3, 10000 Zagreb zastupanog po punomoćniku ZDENKA BABOVIĆ dipl. iur., zaposlenica u Područnom uredu u Puli</item>
    </derivirana_varijabla>
  </DomainObject.Predmet.StrankaListFormatedWithAdress>
  <DomainObject.Predmet.StrankaListFormatedWithAdressOIB>
    <izvorni_sadrzaj>
      <item>HRVATSKI ZAVOD ZA MIROVINSKO OSIGURANJE, Zagreb, OIB 84397956623, A. Mihanovića 3, 10000 Zagreb zastupanog po punomoćniku ZDENKA BABOVIĆ dipl. iur., zaposlenica u Područnom uredu u Puli</item>
    </izvorni_sadrzaj>
    <derivirana_varijabla naziv="DomainObject.Predmet.StrankaListFormatedWithAdressOIB_1">
      <item>HRVATSKI ZAVOD ZA MIROVINSKO OSIGURANJE, Zagreb, OIB 84397956623, A. Mihanovića 3, 10000 Zagreb zastupanog po punomoćniku ZDENKA BABOVIĆ dipl. iur., zaposlenica u Područnom uredu u Puli</item>
    </derivirana_varijabla>
  </DomainObject.Predmet.StrankaListFormatedWithAdressOIB>
  <DomainObject.Predmet.StrankaListNazivFormated>
    <izvorni_sadrzaj>
      <item>HRVATSKI ZAVOD ZA MIROVINSKO OSIGURANJE, Zagreb</item>
    </izvorni_sadrzaj>
    <derivirana_varijabla naziv="DomainObject.Predmet.StrankaListNazivFormated_1">
      <item>HRVATSKI ZAVOD ZA MIROVINSKO OSIGURANJE, Zagreb</item>
    </derivirana_varijabla>
  </DomainObject.Predmet.StrankaListNazivFormated>
  <DomainObject.Predmet.StrankaListNazivFormatedOIB>
    <izvorni_sadrzaj>
      <item>HRVATSKI ZAVOD ZA MIROVINSKO OSIGURANJE, Zagreb, OIB 84397956623</item>
    </izvorni_sadrzaj>
    <derivirana_varijabla naziv="DomainObject.Predmet.StrankaListNazivFormatedOIB_1">
      <item>HRVATSKI ZAVOD ZA MIROVINSKO OSIGURANJE, Zagreb, OIB 84397956623</item>
    </derivirana_varijabla>
  </DomainObject.Predmet.StrankaListNazivFormatedOIB>
  <DomainObject.Predmet.ProtuStrankaListFormated>
    <izvorni_sadrzaj>
      <item>ENIGMA d.o.o. PULA</item>
    </izvorni_sadrzaj>
    <derivirana_varijabla naziv="DomainObject.Predmet.ProtuStrankaListFormated_1">
      <item>ENIGMA d.o.o. PULA</item>
    </derivirana_varijabla>
  </DomainObject.Predmet.ProtuStrankaListFormated>
  <DomainObject.Predmet.ProtuStrankaListFormatedOIB>
    <izvorni_sadrzaj>
      <item>ENIGMA d.o.o. PULA, OIB 38708033725</item>
    </izvorni_sadrzaj>
    <derivirana_varijabla naziv="DomainObject.Predmet.ProtuStrankaListFormatedOIB_1">
      <item>ENIGMA d.o.o. PULA, OIB 38708033725</item>
    </derivirana_varijabla>
  </DomainObject.Predmet.ProtuStrankaListFormatedOIB>
  <DomainObject.Predmet.ProtuStrankaListFormatedWithAdress>
    <izvorni_sadrzaj>
      <item>ENIGMA d.o.o. PULA, Peroj 288/B, 52100 Pula</item>
    </izvorni_sadrzaj>
    <derivirana_varijabla naziv="DomainObject.Predmet.ProtuStrankaListFormatedWithAdress_1">
      <item>ENIGMA d.o.o. PULA, Peroj 288/B, 52100 Pula</item>
    </derivirana_varijabla>
  </DomainObject.Predmet.ProtuStrankaListFormatedWithAdress>
  <DomainObject.Predmet.ProtuStrankaListFormatedWithAdressOIB>
    <izvorni_sadrzaj>
      <item>ENIGMA d.o.o. PULA, OIB 38708033725, Peroj 288/B, 52100 Pula</item>
    </izvorni_sadrzaj>
    <derivirana_varijabla naziv="DomainObject.Predmet.ProtuStrankaListFormatedWithAdressOIB_1">
      <item>ENIGMA d.o.o. PULA, OIB 38708033725, Peroj 288/B, 52100 Pula</item>
    </derivirana_varijabla>
  </DomainObject.Predmet.ProtuStrankaListFormatedWithAdressOIB>
  <DomainObject.Predmet.ProtuStrankaListNazivFormated>
    <izvorni_sadrzaj>
      <item>ENIGMA d.o.o. PULA</item>
    </izvorni_sadrzaj>
    <derivirana_varijabla naziv="DomainObject.Predmet.ProtuStrankaListNazivFormated_1">
      <item>ENIGMA d.o.o. PULA</item>
    </derivirana_varijabla>
  </DomainObject.Predmet.ProtuStrankaListNazivFormated>
  <DomainObject.Predmet.ProtuStrankaListNazivFormatedOIB>
    <izvorni_sadrzaj>
      <item>ENIGMA d.o.o. PULA, OIB 38708033725</item>
    </izvorni_sadrzaj>
    <derivirana_varijabla naziv="DomainObject.Predmet.ProtuStrankaListNazivFormatedOIB_1">
      <item>ENIGMA d.o.o. PULA, OIB 38708033725</item>
    </derivirana_varijabla>
  </DomainObject.Predmet.ProtuStrankaListNazivFormatedOIB>
  <DomainObject.Predmet.OstaliListFormated>
    <izvorni_sadrzaj>
      <item>ZDENKA BABOVIĆ dipl. iur., zaposlenica u Područnom uredu u Puli punomoćnik sudionika u postupku HRVATSKI ZAVOD ZA MIROVINSKO OSIGURANJE, Zagreb</item>
    </izvorni_sadrzaj>
    <derivirana_varijabla naziv="DomainObject.Predmet.OstaliListFormated_1">
      <item>ZDENKA BABOVIĆ dipl. iur., zaposlenica u Područnom uredu u Puli punomoćnik sudionika u postupku HRVATSKI ZAVOD ZA MIROVINSKO OSIGURANJE, Zagreb</item>
    </derivirana_varijabla>
  </DomainObject.Predmet.OstaliListFormated>
  <DomainObject.Predmet.OstaliListFormatedOIB>
    <izvorni_sadrzaj>
      <item>ZDENKA BABOVIĆ dipl. iur., zaposlenica u Područnom uredu u Puli punomoćnik sudionika u postupku HRVATSKI ZAVOD ZA MIROVINSKO OSIGURANJE, Zagreb</item>
    </izvorni_sadrzaj>
    <derivirana_varijabla naziv="DomainObject.Predmet.OstaliListFormatedOIB_1">
      <item>ZDENKA BABOVIĆ dipl. iur., zaposlenica u Područnom uredu u Puli punomoćnik sudionika u postupku HRVATSKI ZAVOD ZA MIROVINSKO OSIGURANJE, Zagreb</item>
    </derivirana_varijabla>
  </DomainObject.Predmet.OstaliListFormatedOIB>
  <DomainObject.Predmet.OstaliListFormatedWithAdress>
    <izvorni_sadrzaj>
      <item>ZDENKA BABOVIĆ dipl. iur., zaposlenica u Područnom uredu u Puli, Danteov trg 4, 52100 Pula punomoćnik sudionika u postupku HRVATSKI ZAVOD ZA MIROVINSKO OSIGURANJE, Zagreb</item>
    </izvorni_sadrzaj>
    <derivirana_varijabla naziv="DomainObject.Predmet.OstaliListFormatedWithAdress_1">
      <item>ZDENKA BABOVIĆ dipl. iur., zaposlenica u Područnom uredu u Puli, Danteov trg 4, 52100 Pula punomoćnik sudionika u postupku HRVATSKI ZAVOD ZA MIROVINSKO OSIGURANJE, Zagreb</item>
    </derivirana_varijabla>
  </DomainObject.Predmet.OstaliListFormatedWithAdress>
  <DomainObject.Predmet.OstaliListFormatedWithAdressOIB>
    <izvorni_sadrzaj>
      <item>ZDENKA BABOVIĆ dipl. iur., zaposlenica u Područnom uredu u Puli, Danteov trg 4, 52100 Pula punomoćnik sudionika u postupku HRVATSKI ZAVOD ZA MIROVINSKO OSIGURANJE, Zagreb</item>
    </izvorni_sadrzaj>
    <derivirana_varijabla naziv="DomainObject.Predmet.OstaliListFormatedWithAdressOIB_1">
      <item>ZDENKA BABOVIĆ dipl. iur., zaposlenica u Područnom uredu u Puli, Danteov trg 4, 52100 Pula punomoćnik sudionika u postupku HRVATSKI ZAVOD ZA MIROVINSKO OSIGURANJE, Zagreb</item>
    </derivirana_varijabla>
  </DomainObject.Predmet.OstaliListFormatedWithAdressOIB>
  <DomainObject.Predmet.OstaliListNazivFormated>
    <izvorni_sadrzaj>
      <item>ZDENKA BABOVIĆ dipl. iur., zaposlenica u Područnom uredu u Puli</item>
    </izvorni_sadrzaj>
    <derivirana_varijabla naziv="DomainObject.Predmet.OstaliListNazivFormated_1">
      <item>ZDENKA BABOVIĆ dipl. iur., zaposlenica u Područnom uredu u Puli</item>
    </derivirana_varijabla>
  </DomainObject.Predmet.OstaliListNazivFormated>
  <DomainObject.Predmet.OstaliListNazivFormatedOIB>
    <izvorni_sadrzaj>
      <item>ZDENKA BABOVIĆ dipl. iur., zaposlenica u Područnom uredu u Puli</item>
    </izvorni_sadrzaj>
    <derivirana_varijabla naziv="DomainObject.Predmet.OstaliListNazivFormatedOIB_1">
      <item>ZDENKA BABOVIĆ dipl. iur., zaposlenica u Područnom uredu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HRVATSKI ZAVOD ZA MIROVINSKO OSIGURANJE, Zagreb</izvorni_sadrzaj>
    <derivirana_varijabla naziv="DomainObject.Predmet.StrankaIDrugi_1">HRVATSKI ZAVOD ZA MIROVINSKO OSIGURANJE, Zagreb</derivirana_varijabla>
  </DomainObject.Predmet.StrankaIDrugi>
  <DomainObject.Predmet.ProtustrankaIDrugi>
    <izvorni_sadrzaj>ENIGMA d.o.o. PULA</izvorni_sadrzaj>
    <derivirana_varijabla naziv="DomainObject.Predmet.ProtustrankaIDrugi_1">ENIGMA d.o.o. PULA</derivirana_varijabla>
  </DomainObject.Predmet.ProtustrankaIDrugi>
  <DomainObject.Predmet.StrankaIDrugiAdressOIB>
    <izvorni_sadrzaj>HRVATSKI ZAVOD ZA MIROVINSKO OSIGURANJE, Zagreb, OIB 84397956623, A. Mihanovića 3, 10000 Zagreb</izvorni_sadrzaj>
    <derivirana_varijabla naziv="DomainObject.Predmet.StrankaIDrugiAdressOIB_1">HRVATSKI ZAVOD ZA MIROVINSKO OSIGURANJE, Zagreb, OIB 84397956623, A. Mihanovića 3, 10000 Zagreb</derivirana_varijabla>
  </DomainObject.Predmet.StrankaIDrugiAdressOIB>
  <DomainObject.Predmet.ProtustrankaIDrugiAdressOIB>
    <izvorni_sadrzaj>ENIGMA d.o.o. PULA, OIB 38708033725, Peroj 288/B, 52100 Pula</izvorni_sadrzaj>
    <derivirana_varijabla naziv="DomainObject.Predmet.ProtustrankaIDrugiAdressOIB_1">ENIGMA d.o.o. PULA, OIB 38708033725, Peroj 288/B,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ENIGMA d.o.o. PULA</item>
      <item>HRVATSKI ZAVOD ZA MIROVINSKO OSIGURANJE, Zagreb</item>
      <item>ZDENKA BABOVIĆ dipl. iur., zaposlenica u Područnom uredu u Puli</item>
    </izvorni_sadrzaj>
    <derivirana_varijabla naziv="DomainObject.Predmet.SudioniciListNaziv_1">
      <item>ENIGMA d.o.o. PULA</item>
      <item>HRVATSKI ZAVOD ZA MIROVINSKO OSIGURANJE, Zagreb</item>
      <item>ZDENKA BABOVIĆ dipl. iur., zaposlenica u Područnom uredu u Puli</item>
    </derivirana_varijabla>
  </DomainObject.Predmet.SudioniciListNaziv>
  <DomainObject.Predmet.SudioniciListAdressOIB>
    <izvorni_sadrzaj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</izvorni_sadrzaj>
    <derivirana_varijabla naziv="DomainObject.Predmet.SudioniciListAdressOIB_1"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38708033725</item>
      <item>, OIB 84397956623</item>
      <item>, OIB null</item>
    </izvorni_sadrzaj>
    <derivirana_varijabla naziv="DomainObject.Predmet.SudioniciListNazivOIB_1">
      <item>, OIB 38708033725</item>
      <item>, OIB 84397956623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E5F818-FF1C-4B11-B289-46F30625F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3328</properties:Characters>
  <properties:Lines>89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2016-03-08T09:29:00Z</dcterms:created>
  <dc:creator>Jasmina Matika</dc:creator>
  <cp:lastModifiedBy>Sanja Prodan</cp:lastModifiedBy>
  <cp:lastPrinted>2016-03-09T07:42:00Z</cp:lastPrinted>
  <dcterms:modified xmlns:xsi="http://www.w3.org/2001/XMLSchema-instance" xsi:type="dcterms:W3CDTF">2016-03-09T07:42:00Z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