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ecb5e" w14:paraId="05ecb5e" w:rsidRDefault="00F427AC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SKI</w:t>
      </w:r>
      <w:r w:rsidR="002764C9" w:rsidRPr="002764C9">
        <w:rPr>
          <w:rFonts w:cs="Times New Roman" w:eastAsia="Times New Roman"/>
          <w:lang w:eastAsia="hr-HR"/>
        </w:rPr>
        <w:t xml:space="preserve"> </w:t>
      </w:r>
      <w:r w:rsidR="006623CB">
        <w:rPr>
          <w:rFonts w:cs="Times New Roman" w:eastAsia="Times New Roman"/>
          <w:lang w:eastAsia="hr-HR"/>
        </w:rPr>
        <w:t>STUDIO FLEISS d.o.o., Samobor, Perkovčeva 30, OIB: 38344578263</w:t>
      </w:r>
      <w:r w:rsidR="00A66CDB">
        <w:rPr>
          <w:rFonts w:cs="Times New Roman" w:eastAsia="Times New Roman"/>
          <w:lang w:eastAsia="hr-HR"/>
        </w:rPr>
        <w:t xml:space="preserve">, </w:t>
      </w:r>
      <w:r w:rsidR="006623CB">
        <w:rPr>
          <w:rFonts w:cs="Times New Roman" w:eastAsia="Times New Roman"/>
          <w:lang w:eastAsia="hr-HR"/>
        </w:rPr>
        <w:t>4. svibnja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6623CB">
        <w:rPr>
          <w:rFonts w:cs="Times New Roman" w:eastAsia="Times New Roman"/>
          <w:lang w:eastAsia="hr-HR"/>
        </w:rPr>
        <w:t>SKI</w:t>
      </w:r>
      <w:r w:rsidR="006623CB" w:rsidRPr="002764C9">
        <w:rPr>
          <w:rFonts w:cs="Times New Roman" w:eastAsia="Times New Roman"/>
          <w:lang w:eastAsia="hr-HR"/>
        </w:rPr>
        <w:t xml:space="preserve"> </w:t>
      </w:r>
      <w:r w:rsidR="006623CB">
        <w:rPr>
          <w:rFonts w:cs="Times New Roman" w:eastAsia="Times New Roman"/>
          <w:lang w:eastAsia="hr-HR"/>
        </w:rPr>
        <w:t>STUDIO FLEISS d.o.o., Samobor, Perkovčeva 30, OIB: 38344578263</w:t>
      </w:r>
      <w:r w:rsidR="00A66CDB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6623CB">
        <w:rPr>
          <w:rFonts w:cs="Times New Roman" w:eastAsia="Times New Roman"/>
          <w:color w:val="000000"/>
          <w:lang w:eastAsia="hr-HR"/>
        </w:rPr>
        <w:t>308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6623CB">
        <w:rPr>
          <w:rFonts w:cs="Times New Roman" w:eastAsia="Times New Roman"/>
          <w:lang w:eastAsia="hr-HR"/>
        </w:rPr>
        <w:t>SKI</w:t>
      </w:r>
      <w:r w:rsidR="006623CB" w:rsidRPr="002764C9">
        <w:rPr>
          <w:rFonts w:cs="Times New Roman" w:eastAsia="Times New Roman"/>
          <w:lang w:eastAsia="hr-HR"/>
        </w:rPr>
        <w:t xml:space="preserve"> </w:t>
      </w:r>
      <w:r w:rsidR="006623CB">
        <w:rPr>
          <w:rFonts w:cs="Times New Roman" w:eastAsia="Times New Roman"/>
          <w:lang w:eastAsia="hr-HR"/>
        </w:rPr>
        <w:t>STUDIO FLEISS d.o.o., Samobor, Perkovčeva 30, OIB: 38344578263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6623CB">
        <w:rPr>
          <w:rFonts w:cs="Times New Roman" w:eastAsia="Times New Roman"/>
          <w:lang w:eastAsia="hr-HR"/>
        </w:rPr>
        <w:t>308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6623CB">
        <w:rPr>
          <w:rFonts w:cs="Times New Roman" w:eastAsia="Times New Roman"/>
          <w:lang w:eastAsia="hr-HR"/>
        </w:rPr>
        <w:t>23. veljače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FINA-e od 23. siječnja 2018. proizlazi da je dužnik na dan 26. siječnja 2018. u Očevidniku redoslijeda osnova  za plaćanje imao neizvršene osnove za plaćanje u neprekinutom razdoblju od 120 dana u iznosu od 14.404,72 kn (list 30 spisa).</w:t>
      </w:r>
    </w:p>
    <w:p w:rsidRDefault="00A66CDB" w:rsidP="006623CB" w:rsidR="008550F1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6623CB">
        <w:rPr>
          <w:rFonts w:cs="Times New Roman" w:eastAsia="Times New Roman"/>
          <w:lang w:eastAsia="hr-HR"/>
        </w:rPr>
        <w:t>34</w:t>
      </w:r>
      <w:r>
        <w:rPr>
          <w:rFonts w:cs="Times New Roman" w:eastAsia="Times New Roman"/>
          <w:lang w:eastAsia="hr-HR"/>
        </w:rPr>
        <w:t xml:space="preserve">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6623CB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6623CB">
        <w:rPr>
          <w:rFonts w:cs="Times New Roman" w:eastAsia="Times New Roman"/>
          <w:lang w:eastAsia="hr-HR"/>
        </w:rPr>
        <w:t>24</w:t>
      </w:r>
      <w:r w:rsidR="00AD7C53">
        <w:rPr>
          <w:rFonts w:cs="Times New Roman" w:eastAsia="Times New Roman"/>
          <w:lang w:eastAsia="hr-HR"/>
        </w:rPr>
        <w:t xml:space="preserve">. travnja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 xml:space="preserve">. proizlazi da dužnik </w:t>
      </w:r>
      <w:r w:rsidR="006A5C9A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6A5C9A">
        <w:rPr>
          <w:rFonts w:cs="Times New Roman" w:eastAsia="Times New Roman"/>
          <w:lang w:eastAsia="hr-HR"/>
        </w:rPr>
        <w:t xml:space="preserve"> (list </w:t>
      </w:r>
      <w:r w:rsidR="006623CB">
        <w:rPr>
          <w:rFonts w:cs="Times New Roman" w:eastAsia="Times New Roman"/>
          <w:lang w:eastAsia="hr-HR"/>
        </w:rPr>
        <w:t>37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AD7C53"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6623CB">
        <w:rPr>
          <w:rFonts w:cs="Times New Roman" w:eastAsia="Times New Roman"/>
          <w:lang w:eastAsia="hr-HR"/>
        </w:rPr>
        <w:t>4. svibnja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6E3" w:rsidP="00537B78" w:rsidR="00B326E3">
      <w:r>
        <w:separator/>
      </w:r>
    </w:p>
  </w:endnote>
  <w:endnote w:id="0" w:type="continuationSeparator">
    <w:p w:rsidRDefault="00B326E3" w:rsidP="00537B78" w:rsidR="00B32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6E3" w:rsidP="00537B78" w:rsidR="00B326E3">
      <w:r>
        <w:separator/>
      </w:r>
    </w:p>
  </w:footnote>
  <w:footnote w:id="0" w:type="continuationSeparator">
    <w:p w:rsidRDefault="00B326E3" w:rsidP="00537B78" w:rsidR="00B326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7AC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6623CB">
      <w:t>308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7AC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2018.</izvorni_sadrzaj>
    <derivirana_varijabla naziv="DomainObject.Predmet.DatumOsnivanja_1">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 STUDIO FLEISS d.o.o. zastupanog po punomoćniku Reno Fleiss; Nika Fleiss</izvorni_sadrzaj>
    <derivirana_varijabla naziv="DomainObject.Predmet.ProtustrankaFormated_1">  SKI STUDIO FLEISS d.o.o. zastupanog po punomoćniku Reno Fleiss; Nika Fleiss</derivirana_varijabla>
  </DomainObject.Predmet.ProtustrankaFormated>
  <DomainObject.Predmet.ProtustrankaFormatedOIB>
    <izvorni_sadrzaj>  SKI STUDIO FLEISS d.o.o., OIB 38344578263 zastupanog po punomoćniku Reno Fleiss; Nika Fleiss</izvorni_sadrzaj>
    <derivirana_varijabla naziv="DomainObject.Predmet.ProtustrankaFormatedOIB_1">  SKI STUDIO FLEISS d.o.o., OIB 38344578263 zastupanog po punomoćniku Reno Fleiss; Nika Fleiss</derivirana_varijabla>
  </DomainObject.Predmet.ProtustrankaFormatedOIB>
  <DomainObject.Predmet.ProtustrankaFormatedWithAdress>
    <izvorni_sadrzaj> SKI STUDIO FLEISS d.o.o., Perkovčeva 30, 10430 Samobor zastupanog po punomoćniku Reno Fleiss; Nika Fleiss</izvorni_sadrzaj>
    <derivirana_varijabla naziv="DomainObject.Predmet.ProtustrankaFormatedWithAdress_1"> SKI STUDIO FLEISS d.o.o., Perkovčeva 30, 10430 Samobor zastupanog po punomoćniku Reno Fleiss; Nika Fleiss</derivirana_varijabla>
  </DomainObject.Predmet.ProtustrankaFormatedWithAdress>
  <DomainObject.Predmet.ProtustrankaFormatedWithAdressOIB>
    <izvorni_sadrzaj> SKI STUDIO FLEISS d.o.o., OIB 38344578263, Perkovčeva 30, 10430 Samobor zastupanog po punomoćniku Reno Fleiss; Nika Fleiss</izvorni_sadrzaj>
    <derivirana_varijabla naziv="DomainObject.Predmet.ProtustrankaFormatedWithAdressOIB_1"> SKI STUDIO FLEISS d.o.o., OIB 38344578263, Perkovčeva 30, 10430 Samobor zastupanog po punomoćniku Reno Fleiss; Nika Fleiss</derivirana_varijabla>
  </DomainObject.Predmet.ProtustrankaFormatedWithAdressOIB>
  <DomainObject.Predmet.ProtustrankaWithAdress>
    <izvorni_sadrzaj>SKI STUDIO FLEISS d.o.o. Perkovčeva 30, 10430 Samobor</izvorni_sadrzaj>
    <derivirana_varijabla naziv="DomainObject.Predmet.ProtustrankaWithAdress_1">SKI STUDIO FLEISS d.o.o. Perkovčeva 30, 10430 Samobor</derivirana_varijabla>
  </DomainObject.Predmet.ProtustrankaWithAdress>
  <DomainObject.Predmet.ProtustrankaWithAdressOIB>
    <izvorni_sadrzaj>SKI STUDIO FLEISS d.o.o., OIB 38344578263, Perkovčeva 30, 10430 Samobor</izvorni_sadrzaj>
    <derivirana_varijabla naziv="DomainObject.Predmet.ProtustrankaWithAdressOIB_1">SKI STUDIO FLEISS d.o.o., OIB 38344578263, Perkovčeva 30, 10430 Samobor</derivirana_varijabla>
  </DomainObject.Predmet.ProtustrankaWithAdressOIB>
  <DomainObject.Predmet.ProtustrankaNazivFormated>
    <izvorni_sadrzaj>SKI STUDIO FLEISS d.o.o.</izvorni_sadrzaj>
    <derivirana_varijabla naziv="DomainObject.Predmet.ProtustrankaNazivFormated_1">SKI STUDIO FLEISS d.o.o.</derivirana_varijabla>
  </DomainObject.Predmet.ProtustrankaNazivFormated>
  <DomainObject.Predmet.ProtustrankaNazivFormatedOIB>
    <izvorni_sadrzaj>SKI STUDIO FLEISS d.o.o., OIB 38344578263</izvorni_sadrzaj>
    <derivirana_varijabla naziv="DomainObject.Predmet.ProtustrankaNazivFormatedOIB_1">SKI STUDIO FLEISS d.o.o., OIB 38344578263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 STUDIO FLEISS d.o.o. zastupanog po punomoćniku Reno Fleiss; Nika Fleiss</item>
    </izvorni_sadrzaj>
    <derivirana_varijabla naziv="DomainObject.Predmet.ProtuStrankaListFormated_1">
      <item>SKI STUDIO FLEISS d.o.o. zastupanog po punomoćniku Reno Fleiss; Nika Fleiss</item>
    </derivirana_varijabla>
  </DomainObject.Predmet.ProtuStrankaListFormated>
  <DomainObject.Predmet.ProtuStrankaListFormatedOIB>
    <izvorni_sadrzaj>
      <item>SKI STUDIO FLEISS d.o.o., OIB 38344578263 zastupanog po punomoćniku Reno Fleiss; Nika Fleiss</item>
    </izvorni_sadrzaj>
    <derivirana_varijabla naziv="DomainObject.Predmet.ProtuStrankaListFormatedOIB_1">
      <item>SKI STUDIO FLEISS d.o.o., OIB 38344578263 zastupanog po punomoćniku Reno Fleiss; Nika Fleiss</item>
    </derivirana_varijabla>
  </DomainObject.Predmet.ProtuStrankaListFormatedOIB>
  <DomainObject.Predmet.ProtuStrankaListFormatedWithAdress>
    <izvorni_sadrzaj>
      <item>SKI STUDIO FLEISS d.o.o., Perkovčeva 30, 10430 Samobor zastupanog po punomoćniku Reno Fleiss; Nika Fleiss</item>
    </izvorni_sadrzaj>
    <derivirana_varijabla naziv="DomainObject.Predmet.ProtuStrankaListFormatedWithAdress_1">
      <item>SKI STUDIO FLEISS d.o.o., Perkovčeva 30, 10430 Samobor zastupanog po punomoćniku Reno Fleiss; Nika Fleiss</item>
    </derivirana_varijabla>
  </DomainObject.Predmet.ProtuStrankaListFormatedWithAdress>
  <DomainObject.Predmet.ProtuStrankaListFormatedWithAdressOIB>
    <izvorni_sadrzaj>
      <item>SKI STUDIO FLEISS d.o.o., OIB 38344578263, Perkovčeva 30, 10430 Samobor zastupanog po punomoćniku Reno Fleiss; Nika Fleiss</item>
    </izvorni_sadrzaj>
    <derivirana_varijabla naziv="DomainObject.Predmet.ProtuStrankaListFormatedWithAdressOIB_1">
      <item>SKI STUDIO FLEISS d.o.o., OIB 38344578263, Perkovčeva 30, 10430 Samobor zastupanog po punomoćniku Reno Fleiss; Nika Fleiss</item>
    </derivirana_varijabla>
  </DomainObject.Predmet.ProtuStrankaListFormatedWithAdressOIB>
  <DomainObject.Predmet.ProtuStrankaListNazivFormated>
    <izvorni_sadrzaj>
      <item>SKI STUDIO FLEISS d.o.o.</item>
    </izvorni_sadrzaj>
    <derivirana_varijabla naziv="DomainObject.Predmet.ProtuStrankaListNazivFormated_1">
      <item>SKI STUDIO FLEISS d.o.o.</item>
    </derivirana_varijabla>
  </DomainObject.Predmet.ProtuStrankaListNazivFormated>
  <DomainObject.Predmet.ProtuStrankaListNazivFormatedOIB>
    <izvorni_sadrzaj>
      <item>SKI STUDIO FLEISS d.o.o., OIB 38344578263</item>
    </izvorni_sadrzaj>
    <derivirana_varijabla naziv="DomainObject.Predmet.ProtuStrankaListNazivFormatedOIB_1">
      <item>SKI STUDIO FLEISS d.o.o., OIB 38344578263</item>
    </derivirana_varijabla>
  </DomainObject.Predmet.ProtuStrankaListNazivFormatedOIB>
  <DomainObject.Predmet.OstaliListFormated>
    <izvorni_sadrzaj>
      <item>Reno Fleiss punomoćnik sudionika u postupku SKI STUDIO FLEISS d.o.o.</item>
      <item>Nika Fleiss punomoćnik sudionika u postupku SKI STUDIO FLEISS d.o.o.</item>
    </izvorni_sadrzaj>
    <derivirana_varijabla naziv="DomainObject.Predmet.OstaliListFormated_1">
      <item>Reno Fleiss punomoćnik sudionika u postupku SKI STUDIO FLEISS d.o.o.</item>
      <item>Nika Fleiss punomoćnik sudionika u postupku SKI STUDIO FLEISS d.o.o.</item>
    </derivirana_varijabla>
  </DomainObject.Predmet.OstaliListFormated>
  <DomainObject.Predmet.OstaliListFormatedOIB>
    <izvorni_sadrzaj>
      <item>Reno Fleiss, OIB 32402698712 punomoćnik sudionika u postupku SKI STUDIO FLEISS d.o.o.</item>
      <item>Nika Fleiss, OIB 10295106337 punomoćnik sudionika u postupku SKI STUDIO FLEISS d.o.o.</item>
    </izvorni_sadrzaj>
    <derivirana_varijabla naziv="DomainObject.Predmet.OstaliListFormatedOIB_1">
      <item>Reno Fleiss, OIB 32402698712 punomoćnik sudionika u postupku SKI STUDIO FLEISS d.o.o.</item>
      <item>Nika Fleiss, OIB 10295106337 punomoćnik sudionika u postupku SKI STUDIO FLEISS d.o.o.</item>
    </derivirana_varijabla>
  </DomainObject.Predmet.OstaliListFormatedOIB>
  <DomainObject.Predmet.OstaliListFormatedWithAdress>
    <izvorni_sadrzaj>
      <item>Reno Fleiss, Perkovčeva 30, 10430 Samobor punomoćnik sudionika u postupku SKI STUDIO FLEISS d.o.o.</item>
      <item>Nika Fleiss, Josipa Jelačića 14, 10430 Samobor punomoćnik sudionika u postupku SKI STUDIO FLEISS d.o.o.</item>
    </izvorni_sadrzaj>
    <derivirana_varijabla naziv="DomainObject.Predmet.OstaliListFormatedWithAdress_1">
      <item>Reno Fleiss, Perkovčeva 30, 10430 Samobor punomoćnik sudionika u postupku SKI STUDIO FLEISS d.o.o.</item>
      <item>Nika Fleiss, Josipa Jelačića 14, 10430 Samobor punomoćnik sudionika u postupku SKI STUDIO FLEISS d.o.o.</item>
    </derivirana_varijabla>
  </DomainObject.Predmet.OstaliListFormatedWithAdress>
  <DomainObject.Predmet.OstaliListFormatedWithAdressOIB>
    <izvorni_sadrzaj>
      <item>Reno Fleiss, OIB 32402698712, Perkovčeva 30, 10430 Samobor punomoćnik sudionika u postupku SKI STUDIO FLEISS d.o.o.</item>
      <item>Nika Fleiss, OIB 10295106337, Josipa Jelačića 14, 10430 Samobor punomoćnik sudionika u postupku SKI STUDIO FLEISS d.o.o.</item>
    </izvorni_sadrzaj>
    <derivirana_varijabla naziv="DomainObject.Predmet.OstaliListFormatedWithAdressOIB_1">
      <item>Reno Fleiss, OIB 32402698712, Perkovčeva 30, 10430 Samobor punomoćnik sudionika u postupku SKI STUDIO FLEISS d.o.o.</item>
      <item>Nika Fleiss, OIB 10295106337, Josipa Jelačića 14, 10430 Samobor punomoćnik sudionika u postupku SKI STUDIO FLEISS d.o.o.</item>
    </derivirana_varijabla>
  </DomainObject.Predmet.OstaliListFormatedWithAdressOIB>
  <DomainObject.Predmet.OstaliListNazivFormated>
    <izvorni_sadrzaj>
      <item>Reno Fleiss</item>
      <item>Nika Fleiss</item>
    </izvorni_sadrzaj>
    <derivirana_varijabla naziv="DomainObject.Predmet.OstaliListNazivFormated_1">
      <item>Reno Fleiss</item>
      <item>Nika Fleiss</item>
    </derivirana_varijabla>
  </DomainObject.Predmet.OstaliListNazivFormated>
  <DomainObject.Predmet.OstaliListNazivFormatedOIB>
    <izvorni_sadrzaj>
      <item>Reno Fleiss, OIB 32402698712</item>
      <item>Nika Fleiss, OIB 10295106337</item>
    </izvorni_sadrzaj>
    <derivirana_varijabla naziv="DomainObject.Predmet.OstaliListNazivFormatedOIB_1">
      <item>Reno Fleiss, OIB 32402698712</item>
      <item>Nika Fleiss, OIB 10295106337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 STUDIO FLEISS d.o.o.</izvorni_sadrzaj>
    <derivirana_varijabla naziv="DomainObject.Predmet.ProtustrankaIDrugi_1">SKI STUDIO FLEISS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SKI STUDIO FLEISS d.o.o., OIB 38344578263, Perkovčeva 30, 10430 Samobor</izvorni_sadrzaj>
    <derivirana_varijabla naziv="DomainObject.Predmet.ProtustrankaIDrugiAdressOIB_1">SKI STUDIO FLEISS d.o.o., OIB 38344578263, Perkovčeva 30,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SKI STUDIO FLEISS d.o.o.</item>
      <item>Reno Fleiss</item>
      <item>Nika Fleiss</item>
    </izvorni_sadrzaj>
    <derivirana_varijabla naziv="DomainObject.Predmet.SudioniciListNaziv_1">
      <item>FINA Regionalni centar Zagreb</item>
      <item>SKI STUDIO FLEISS d.o.o.</item>
      <item>Reno Fleiss</item>
      <item>Nika Fleiss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SKI STUDIO FLEISS d.o.o., OIB 38344578263, Perkovčeva 30,10430 Samobor</item>
      <item>Reno Fleiss, OIB 32402698712, Perkovčeva 30,10430 Samobor</item>
      <item>Nika Fleiss, OIB 10295106337, Josipa Jelačića 14,10430 Samobor</item>
    </izvorni_sadrzaj>
    <derivirana_varijabla naziv="DomainObject.Predmet.SudioniciListAdressOIB_1">
      <item>FINA Regionalni centar Zagreb, OIB 85821130368, Trg svibanjskih žrtava 1995. br. 1,10000 Zagreb</item>
      <item>SKI STUDIO FLEISS d.o.o., OIB 38344578263, Perkovčeva 30,10430 Samobor</item>
      <item>Reno Fleiss, OIB 32402698712, Perkovčeva 30,10430 Samobor</item>
      <item>Nika Fleiss, OIB 10295106337, Josipa Jelačića 14,10430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98D4B-BC75-4944-B9BC-3FF1194CC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2622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2018-05-04T10:20:00Z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2018-05-04T10:21:00Z</cp:lastPrinted>
  <dcterms:modified xmlns:xsi="http://www.w3.org/2001/XMLSchema-instance" xsi:type="dcterms:W3CDTF">2018-05-04T10:21:00Z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PREDUJMA-St-308-18.docx)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