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716c" w14:paraId="697716c" w:rsidRDefault="00CA353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429260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3531" w:rsidP="00CA3531" w:rsidR="00CA3531">
      <w:pPr>
        <w:pStyle w:val="Bezproreda"/>
      </w:pPr>
      <w:r>
        <w:t xml:space="preserve">    Republika Hrvatska</w:t>
      </w:r>
    </w:p>
    <w:p w:rsidRDefault="00CA3531" w:rsidP="00CA3531" w:rsidR="00CA3531">
      <w:pPr>
        <w:pStyle w:val="Bezproreda"/>
      </w:pPr>
      <w:r>
        <w:t>Trgovački sud u Bjelovaru</w:t>
      </w:r>
    </w:p>
    <w:p w:rsidRDefault="00CA3531" w:rsidP="00CA3531" w:rsidR="00CA3531">
      <w:pPr>
        <w:pStyle w:val="Bezproreda"/>
      </w:pPr>
      <w:r>
        <w:t>Bjelovar, Dr. I. Lebovića 42.</w:t>
      </w:r>
    </w:p>
    <w:p w:rsidRDefault="00CA3531" w:rsidP="00CA3531" w:rsidR="00CA3531">
      <w:pPr>
        <w:pStyle w:val="Bezproreda"/>
      </w:pPr>
    </w:p>
    <w:p w:rsidRDefault="00CA3531" w:rsidP="00CA3531" w:rsidR="00CA3531">
      <w:pPr>
        <w:ind w:firstLine="708" w:left="4956"/>
      </w:pPr>
      <w:r>
        <w:t>Poslovni broj: 1 St-61/2015-70</w:t>
      </w:r>
    </w:p>
    <w:p w:rsidRDefault="00CA3531" w:rsidP="00CA3531" w:rsidR="00CA3531"/>
    <w:p w:rsidRDefault="00CA3531" w:rsidP="00CA3531" w:rsidR="00CA3531"/>
    <w:p w:rsidRDefault="00CA3531" w:rsidP="00CA3531" w:rsidR="00CA3531">
      <w:pPr>
        <w:jc w:val="center"/>
        <w:rPr>
          <w:b/>
        </w:rPr>
      </w:pPr>
      <w:r>
        <w:rPr>
          <w:b/>
        </w:rPr>
        <w:t xml:space="preserve">P O Z I V </w:t>
      </w:r>
    </w:p>
    <w:p w:rsidRDefault="00CA3531" w:rsidP="00CA3531" w:rsidR="00CA3531">
      <w:pPr>
        <w:jc w:val="center"/>
      </w:pPr>
    </w:p>
    <w:p w:rsidRDefault="00CA3531" w:rsidP="00CA3531" w:rsidR="00CA3531">
      <w:pPr>
        <w:jc w:val="center"/>
      </w:pPr>
    </w:p>
    <w:p w:rsidRDefault="00CA3531" w:rsidP="00CA3531" w:rsidR="00CA3531">
      <w:pPr>
        <w:ind w:firstLine="708"/>
      </w:pPr>
      <w:r>
        <w:t>U stečajnom predmetu nad stečajnim dužnikom Stečajnom masom iza dužnika SIMPLICIJA  d.o.o. za trgovinu u stečaju, Lukač kbr. 24, OIB: 87278538086, poslovni broj: 1 St-61/2015.,  pozivate se na ročište za diobu kupovine, na dan</w:t>
      </w:r>
    </w:p>
    <w:p w:rsidRDefault="00CA3531" w:rsidP="00CA3531" w:rsidR="00CA3531"/>
    <w:p w:rsidRDefault="00CA3531" w:rsidP="00CA3531" w:rsidR="00CA3531">
      <w:pPr>
        <w:jc w:val="center"/>
      </w:pPr>
      <w:r>
        <w:t>29.   travnja 2019. godine u 10,00 sati</w:t>
      </w:r>
    </w:p>
    <w:p w:rsidRDefault="00CA3531" w:rsidP="00CA3531" w:rsidR="00CA3531">
      <w:pPr>
        <w:jc w:val="center"/>
        <w:rPr>
          <w:b/>
        </w:rPr>
      </w:pPr>
    </w:p>
    <w:p w:rsidRDefault="00CA3531" w:rsidP="00CA3531" w:rsidR="00CA3531">
      <w:pPr>
        <w:jc w:val="center"/>
      </w:pPr>
      <w:r>
        <w:t xml:space="preserve"> sobu broj 4. Trgovačkog suda u Bjelovaru, Dr. I. Lebovića 42.</w:t>
      </w:r>
    </w:p>
    <w:p w:rsidRDefault="00CA3531" w:rsidP="00CA3531" w:rsidR="00CA3531">
      <w:pPr>
        <w:jc w:val="center"/>
      </w:pPr>
    </w:p>
    <w:p w:rsidRDefault="00CA3531" w:rsidP="00CA3531" w:rsidR="00CA3531"/>
    <w:p w:rsidRDefault="00CA3531" w:rsidP="00CA3531" w:rsidR="00CA3531">
      <w:pPr>
        <w:ind w:firstLine="708"/>
      </w:pPr>
      <w:r>
        <w:t xml:space="preserve">Ako ne pristupite na ročište Vaša tražbina uzet će se prema stanju koje proizlazi iz </w:t>
      </w:r>
      <w:smartTag w:element="PersonName" w:uri="urn:schemas-microsoft-com:office:smarttags">
        <w:r>
          <w:t>spis</w:t>
        </w:r>
      </w:smartTag>
      <w:r>
        <w:t>a.</w:t>
      </w:r>
    </w:p>
    <w:p w:rsidRDefault="00CA3531" w:rsidP="00CA3531" w:rsidR="00CA3531"/>
    <w:p w:rsidRDefault="00CA3531" w:rsidP="00CA3531" w:rsidR="00CA3531">
      <w:pPr>
        <w:ind w:firstLine="708"/>
      </w:pPr>
      <w:r>
        <w:t xml:space="preserve">Vjerovnik najkasnije na ročištu za diobu može drugom vjerovniku osporiti tražbinu, njezinu visinu i red namirenja (čl. 124. Ovršnog zakona).  </w:t>
      </w:r>
    </w:p>
    <w:p w:rsidRDefault="00CA3531" w:rsidP="00CA3531" w:rsidR="00CA3531"/>
    <w:p w:rsidRDefault="00CA3531" w:rsidP="00CA3531" w:rsidR="00CA3531">
      <w:pPr>
        <w:ind w:firstLine="708"/>
      </w:pPr>
      <w:r>
        <w:t>Iz iznosa dobivenog od ovršnog suda, stečajni sudac će izdvojiti u stečajnu masu odgovarajući iznos prema pravilima iz članka 124. Ovršnog zakona, namiriti tražbine razlučnih vjerovnika prema redoslijedu predviđenim pravilima ovršnog postupka i preostali iznos predati stečajnom upravitelju ( čl. 248 st. 2. Stečajnog zakona).</w:t>
      </w:r>
    </w:p>
    <w:p w:rsidRDefault="00CA3531" w:rsidP="00CA3531" w:rsidR="00CA3531"/>
    <w:p w:rsidRDefault="00CA3531" w:rsidP="00CA3531" w:rsidR="00CA3531">
      <w:pPr>
        <w:ind w:firstLine="708"/>
      </w:pPr>
      <w:r>
        <w:t xml:space="preserve">U Bjelovaru  28.  ožujka  2019. </w:t>
      </w:r>
    </w:p>
    <w:p w:rsidRDefault="00CA3531" w:rsidP="00CA3531" w:rsidR="00CA3531"/>
    <w:p w:rsidRDefault="00CA3531" w:rsidP="00CA3531" w:rsidR="00CA35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CA3531" w:rsidP="00CA3531" w:rsidR="00CA3531"/>
    <w:p w:rsidRDefault="00CA3531" w:rsidP="00CA3531" w:rsidR="00CA3531">
      <w:r>
        <w:tab/>
      </w:r>
      <w:r>
        <w:tab/>
      </w:r>
      <w:r>
        <w:tab/>
      </w:r>
      <w:r>
        <w:tab/>
      </w:r>
      <w:r>
        <w:tab/>
        <w:t xml:space="preserve">                          Branka Pleskalt </w:t>
      </w:r>
    </w:p>
    <w:p w:rsidRDefault="00CA3531" w:rsidP="00CA3531" w:rsidR="00CA3531"/>
    <w:p w:rsidRDefault="00CA3531" w:rsidP="00CA3531" w:rsidR="00CA3531">
      <w:r>
        <w:t>Rj.</w:t>
      </w:r>
    </w:p>
    <w:p w:rsidRDefault="00CA3531" w:rsidP="00CA3531" w:rsidR="00CA3531">
      <w:r>
        <w:t>Dna: razlučnim vjerovnicima –putem e-oglasne ploče suda</w:t>
      </w:r>
    </w:p>
    <w:p w:rsidRDefault="00CA3531" w:rsidP="00CA3531" w:rsidR="00CA3531">
      <w:r>
        <w:t xml:space="preserve">        Stečajnom upravitelju-putem e-oglasne ploče suda</w:t>
      </w:r>
    </w:p>
    <w:p w:rsidRDefault="00CA3531" w:rsidP="00CA3531" w:rsidR="00CA3531">
      <w:r>
        <w:t xml:space="preserve">        e-oglasna ploča</w:t>
      </w:r>
    </w:p>
    <w:p w:rsidRDefault="00CA3531" w:rsidP="00CA3531" w:rsidR="00CA3531">
      <w:r>
        <w:t xml:space="preserve">         K ročištu</w:t>
      </w:r>
    </w:p>
    <w:p w:rsidRDefault="00CA3531" w:rsidP="00CA3531" w:rsidR="00CA3531">
      <w:r>
        <w:t>Bjelovar, 28. 3.  2019.</w:t>
      </w:r>
    </w:p>
    <w:p w:rsidRDefault="00CA3531" w:rsidP="00CA3531" w:rsidR="00CA3531"/>
    <w:p w:rsidRDefault="00AE649C" w:rsidP="00CA3531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548D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3531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A353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A353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22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St-61/2015-71</izvorni_sadrzaj>
    <derivirana_varijabla naziv="DomainObject.Oznaka_1">St-61/2015-71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2015.</izvorni_sadrzaj>
    <derivirana_varijabla naziv="DomainObject.Predmet.DatumRjesavanja_1">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SIMPLICIJA društvo za trgovinu d.o.o. Virovitica</izvorni_sadrzaj>
    <derivirana_varijabla naziv="DomainObject.Predmet.ProtustrankaFormated_1">  Stečajna masa iza SIMPLICIJA društvo za trgovinu d.o.o. Virovitica</derivirana_varijabla>
  </DomainObject.Predmet.ProtustrankaFormated>
  <DomainObject.Predmet.ProtustrankaFormatedOIB>
    <izvorni_sadrzaj>  Stečajna masa iza SIMPLICIJA društvo za trgovinu d.o.o. Virovitica, OIB 07225873348</izvorni_sadrzaj>
    <derivirana_varijabla naziv="DomainObject.Predmet.ProtustrankaFormatedOIB_1">  Stečajna masa iza SIMPLICIJA društvo za trgovinu d.o.o. Virovitica, OIB 07225873348</derivirana_varijabla>
  </DomainObject.Predmet.ProtustrankaFormatedOIB>
  <DomainObject.Predmet.ProtustrankaFormatedWithAdress>
    <izvorni_sadrzaj> Stečajna masa iza SIMPLICIJA društvo za trgovinu d.o.o. Virovitica, Hrvatskih Žrtava 13, 33000 Virovitica</izvorni_sadrzaj>
    <derivirana_varijabla naziv="DomainObject.Predmet.ProtustrankaFormatedWithAdress_1"> Stečajna masa iza SIMPLICIJA društvo za trgovinu d.o.o. Virovitica, Hrvatskih Žrtava 13, 33000 Virovitica</derivirana_varijabla>
  </DomainObject.Predmet.ProtustrankaFormatedWithAdress>
  <DomainObject.Predmet.ProtustrankaFormatedWithAdressOIB>
    <izvorni_sadrzaj> Stečajna masa iza SIMPLICIJA društvo za trgovinu d.o.o. Virovitica, OIB 07225873348, Hrvatskih Žrtava 13, 33000 Virovitica</izvorni_sadrzaj>
    <derivirana_varijabla naziv="DomainObject.Predmet.ProtustrankaFormatedWithAdressOIB_1"> Stečajna masa iza SIMPLICIJA društvo za trgovinu d.o.o. Virovitica, OIB 07225873348, Hrvatskih Žrtava 13, 33000 Virovitica</derivirana_varijabla>
  </DomainObject.Predmet.ProtustrankaFormatedWithAdressOIB>
  <DomainObject.Predmet.ProtustrankaWithAdress>
    <izvorni_sadrzaj>Stečajna masa iza SIMPLICIJA društvo za trgovinu d.o.o. Virovitica Hrvatskih Žrtava 13, 33000 Virovitica</izvorni_sadrzaj>
    <derivirana_varijabla naziv="DomainObject.Predmet.ProtustrankaWithAdress_1">Stečajna masa iza SIMPLICIJA društvo za trgovinu d.o.o. Virovitica Hrvatskih Žrtava 13, 33000 Virovitica</derivirana_varijabla>
  </DomainObject.Predmet.ProtustrankaWithAdress>
  <DomainObject.Predmet.ProtustrankaWithAdressOIB>
    <izvorni_sadrzaj>Stečajna masa iza SIMPLICIJA društvo za trgovinu d.o.o. Virovitica, OIB 07225873348, Hrvatskih Žrtava 13, 33000 Virovitica</izvorni_sadrzaj>
    <derivirana_varijabla naziv="DomainObject.Predmet.ProtustrankaWithAdressOIB_1">Stečajna masa iza SIMPLICIJA društvo za trgovinu d.o.o. Virovitica, OIB 07225873348, Hrvatskih Žrtava 13, 33000 Virovitica</derivirana_varijabla>
  </DomainObject.Predmet.ProtustrankaWithAdressOIB>
  <DomainObject.Predmet.ProtustrankaNazivFormated>
    <izvorni_sadrzaj>Stečajna masa iza SIMPLICIJA društvo za trgovinu d.o.o. Virovitica</izvorni_sadrzaj>
    <derivirana_varijabla naziv="DomainObject.Predmet.ProtustrankaNazivFormated_1">Stečajna masa iza SIMPLICIJA društvo za trgovinu d.o.o. Virovitica</derivirana_varijabla>
  </DomainObject.Predmet.ProtustrankaNazivFormated>
  <DomainObject.Predmet.ProtustrankaNazivFormatedOIB>
    <izvorni_sadrzaj>Stečajna masa iza SIMPLICIJA društvo za trgovinu d.o.o. Virovitica, OIB 07225873348</izvorni_sadrzaj>
    <derivirana_varijabla naziv="DomainObject.Predmet.ProtustrankaNazivFormatedOIB_1">Stečajna masa iza SIMPLICIJA društvo za trgovinu d.o.o. Virovitica, OIB 07225873348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Stečajna masa iza SIMPLICIJA društvo za trgovinu d.o.o. Virovitica</item>
    </izvorni_sadrzaj>
    <derivirana_varijabla naziv="DomainObject.Predmet.ProtuStrankaListFormated_1">
      <item>Stečajna masa iza SIMPLICIJA društvo za trgovinu d.o.o. Virovitica</item>
    </derivirana_varijabla>
  </DomainObject.Predmet.ProtuStrankaListFormated>
  <DomainObject.Predmet.ProtuStrankaListFormatedOIB>
    <izvorni_sadrzaj>
      <item>Stečajna masa iza SIMPLICIJA društvo za trgovinu d.o.o. Virovitica, OIB 07225873348</item>
    </izvorni_sadrzaj>
    <derivirana_varijabla naziv="DomainObject.Predmet.ProtuStrankaListFormatedOIB_1">
      <item>Stečajna masa iza SIMPLICIJA društvo za trgovinu d.o.o. Virovitica, OIB 07225873348</item>
    </derivirana_varijabla>
  </DomainObject.Predmet.ProtuStrankaListFormatedOIB>
  <DomainObject.Predmet.ProtuStrankaListFormatedWithAdress>
    <izvorni_sadrzaj>
      <item>Stečajna masa iza SIMPLICIJA društvo za trgovinu d.o.o. Virovitica, Hrvatskih Žrtava 13, 33000 Virovitica</item>
    </izvorni_sadrzaj>
    <derivirana_varijabla naziv="DomainObject.Predmet.ProtuStrankaListFormatedWithAdress_1">
      <item>Stečajna masa iza SIMPLICIJA društvo za trgovinu d.o.o. Virovitica, Hrvatskih Žrtava 13, 33000 Virovitica</item>
    </derivirana_varijabla>
  </DomainObject.Predmet.ProtuStrankaListFormatedWithAdress>
  <DomainObject.Predmet.ProtuStrankaListFormatedWithAdressOIB>
    <izvorni_sadrzaj>
      <item>Stečajna masa iza SIMPLICIJA društvo za trgovinu d.o.o. Virovitica, OIB 07225873348, Hrvatskih Žrtava 13, 33000 Virovitica</item>
    </izvorni_sadrzaj>
    <derivirana_varijabla naziv="DomainObject.Predmet.ProtuStrankaListFormatedWithAdressOIB_1">
      <item>Stečajna masa iza SIMPLICIJA društvo za trgovinu d.o.o. Virovitica, OIB 07225873348, Hrvatskih Žrtava 13, 33000 Virovitica</item>
    </derivirana_varijabla>
  </DomainObject.Predmet.ProtuStrankaListFormatedWithAdressOIB>
  <DomainObject.Predmet.ProtuStrankaListNazivFormated>
    <izvorni_sadrzaj>
      <item>Stečajna masa iza SIMPLICIJA društvo za trgovinu d.o.o. Virovitica</item>
    </izvorni_sadrzaj>
    <derivirana_varijabla naziv="DomainObject.Predmet.ProtuStrankaListNazivFormated_1">
      <item>Stečajna masa iza SIMPLICIJA društvo za trgovinu d.o.o. Virovitica</item>
    </derivirana_varijabla>
  </DomainObject.Predmet.ProtuStrankaListNazivFormated>
  <DomainObject.Predmet.ProtuStrankaListNazivFormatedOIB>
    <izvorni_sadrzaj>
      <item>Stečajna masa iza SIMPLICIJA društvo za trgovinu d.o.o. Virovitica, OIB 07225873348</item>
    </izvorni_sadrzaj>
    <derivirana_varijabla naziv="DomainObject.Predmet.ProtuStrankaListNazivFormatedOIB_1">
      <item>Stečajna masa iza SIMPLICIJA društvo za trgovinu d.o.o. Virovitica, OIB 07225873348</item>
    </derivirana_varijabla>
  </DomainObject.Predmet.ProtuStrankaListNazivFormatedOIB>
  <DomainObject.Predmet.OstaliListFormated>
    <izvorni_sadrzaj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izvorni_sadrzaj>
    <derivirana_varijabla naziv="DomainObject.Predmet.OstaliListFormated_1"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derivirana_varijabla>
  </DomainObject.Predmet.OstaliListFormated>
  <DomainObject.Predmet.OstaliListFormatedOIB>
    <izvorni_sadrzaj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izvorni_sadrzaj>
    <derivirana_varijabla naziv="DomainObject.Predmet.OstaliListFormatedOIB_1"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derivirana_varijabla>
  </DomainObject.Predmet.OstaliListFormatedOIB>
  <DomainObject.Predmet.OstaliListFormatedWithAdress>
    <izvorni_sadrzaj>
      <item>Željko Tumpić,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Preradovićeva ulica 25., 10000 Zagreb</item>
      <item>Zvučni zid d.o.o., Preradovićeva ulica 25., 10000 Zagreb</item>
      <item>Maroje Stjepović, Preradovićeva ulica 25., 10000 Zagreb</item>
    </izvorni_sadrzaj>
    <derivirana_varijabla naziv="DomainObject.Predmet.OstaliListFormatedWithAdress_1">
      <item>Željko Tumpić,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Preradovićeva ulica 25., 10000 Zagreb</item>
      <item>Zvučni zid d.o.o., Preradovićeva ulica 25., 10000 Zagreb</item>
      <item>Maroje Stjepović, Preradovićeva ulica 25., 10000 Zagreb</item>
    </derivirana_varijabla>
  </DomainObject.Predmet.OstaliListFormatedWithAdress>
  <DomainObject.Predmet.OstaliListFormatedWithAdressOIB>
    <izvorni_sadrzaj>
      <item>Željko Tumpić, OIB 37718779632, Matije Gupca 4., 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OIB 70541325254, Preradovićeva ulica 25., 10000 Zagreb</item>
      <item>Zvučni zid d.o.o., OIB 94423800056, Preradovićeva ulica 25., 10000 Zagreb</item>
      <item>Maroje Stjepović, OIB 57640555089, Preradovićeva ulica 25., 10000 Zagreb</item>
    </izvorni_sadrzaj>
    <derivirana_varijabla naziv="DomainObject.Predmet.OstaliListFormatedWithAdressOIB_1">
      <item>Željko Tumpić, OIB 37718779632, Matije Gupca 4., 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OIB 70541325254, Preradovićeva ulica 25., 10000 Zagreb</item>
      <item>Zvučni zid d.o.o., OIB 94423800056, Preradovićeva ulica 25., 10000 Zagreb</item>
      <item>Maroje Stjepović, OIB 57640555089, Preradovićeva ulica 25., 10000 Zagreb</item>
    </derivirana_varijabla>
  </DomainObject.Predmet.OstaliListFormatedWithAdressOIB>
  <DomainObject.Predmet.OstaliListNazivFormated>
    <izvorni_sadrzaj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izvorni_sadrzaj>
    <derivirana_varijabla naziv="DomainObject.Predmet.OstaliListNazivFormated_1"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derivirana_varijabla>
  </DomainObject.Predmet.OstaliListNazivFormated>
  <DomainObject.Predmet.OstaliListNazivFormatedOIB>
    <izvorni_sadrzaj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izvorni_sadrzaj>
    <derivirana_varijabla naziv="DomainObject.Predmet.OstaliListNazivFormatedOIB_1"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St-61/2015-71</izvorni_sadrzaj>
    <derivirana_varijabla naziv="DomainObject.PoslovniBrojDokumenta_1">St-61/2015-71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Stečajna masa iza SIMPLICIJA društvo za trgovinu d.o.o. Virovitica</izvorni_sadrzaj>
    <derivirana_varijabla naziv="DomainObject.Predmet.ProtustrankaIDrugi_1">Stečajna masa iza SIMPLICIJA društvo za trgovinu d.o.o.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Stečajna masa iza SIMPLICIJA društvo za trgovinu d.o.o. Virovitica, OIB 07225873348, Hrvatskih Žrtava 13, 33000 Virovitica</izvorni_sadrzaj>
    <derivirana_varijabla naziv="DomainObject.Predmet.ProtustrankaIDrugiAdressOIB_1">Stečajna masa iza SIMPLICIJA društvo za trgovinu d.o.o. Virovitica, OIB 07225873348, Hrvatskih Žrtava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2015.</izvorni_sadrzaj>
    <derivirana_varijabla naziv="DomainObject.Predmet.OdlukaRjesenje.DatumDonosenjaOdluke_1">8. prosinca 2015.</derivirana_varijabla>
  </DomainObject.Predmet.OdlukaRjesenje.DatumDonosenjaOdluke>
  <DomainObject.Predmet.OdlukaRjesenje.DatumPravomocnosti>
    <izvorni_sadrzaj>28. prosinca 2015.</izvorni_sadrzaj>
    <derivirana_varijabla naziv="DomainObject.Predmet.OdlukaRjesenje.DatumPravomocnosti_1">28. prosinca 2015.</derivirana_varijabla>
  </DomainObject.Predmet.OdlukaRjesenje.DatumPravomocnosti>
  <DomainObject.Predmet.OdlukaRjesenje.Oznaka>
    <izvorni_sadrzaj>St-61/2015-3</izvorni_sadrzaj>
    <derivirana_varijabla naziv="DomainObject.Predmet.OdlukaRjesenje.Oznaka_1">St-61/2015-3</derivirana_varijabla>
  </DomainObject.Predmet.OdlukaRjesenje.Oznaka>
  <DomainObject.Predmet.SudioniciListNaziv>
    <izvorni_sadrzaj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izvorni_sadrzaj>
    <derivirana_varijabla naziv="DomainObject.Predmet.SudioniciListNaziv_1"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derivirana_varijabla>
  </DomainObject.Predmet.SudioniciListNaziv>
  <DomainObject.Predmet.SudioniciListAdressOIB>
    <izvorni_sadrzaj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.,33520 Slatina</item>
      <item>Sudski registar- ovdje</item>
      <item>Prima kapitale d.o.o., OIB 70541325254, Preradovićeva ulica 25.,10000 Zagreb</item>
      <item>Zvučni zid d.o.o., OIB 94423800056, Preradovićeva ulica 25.,10000 Zagreb</item>
      <item>Maroje Stjepović, OIB 57640555089, Preradovićeva ulica 25.,10000 Zagreb</item>
    </izvorni_sadrzaj>
    <derivirana_varijabla naziv="DomainObject.Predmet.SudioniciListAdressOIB_1"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.,33520 Slatina</item>
      <item>Sudski registar- ovdje</item>
      <item>Prima kapitale d.o.o., OIB 70541325254, Preradovićeva ulica 25.,10000 Zagreb</item>
      <item>Zvučni zid d.o.o., OIB 94423800056, Preradovićeva ulica 25.,10000 Zagreb</item>
      <item>Maroje Stjepović, OIB 57640555089, Preradovićeva ulica 25.,10000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7FE0B-7854-4E7C-8225-3C045F95C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1028</properties:Characters>
  <properties:Lines>45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2019-03-28T08:34:00Z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St-61/2015-71 / Odluka - Zaključak - određeno ročište za diobu kupovnine (odluka_St-61_2015-71.docx)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