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3170" w14:paraId="8113170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024D9E">
        <w:rPr>
          <w:sz w:val="24"/>
          <w:szCs w:val="24"/>
        </w:rPr>
        <w:t>2704/17-19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024D9E" w:rsidR="00454856" w:rsidRPr="00024D9E">
      <w:pPr>
        <w:pStyle w:val="Bezproreda"/>
        <w:jc w:val="both"/>
        <w:rPr>
          <w:szCs w:val="24"/>
          <w:lang w:val="pl-PL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036B60">
        <w:rPr>
          <w:sz w:val="24"/>
          <w:szCs w:val="24"/>
        </w:rPr>
        <w:t xml:space="preserve">stečajnim </w:t>
      </w:r>
      <w:r w:rsidRPr="000F6FC5">
        <w:rPr>
          <w:sz w:val="24"/>
          <w:szCs w:val="24"/>
        </w:rPr>
        <w:t>dužnikom</w:t>
      </w:r>
      <w:r w:rsidR="00024D9E" w:rsidRPr="00024D9E">
        <w:rPr>
          <w:sz w:val="24"/>
          <w:szCs w:val="24"/>
        </w:rPr>
        <w:t xml:space="preserve"> </w:t>
      </w:r>
      <w:r w:rsidR="00024D9E" w:rsidRPr="00C83C7F">
        <w:rPr>
          <w:sz w:val="24"/>
          <w:szCs w:val="24"/>
        </w:rPr>
        <w:t xml:space="preserve">MIRNA VICTUS d.o.o. </w:t>
      </w:r>
      <w:r w:rsidR="00024D9E">
        <w:rPr>
          <w:sz w:val="24"/>
          <w:szCs w:val="24"/>
        </w:rPr>
        <w:t xml:space="preserve">– u stečaju, </w:t>
      </w:r>
      <w:r w:rsidR="00024D9E" w:rsidRPr="00C83C7F">
        <w:rPr>
          <w:sz w:val="24"/>
          <w:szCs w:val="24"/>
        </w:rPr>
        <w:t>za trgovinu i ugostiteljstvo, iz Karlovca, Jana Masaryka 2, OIB: 85771310260</w:t>
      </w:r>
      <w:r w:rsidR="00024D9E">
        <w:rPr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024D9E">
        <w:rPr>
          <w:sz w:val="24"/>
          <w:szCs w:val="24"/>
        </w:rPr>
        <w:t>5. ožujka</w:t>
      </w:r>
      <w:r w:rsidRPr="007E7C82">
        <w:rPr>
          <w:sz w:val="24"/>
          <w:szCs w:val="24"/>
        </w:rPr>
        <w:t xml:space="preserve"> 2019. godine</w:t>
      </w: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024D9E" w:rsidP="00454856" w:rsidR="00024D9E">
      <w:pPr>
        <w:jc w:val="both"/>
        <w:rPr>
          <w:sz w:val="24"/>
          <w:szCs w:val="24"/>
        </w:rPr>
      </w:pPr>
    </w:p>
    <w:p w:rsidRDefault="00024D9E" w:rsidP="00024D9E" w:rsidR="00454856">
      <w:pPr>
        <w:pStyle w:val="Odlomakpopis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024D9E" w:rsidP="00024D9E" w:rsidR="00024D9E">
      <w:pPr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01"/>
        <w:gridCol w:w="1671"/>
        <w:gridCol w:w="1439"/>
        <w:gridCol w:w="1717"/>
        <w:gridCol w:w="1580"/>
        <w:gridCol w:w="1580"/>
      </w:tblGrid>
      <w:tr w:rsidTr="0074793A" w:rsidR="00024D9E" w:rsidRPr="00024D9E">
        <w:trPr>
          <w:jc w:val="center"/>
        </w:trPr>
        <w:tc>
          <w:tcPr>
            <w:tcW w:type="auto" w:w="0"/>
            <w:vAlign w:val="center"/>
          </w:tcPr>
          <w:p w:rsidRDefault="00024D9E" w:rsidP="0074793A" w:rsidR="00024D9E" w:rsidRPr="00024D9E">
            <w:pPr>
              <w:pStyle w:val="Bezproreda"/>
              <w:jc w:val="center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024D9E" w:rsidP="0074793A" w:rsidR="00024D9E" w:rsidRPr="00024D9E">
            <w:pPr>
              <w:pStyle w:val="Bezproreda"/>
              <w:jc w:val="center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024D9E" w:rsidP="0074793A" w:rsidR="00024D9E" w:rsidRPr="00024D9E">
            <w:pPr>
              <w:pStyle w:val="Bezproreda"/>
              <w:jc w:val="center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024D9E" w:rsidP="0074793A" w:rsidR="00024D9E" w:rsidRPr="00024D9E">
            <w:pPr>
              <w:pStyle w:val="Bezproreda"/>
              <w:jc w:val="center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024D9E" w:rsidP="0074793A" w:rsidR="00024D9E" w:rsidRPr="00024D9E">
            <w:pPr>
              <w:pStyle w:val="Bezproreda"/>
              <w:jc w:val="center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Iznos prijavljene tražbine (kn)</w:t>
            </w:r>
            <w:r w:rsidRPr="00024D9E">
              <w:rPr>
                <w:rStyle w:val="Referencafusnote"/>
                <w:sz w:val="22"/>
                <w:szCs w:val="22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024D9E" w:rsidP="0074793A" w:rsidR="00024D9E" w:rsidRPr="00024D9E">
            <w:pPr>
              <w:pStyle w:val="Bezproreda"/>
              <w:jc w:val="center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Iznos priznate tražbine</w:t>
            </w:r>
          </w:p>
          <w:p w:rsidRDefault="00024D9E" w:rsidP="0074793A" w:rsidR="00024D9E" w:rsidRPr="00024D9E">
            <w:pPr>
              <w:pStyle w:val="Bezproreda"/>
              <w:jc w:val="center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(kn)</w:t>
            </w:r>
          </w:p>
        </w:tc>
      </w:tr>
      <w:tr w:rsidTr="0074793A" w:rsidR="00024D9E" w:rsidRPr="00024D9E">
        <w:trPr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1.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JAHIJI NEVENKA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 13337732192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S. Vraza 42,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33.092,61 neto  24.318,16  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33.092,61 neto  24.318,16   </w:t>
            </w:r>
          </w:p>
        </w:tc>
      </w:tr>
      <w:tr w:rsidTr="0074793A" w:rsidR="00024D9E" w:rsidRPr="00024D9E">
        <w:trPr>
          <w:trHeight w:val="688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2.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BRANKA MALEŽIĆ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69786732013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G. Mrzlo Polje Mrež. 48a, Duga Resa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10.931,91 neto 7.552,97  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10.931,91 neto 7.552,97   </w:t>
            </w:r>
          </w:p>
        </w:tc>
      </w:tr>
      <w:tr w:rsidTr="0074793A" w:rsidR="00024D9E" w:rsidRPr="00024D9E">
        <w:trPr>
          <w:trHeight w:val="556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3.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AKIKI SANJA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46522890055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Vodostaj 43d,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182.780,06  neto 129.644,15 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182.780,06  neto 129.644,15  </w:t>
            </w:r>
          </w:p>
        </w:tc>
      </w:tr>
      <w:tr w:rsidTr="0074793A" w:rsidR="00024D9E" w:rsidRPr="00024D9E">
        <w:trPr>
          <w:trHeight w:val="564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4.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BOGOVIĆ JOSIP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67483169728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Udbinja 12a, Karlovac,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72.090,50 neto  62.985,69  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72.090,50 neto  62.985,69   </w:t>
            </w:r>
          </w:p>
        </w:tc>
      </w:tr>
      <w:tr w:rsidTr="0074793A" w:rsidR="00024D9E" w:rsidRPr="00024D9E">
        <w:trPr>
          <w:trHeight w:val="686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5.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LORENA CINDRIĆ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67070145002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I. Kršnjavog 13,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7.713,28  neto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5.392,00  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7.713,28  neto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5.392,00   </w:t>
            </w:r>
          </w:p>
        </w:tc>
      </w:tr>
      <w:tr w:rsidTr="0074793A" w:rsidR="00024D9E" w:rsidRPr="00024D9E">
        <w:trPr>
          <w:trHeight w:val="694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6.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DRAŽEN NIKOLIĆ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86314057467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Mažuranićevo šetalište 21, Split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181.462,93 neto 126.153,18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181.462,93 neto 126.153,18</w:t>
            </w:r>
          </w:p>
        </w:tc>
      </w:tr>
      <w:tr w:rsidTr="0074793A" w:rsidR="00024D9E" w:rsidRPr="00024D9E">
        <w:trPr>
          <w:trHeight w:val="575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7.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EMIRA PEHLIĆ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20060634867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Imbre Tkalca 14,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29.972,20 neto  22.866,81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29.972,20 neto  22.866,81</w:t>
            </w:r>
          </w:p>
        </w:tc>
      </w:tr>
      <w:tr w:rsidTr="0074793A" w:rsidR="00024D9E" w:rsidRPr="00024D9E">
        <w:trPr>
          <w:trHeight w:val="555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ANA PEJAKOVIĆ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39092995394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Mrežnička 6,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28.409,51 neto 21.315,94 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28.409,51 neto 21.315,94  </w:t>
            </w:r>
          </w:p>
        </w:tc>
      </w:tr>
      <w:tr w:rsidTr="0074793A" w:rsidR="00024D9E" w:rsidRPr="00024D9E">
        <w:trPr>
          <w:trHeight w:val="548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9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MILOJČIĆ ELIZABETA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07766667233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Dubrovačka 5c,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54.706,52 neto 47.363,91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54.706,52 neto 47.363,91</w:t>
            </w:r>
          </w:p>
        </w:tc>
      </w:tr>
      <w:tr w:rsidTr="0074793A" w:rsidR="00024D9E" w:rsidRPr="00024D9E">
        <w:trPr>
          <w:trHeight w:val="570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10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GORDANA MIHALIĆ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69991323203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A. Hebranka 8c, Karlovac,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52.435,51 neto iza isplatu 44.313,77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52.435,51 neto iza isplatu 44.313,77</w:t>
            </w:r>
          </w:p>
        </w:tc>
      </w:tr>
      <w:tr w:rsidTr="0074793A" w:rsidR="00024D9E" w:rsidRPr="00024D9E">
        <w:trPr>
          <w:trHeight w:val="551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11.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LJUBICA ĆUPURDIJA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4271837667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M.VRHOVCA 13,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61.231,47 neto  53.765,06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61.231,47 neto  53.765,06</w:t>
            </w:r>
          </w:p>
        </w:tc>
      </w:tr>
      <w:tr w:rsidTr="0074793A" w:rsidR="00024D9E" w:rsidRPr="00024D9E">
        <w:trPr>
          <w:trHeight w:val="558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12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ĐORĐE ĆUPURDIJA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51203547960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M.VRHOVCA 13, Karlovac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46.486,31 neto 42.760,32 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46.486,31 neto 42.760,32</w:t>
            </w:r>
          </w:p>
        </w:tc>
      </w:tr>
      <w:tr w:rsidTr="0074793A" w:rsidR="00024D9E" w:rsidRPr="00024D9E">
        <w:trPr>
          <w:trHeight w:val="701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13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PAULINA ŽALAC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97668564649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Lj. Šestića 4,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16.053,79  neto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12.604,41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16.053,79  neto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12.604,41</w:t>
            </w:r>
          </w:p>
        </w:tc>
      </w:tr>
      <w:tr w:rsidTr="0074793A" w:rsidR="00024D9E" w:rsidRPr="00024D9E">
        <w:trPr>
          <w:trHeight w:val="553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14.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BISERKA ŠKRGIĆ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36804247059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Hvarska 8,  Karlovac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28.817,22  neto 21.711,83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28.817,22  neto 21.711,83</w:t>
            </w:r>
          </w:p>
        </w:tc>
      </w:tr>
      <w:tr w:rsidTr="0074793A" w:rsidR="00024D9E" w:rsidRPr="00024D9E">
        <w:trPr>
          <w:trHeight w:val="558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15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JASMINA STOJKOVIĆ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3688951932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Vodostaj 32b, 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16.078,93  neto  11.033,31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16.078,93  neto  11.033,31</w:t>
            </w:r>
          </w:p>
        </w:tc>
      </w:tr>
      <w:tr w:rsidTr="0074793A" w:rsidR="00024D9E" w:rsidRPr="00024D9E">
        <w:trPr>
          <w:trHeight w:val="554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16.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BRANKA VRBOS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78341701824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Mostanje 107,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57.056,39 neto 49.576,17 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57.056,39 neto 49.576,17  </w:t>
            </w:r>
          </w:p>
        </w:tc>
      </w:tr>
      <w:tr w:rsidTr="0074793A" w:rsidR="00024D9E" w:rsidRPr="00024D9E">
        <w:trPr>
          <w:trHeight w:val="1343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17.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MARINA GORŠĆAK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81246133009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Velemerić 15, Duga Resa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25.086,13 neto  19.199,41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25.086,13 neto  19.199,41</w:t>
            </w:r>
          </w:p>
        </w:tc>
      </w:tr>
      <w:tr w:rsidTr="0074793A" w:rsidR="00024D9E" w:rsidRPr="00024D9E">
        <w:trPr>
          <w:trHeight w:val="554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18.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RATKO TARABIĆ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82782428569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I. Ršnjavoga 7,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60.970,84 neto  53.504,50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60.970,84 neto  53.504,50</w:t>
            </w:r>
          </w:p>
        </w:tc>
      </w:tr>
      <w:tr w:rsidTr="0074793A" w:rsidR="00024D9E" w:rsidRPr="00024D9E">
        <w:trPr>
          <w:trHeight w:val="562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19.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MAJA BREBERINA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80198949873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Baće Gojaka 56, 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bruto 41.479,30 neto 34.012,89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41.479,30 neto 34.012,89</w:t>
            </w:r>
          </w:p>
        </w:tc>
      </w:tr>
      <w:tr w:rsidTr="0074793A" w:rsidR="00024D9E" w:rsidRPr="00024D9E">
        <w:trPr>
          <w:trHeight w:val="557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20.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MIRJANA PETRUNIĆ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8506544786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Baščinska cesta 30, Karlovac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10.414,77  neto  7.242,37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bruto 10.414,77  neto  7.242,37</w:t>
            </w:r>
          </w:p>
        </w:tc>
      </w:tr>
      <w:tr w:rsidTr="0074793A" w:rsidR="00024D9E" w:rsidRPr="00024D9E">
        <w:trPr>
          <w:trHeight w:val="550"/>
          <w:jc w:val="center"/>
        </w:trPr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21.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REPUBLIKA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HRVATSKA,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Min.Finan.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Porezna uprava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18683136487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ŽDO</w:t>
            </w: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 xml:space="preserve">Karlovac  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1.224.780,18</w:t>
            </w:r>
          </w:p>
        </w:tc>
        <w:tc>
          <w:tcPr>
            <w:tcW w:type="auto" w:w="0"/>
          </w:tcPr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</w:p>
          <w:p w:rsidRDefault="00024D9E" w:rsidP="0074793A" w:rsidR="00024D9E" w:rsidRPr="00024D9E">
            <w:pPr>
              <w:pStyle w:val="Bezproreda"/>
              <w:rPr>
                <w:sz w:val="22"/>
                <w:szCs w:val="22"/>
              </w:rPr>
            </w:pPr>
            <w:r w:rsidRPr="00024D9E">
              <w:rPr>
                <w:sz w:val="22"/>
                <w:szCs w:val="22"/>
              </w:rPr>
              <w:t>1.224.780,18</w:t>
            </w:r>
          </w:p>
        </w:tc>
      </w:tr>
    </w:tbl>
    <w:p w:rsidRDefault="00024D9E" w:rsidP="00024D9E" w:rsidR="00024D9E" w:rsidRPr="00024D9E">
      <w:pPr>
        <w:rPr>
          <w:sz w:val="24"/>
          <w:szCs w:val="24"/>
        </w:rPr>
      </w:pPr>
    </w:p>
    <w:p w:rsidRDefault="00024D9E" w:rsidP="00024D9E" w:rsidR="00024D9E">
      <w:pPr>
        <w:pStyle w:val="Odlomakpopisa"/>
        <w:ind w:left="1080"/>
        <w:rPr>
          <w:sz w:val="24"/>
          <w:szCs w:val="24"/>
        </w:rPr>
      </w:pPr>
    </w:p>
    <w:p w:rsidRDefault="00024D9E" w:rsidP="00024D9E" w:rsidR="00024D9E">
      <w:pPr>
        <w:pStyle w:val="Odlomakpopisa"/>
        <w:ind w:left="1080"/>
        <w:rPr>
          <w:sz w:val="24"/>
          <w:szCs w:val="24"/>
        </w:rPr>
      </w:pPr>
    </w:p>
    <w:p w:rsidRDefault="00024D9E" w:rsidP="00024D9E" w:rsidR="00024D9E">
      <w:pPr>
        <w:pStyle w:val="Odlomakpopisa"/>
        <w:ind w:left="1080"/>
        <w:rPr>
          <w:sz w:val="24"/>
          <w:szCs w:val="24"/>
        </w:rPr>
      </w:pPr>
    </w:p>
    <w:p w:rsidRDefault="00024D9E" w:rsidP="00024D9E" w:rsidR="00024D9E">
      <w:pPr>
        <w:pStyle w:val="Odlomakpopisa"/>
        <w:ind w:left="1080"/>
        <w:rPr>
          <w:sz w:val="24"/>
          <w:szCs w:val="24"/>
        </w:rPr>
      </w:pPr>
    </w:p>
    <w:p w:rsidRDefault="00024D9E" w:rsidP="00024D9E" w:rsidR="00024D9E" w:rsidRPr="00024D9E">
      <w:pPr>
        <w:pStyle w:val="Odlomakpopisa"/>
        <w:ind w:left="1080"/>
        <w:rPr>
          <w:sz w:val="24"/>
          <w:szCs w:val="24"/>
        </w:rPr>
      </w:pPr>
    </w:p>
    <w:p w:rsidRDefault="00454856" w:rsidP="00454856" w:rsidR="00B65EDE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28"/>
        <w:gridCol w:w="2266"/>
        <w:gridCol w:w="1433"/>
        <w:gridCol w:w="1807"/>
        <w:gridCol w:w="1276"/>
        <w:gridCol w:w="1454"/>
      </w:tblGrid>
      <w:tr w:rsidTr="0074793A" w:rsidR="009A2BF5" w:rsidRPr="009A2BF5">
        <w:trPr>
          <w:jc w:val="center"/>
        </w:trPr>
        <w:tc>
          <w:tcPr>
            <w:tcW w:type="auto" w:w="0"/>
            <w:vAlign w:val="center"/>
          </w:tcPr>
          <w:p w:rsidRDefault="009A2BF5" w:rsidP="0074793A" w:rsidR="009A2BF5" w:rsidRPr="009A2BF5">
            <w:pPr>
              <w:pStyle w:val="Bezproreda"/>
              <w:jc w:val="center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9A2BF5" w:rsidP="0074793A" w:rsidR="009A2BF5" w:rsidRPr="009A2BF5">
            <w:pPr>
              <w:pStyle w:val="Bezproreda"/>
              <w:jc w:val="center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9A2BF5" w:rsidP="0074793A" w:rsidR="009A2BF5" w:rsidRPr="009A2BF5">
            <w:pPr>
              <w:pStyle w:val="Bezproreda"/>
              <w:jc w:val="center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9A2BF5" w:rsidP="0074793A" w:rsidR="009A2BF5" w:rsidRPr="009A2BF5">
            <w:pPr>
              <w:pStyle w:val="Bezproreda"/>
              <w:jc w:val="center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9A2BF5" w:rsidP="0074793A" w:rsidR="009A2BF5" w:rsidRPr="009A2BF5">
            <w:pPr>
              <w:pStyle w:val="Bezproreda"/>
              <w:jc w:val="center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Iznos prijavljene tražbine (kn)</w:t>
            </w:r>
            <w:r w:rsidRPr="009A2BF5">
              <w:rPr>
                <w:rStyle w:val="Referencafusnote"/>
                <w:sz w:val="22"/>
                <w:szCs w:val="22"/>
              </w:rPr>
              <w:footnoteReference w:id="2"/>
            </w:r>
          </w:p>
        </w:tc>
        <w:tc>
          <w:tcPr>
            <w:tcW w:type="dxa" w:w="1454"/>
            <w:vAlign w:val="center"/>
          </w:tcPr>
          <w:p w:rsidRDefault="009A2BF5" w:rsidP="0074793A" w:rsidR="009A2BF5" w:rsidRPr="009A2BF5">
            <w:pPr>
              <w:pStyle w:val="Bezproreda"/>
              <w:jc w:val="center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Iznos priznate tražbine</w:t>
            </w:r>
          </w:p>
          <w:p w:rsidRDefault="009A2BF5" w:rsidP="0074793A" w:rsidR="009A2BF5" w:rsidRPr="009A2BF5">
            <w:pPr>
              <w:pStyle w:val="Bezproreda"/>
              <w:jc w:val="center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(kn)</w:t>
            </w:r>
          </w:p>
        </w:tc>
      </w:tr>
      <w:tr w:rsidTr="0074793A" w:rsidR="009A2BF5" w:rsidRPr="009A2BF5">
        <w:trPr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22.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REPUBLIKA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HRVATSKA,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Min.Finan.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Porezna uprava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18683136487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ŽDO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Karlovac  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186.183,33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186.183,33</w:t>
            </w:r>
          </w:p>
        </w:tc>
      </w:tr>
      <w:tr w:rsidTr="0074793A" w:rsidR="009A2BF5" w:rsidRPr="009A2BF5">
        <w:trPr>
          <w:trHeight w:val="688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23.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MINJON 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d.o.o. 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85771310260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Valpovo.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D.Sutarića8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35.802,84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35.802,84</w:t>
            </w:r>
          </w:p>
        </w:tc>
      </w:tr>
      <w:tr w:rsidTr="0074793A" w:rsidR="009A2BF5" w:rsidRPr="009A2BF5">
        <w:trPr>
          <w:trHeight w:val="556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24.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FINANCIJSKA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AGENCIJA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85821130368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Zagreb,Ul.grada, Vukovora 70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4.154,93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4.154,93</w:t>
            </w:r>
          </w:p>
        </w:tc>
      </w:tr>
      <w:tr w:rsidTr="0074793A" w:rsidR="009A2BF5" w:rsidRPr="009A2BF5">
        <w:trPr>
          <w:trHeight w:val="564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25.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KARMES 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d.o.o. 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83608255146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Karlovac,Donje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Mekušje 28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6.050,00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6.050,00</w:t>
            </w:r>
          </w:p>
        </w:tc>
      </w:tr>
      <w:tr w:rsidTr="0074793A" w:rsidR="009A2BF5" w:rsidRPr="009A2BF5">
        <w:trPr>
          <w:trHeight w:val="686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26.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PIK VRBOVEC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MESNA INDUSTRIJA d.d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78909170415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Vrbovec,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Zagrebačka 148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248.923,24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248.923,24</w:t>
            </w:r>
          </w:p>
        </w:tc>
      </w:tr>
      <w:tr w:rsidTr="0074793A" w:rsidR="009A2BF5" w:rsidRPr="009A2BF5">
        <w:trPr>
          <w:trHeight w:val="694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27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GRAD KARLOVAC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25654647153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Karlovac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Banjavčićeva 9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4.818,85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4.818,85</w:t>
            </w:r>
          </w:p>
        </w:tc>
      </w:tr>
      <w:tr w:rsidTr="0074793A" w:rsidR="009A2BF5" w:rsidRPr="009A2BF5">
        <w:trPr>
          <w:trHeight w:val="575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28.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CROATIA 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OSIGURANJE d.d.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26187994862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Zagreb, V.Jagića 33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7.929,01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7.929,01</w:t>
            </w:r>
          </w:p>
        </w:tc>
      </w:tr>
      <w:tr w:rsidTr="0074793A" w:rsidR="009A2BF5" w:rsidRPr="009A2BF5">
        <w:trPr>
          <w:trHeight w:val="555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29.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LEDO d.d.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87955947581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Zagreb, Čavićeva 1A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1.645,88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1.645,88</w:t>
            </w:r>
          </w:p>
        </w:tc>
      </w:tr>
      <w:tr w:rsidTr="0074793A" w:rsidR="009A2BF5" w:rsidRPr="009A2BF5">
        <w:trPr>
          <w:trHeight w:val="548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30.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VELPRO-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CENTAR d.o.o.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46660800468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Zagreb, Čavićeva 1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336.225,88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336.225,88</w:t>
            </w:r>
          </w:p>
        </w:tc>
      </w:tr>
      <w:tr w:rsidTr="0074793A" w:rsidR="009A2BF5" w:rsidRPr="009A2BF5">
        <w:trPr>
          <w:trHeight w:val="570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31.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HRVATSKE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VODE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28921383001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  <w:u w:val="single"/>
              </w:rPr>
            </w:pPr>
            <w:r w:rsidRPr="009A2BF5">
              <w:rPr>
                <w:sz w:val="22"/>
                <w:szCs w:val="22"/>
              </w:rPr>
              <w:t>Zagreb,</w:t>
            </w:r>
            <w:r w:rsidRPr="009A2BF5">
              <w:rPr>
                <w:sz w:val="22"/>
                <w:szCs w:val="22"/>
                <w:u w:val="single"/>
              </w:rPr>
              <w:t>Ul.grad.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Vukovara 220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5.705,16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5.705,16</w:t>
            </w:r>
          </w:p>
        </w:tc>
      </w:tr>
      <w:tr w:rsidTr="0074793A" w:rsidR="009A2BF5" w:rsidRPr="009A2BF5">
        <w:trPr>
          <w:trHeight w:val="551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32.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ZVIJEZDA d.d.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91492011748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Zagreb, Čavićeva 1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12.396,62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12.396,62</w:t>
            </w:r>
          </w:p>
        </w:tc>
      </w:tr>
      <w:tr w:rsidTr="0074793A" w:rsidR="009A2BF5" w:rsidRPr="009A2BF5">
        <w:trPr>
          <w:trHeight w:val="558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33.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KORANA d.d. u stečaju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52935153496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Karlovac,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Masarykova 2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688.825,20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688.825,20</w:t>
            </w:r>
          </w:p>
        </w:tc>
      </w:tr>
      <w:tr w:rsidTr="0074793A" w:rsidR="009A2BF5" w:rsidRPr="009A2BF5">
        <w:trPr>
          <w:trHeight w:val="701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34. 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STUDENSKI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CENTAR 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KARLOVAC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58335400167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Karlovac,F.K.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Frankopana 5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15.601,31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15.601,31</w:t>
            </w:r>
          </w:p>
        </w:tc>
      </w:tr>
      <w:tr w:rsidTr="0074793A" w:rsidR="009A2BF5" w:rsidRPr="009A2BF5">
        <w:trPr>
          <w:trHeight w:val="553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35.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HRVATSKA RADIOTELEVIZIJA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68419124305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Zagreb, Prisavlje 3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1.978,09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1.978,09</w:t>
            </w:r>
          </w:p>
        </w:tc>
      </w:tr>
      <w:tr w:rsidTr="0074793A" w:rsidR="009A2BF5" w:rsidRPr="009A2BF5">
        <w:trPr>
          <w:trHeight w:val="558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37.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ČISTOĆA d.o.o.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70467048139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Karlovac, Gažinski trg 8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46.929,05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46.929,05</w:t>
            </w:r>
          </w:p>
        </w:tc>
      </w:tr>
      <w:tr w:rsidTr="0074793A" w:rsidR="009A2BF5" w:rsidRPr="009A2BF5">
        <w:trPr>
          <w:trHeight w:val="554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38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HRVATSKO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DRUŠTVO 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SKLADATELJA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56668956985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Zagreb, Berislavećeva 9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22.920,55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22.920,55</w:t>
            </w:r>
          </w:p>
        </w:tc>
      </w:tr>
      <w:tr w:rsidTr="0074793A" w:rsidR="009A2BF5" w:rsidRPr="009A2BF5">
        <w:trPr>
          <w:trHeight w:val="561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39.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TRIGLAV 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OSIGURANJE 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d.d.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29743547503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Zagreb, A.Heinza 4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1.540,82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1.540,82</w:t>
            </w:r>
          </w:p>
        </w:tc>
      </w:tr>
      <w:tr w:rsidTr="0074793A" w:rsidR="009A2BF5" w:rsidRPr="009A2BF5">
        <w:trPr>
          <w:trHeight w:val="554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lastRenderedPageBreak/>
              <w:t>40.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HEP-OPSKRBA d.o.o.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63073332379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Zagreb,Ul.grada Vukovora 37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28.357,86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28.357,86</w:t>
            </w:r>
          </w:p>
        </w:tc>
      </w:tr>
      <w:tr w:rsidTr="0074793A" w:rsidR="009A2BF5" w:rsidRPr="009A2BF5">
        <w:trPr>
          <w:trHeight w:val="562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41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INFORMATIVNI CENTAR BJELOVAR d.o.o.  u stečaju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14895266944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Bjelovar, Trg.E.Kvartenika b.b.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92.532,56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92.532,56</w:t>
            </w:r>
          </w:p>
        </w:tc>
      </w:tr>
      <w:tr w:rsidTr="0074793A" w:rsidR="009A2BF5" w:rsidRPr="009A2BF5">
        <w:trPr>
          <w:trHeight w:val="557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42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HEP ELEKTRA d.d.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43965974818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Zagreb,Ul.grada Vukovora 37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 90.198,35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90.198,35</w:t>
            </w:r>
          </w:p>
        </w:tc>
      </w:tr>
      <w:tr w:rsidTr="0074793A" w:rsidR="009A2BF5" w:rsidRPr="009A2BF5">
        <w:trPr>
          <w:trHeight w:val="550"/>
          <w:jc w:val="center"/>
        </w:trPr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43.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RIN-KA d.o.o. 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41733871885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Karlovac, Trg</w:t>
            </w:r>
          </w:p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Petra Svačića 1</w:t>
            </w:r>
          </w:p>
        </w:tc>
        <w:tc>
          <w:tcPr>
            <w:tcW w:type="auto" w:w="0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 xml:space="preserve">20.000,00 </w:t>
            </w:r>
          </w:p>
        </w:tc>
        <w:tc>
          <w:tcPr>
            <w:tcW w:type="dxa" w:w="1454"/>
          </w:tcPr>
          <w:p w:rsidRDefault="009A2BF5" w:rsidP="0074793A" w:rsidR="009A2BF5" w:rsidRPr="009A2BF5">
            <w:pPr>
              <w:pStyle w:val="Bezproreda"/>
              <w:rPr>
                <w:sz w:val="22"/>
                <w:szCs w:val="22"/>
              </w:rPr>
            </w:pPr>
            <w:r w:rsidRPr="009A2BF5">
              <w:rPr>
                <w:sz w:val="22"/>
                <w:szCs w:val="22"/>
              </w:rPr>
              <w:t>20.000,00</w:t>
            </w:r>
          </w:p>
        </w:tc>
      </w:tr>
    </w:tbl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9A2BF5">
        <w:rPr>
          <w:sz w:val="24"/>
          <w:szCs w:val="24"/>
        </w:rPr>
        <w:t>5. ožujka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9A2BF5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5. ožujka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F00559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F00559" w:rsidR="00F00559" w:rsidRPr="00F0055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00559">
        <w:rPr>
          <w:sz w:val="24"/>
          <w:szCs w:val="24"/>
        </w:rPr>
        <w:t>Za točnost otpravka-ovl. službenik</w:t>
      </w:r>
    </w:p>
    <w:p w:rsidRDefault="00F00559" w:rsidR="00F00559" w:rsidRPr="00F00559">
      <w:pPr>
        <w:rPr>
          <w:sz w:val="24"/>
          <w:szCs w:val="24"/>
        </w:rPr>
      </w:pPr>
      <w:r w:rsidRPr="00F00559">
        <w:rPr>
          <w:sz w:val="24"/>
          <w:szCs w:val="24"/>
        </w:rPr>
        <w:tab/>
      </w:r>
      <w:r w:rsidRPr="00F00559">
        <w:rPr>
          <w:sz w:val="24"/>
          <w:szCs w:val="24"/>
        </w:rPr>
        <w:tab/>
      </w:r>
      <w:r w:rsidRPr="00F00559">
        <w:rPr>
          <w:sz w:val="24"/>
          <w:szCs w:val="24"/>
        </w:rPr>
        <w:tab/>
      </w:r>
      <w:r w:rsidRPr="00F00559">
        <w:rPr>
          <w:sz w:val="24"/>
          <w:szCs w:val="24"/>
        </w:rPr>
        <w:tab/>
      </w:r>
      <w:r w:rsidRPr="00F00559">
        <w:rPr>
          <w:sz w:val="24"/>
          <w:szCs w:val="24"/>
        </w:rPr>
        <w:tab/>
      </w:r>
      <w:r w:rsidRPr="00F00559">
        <w:rPr>
          <w:sz w:val="24"/>
          <w:szCs w:val="24"/>
        </w:rPr>
        <w:tab/>
      </w:r>
      <w:r w:rsidRPr="00F00559">
        <w:rPr>
          <w:sz w:val="24"/>
          <w:szCs w:val="24"/>
        </w:rPr>
        <w:tab/>
      </w:r>
      <w:r w:rsidRPr="00F00559">
        <w:rPr>
          <w:sz w:val="24"/>
          <w:szCs w:val="24"/>
        </w:rPr>
        <w:tab/>
      </w:r>
      <w:r w:rsidRPr="00F00559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2F5018" w:rsidR="00676C72" w:rsidRPr="007E7C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024D9E" w:rsidP="00024D9E" w:rsidR="00024D9E" w:rsidRPr="00B40BEB">
      <w:pPr>
        <w:pStyle w:val="Tekstfusnote"/>
      </w:pPr>
    </w:p>
  </w:footnote>
  <w:footnote w:id="2">
    <w:p w:rsidRDefault="009A2BF5" w:rsidP="009A2BF5" w:rsidR="009A2BF5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B2102E">
          <w:rPr>
            <w:sz w:val="24"/>
            <w:szCs w:val="24"/>
          </w:rPr>
          <w:t>2</w:t>
        </w:r>
        <w:r w:rsidR="003C031A">
          <w:rPr>
            <w:sz w:val="24"/>
            <w:szCs w:val="24"/>
          </w:rPr>
          <w:t>704/17-19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F00559">
          <w:rPr>
            <w:noProof/>
            <w:sz w:val="24"/>
            <w:szCs w:val="24"/>
          </w:rPr>
          <w:t>4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F5E86"/>
    <w:multiLevelType w:val="hybridMultilevel"/>
    <w:tmpl w:val="E14488AE"/>
    <w:lvl w:tplc="E5940D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4D9E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625C7"/>
    <w:rsid w:val="003A1EB7"/>
    <w:rsid w:val="003A6162"/>
    <w:rsid w:val="003C031A"/>
    <w:rsid w:val="00402C27"/>
    <w:rsid w:val="00454856"/>
    <w:rsid w:val="005063E9"/>
    <w:rsid w:val="00592BF6"/>
    <w:rsid w:val="005E7901"/>
    <w:rsid w:val="005F4A7A"/>
    <w:rsid w:val="005F683D"/>
    <w:rsid w:val="00643EEB"/>
    <w:rsid w:val="00645E48"/>
    <w:rsid w:val="0067336B"/>
    <w:rsid w:val="00676C72"/>
    <w:rsid w:val="00702EE0"/>
    <w:rsid w:val="00786A29"/>
    <w:rsid w:val="007D4B76"/>
    <w:rsid w:val="007E7C82"/>
    <w:rsid w:val="00826781"/>
    <w:rsid w:val="00870F32"/>
    <w:rsid w:val="008807A8"/>
    <w:rsid w:val="00900501"/>
    <w:rsid w:val="0095245D"/>
    <w:rsid w:val="00954F3A"/>
    <w:rsid w:val="009A2BF5"/>
    <w:rsid w:val="009D48D3"/>
    <w:rsid w:val="009F16E5"/>
    <w:rsid w:val="00A20CCF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D20C2"/>
    <w:rsid w:val="00F00559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0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5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5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5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5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0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5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5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5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5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St-2704/2017</izvorni_sadrzaj>
    <derivirana_varijabla naziv="DomainObject.Predmet.OznakaBroj_1">St-2704/2017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MIRNA VICTUS d.o.o.</izvorni_sadrzaj>
    <derivirana_varijabla naziv="DomainObject.Predmet.ProtustrankaFormated_1">  MIRNA VICTUS d.o.o.</derivirana_varijabla>
  </DomainObject.Predmet.ProtustrankaFormated>
  <DomainObject.Predmet.ProtustrankaFormatedOIB>
    <izvorni_sadrzaj>  MIRNA VICTUS d.o.o., OIB 85771310260</izvorni_sadrzaj>
    <derivirana_varijabla naziv="DomainObject.Predmet.ProtustrankaFormatedOIB_1">  MIRNA VICTUS d.o.o., OIB 85771310260</derivirana_varijabla>
  </DomainObject.Predmet.ProtustrankaFormatedOIB>
  <DomainObject.Predmet.ProtustrankaFormatedWithAdress>
    <izvorni_sadrzaj> MIRNA VICTUS d.o.o., Jana Masaryka 2, 47000 Karlovac</izvorni_sadrzaj>
    <derivirana_varijabla naziv="DomainObject.Predmet.ProtustrankaFormatedWithAdress_1"> MIRNA VICTUS d.o.o., Jana Masaryka 2, 47000 Karlovac</derivirana_varijabla>
  </DomainObject.Predmet.ProtustrankaFormatedWithAdress>
  <DomainObject.Predmet.ProtustrankaFormatedWithAdressOIB>
    <izvorni_sadrzaj> MIRNA VICTUS d.o.o., OIB 85771310260, Jana Masaryka 2, 47000 Karlovac</izvorni_sadrzaj>
    <derivirana_varijabla naziv="DomainObject.Predmet.ProtustrankaFormatedWithAdressOIB_1"> MIRNA VICTUS d.o.o., OIB 85771310260, Jana Masaryka 2, 47000 Karlovac</derivirana_varijabla>
  </DomainObject.Predmet.ProtustrankaFormatedWithAdressOIB>
  <DomainObject.Predmet.ProtustrankaWithAdress>
    <izvorni_sadrzaj>MIRNA VICTUS d.o.o. Jana Masaryka 2, 47000 Karlovac</izvorni_sadrzaj>
    <derivirana_varijabla naziv="DomainObject.Predmet.ProtustrankaWithAdress_1">MIRNA VICTUS d.o.o. Jana Masaryka 2, 47000 Karlovac</derivirana_varijabla>
  </DomainObject.Predmet.ProtustrankaWithAdress>
  <DomainObject.Predmet.ProtustrankaWithAdressOIB>
    <izvorni_sadrzaj>MIRNA VICTUS d.o.o., OIB 85771310260, Jana Masaryka 2, 47000 Karlovac</izvorni_sadrzaj>
    <derivirana_varijabla naziv="DomainObject.Predmet.ProtustrankaWithAdressOIB_1">MIRNA VICTUS d.o.o., OIB 85771310260, Jana Masaryka 2, 47000 Karlovac</derivirana_varijabla>
  </DomainObject.Predmet.ProtustrankaWithAdressOIB>
  <DomainObject.Predmet.ProtustrankaNazivFormated>
    <izvorni_sadrzaj>MIRNA VICTUS d.o.o.</izvorni_sadrzaj>
    <derivirana_varijabla naziv="DomainObject.Predmet.ProtustrankaNazivFormated_1">MIRNA VICTUS d.o.o.</derivirana_varijabla>
  </DomainObject.Predmet.ProtustrankaNazivFormated>
  <DomainObject.Predmet.ProtustrankaNazivFormatedOIB>
    <izvorni_sadrzaj>MIRNA VICTUS d.o.o., OIB 85771310260</izvorni_sadrzaj>
    <derivirana_varijabla naziv="DomainObject.Predmet.ProtustrankaNazivFormatedOIB_1">MIRNA VICTUS d.o.o., OIB 85771310260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MIRNA VICTUS d.o.o.</izvorni_sadrzaj>
    <derivirana_varijabla naziv="DomainObject.Predmet.StrankaFormated_1">  MIRNA VICTUS d.o.o.</derivirana_varijabla>
  </DomainObject.Predmet.StrankaFormated>
  <DomainObject.Predmet.StrankaFormatedOIB>
    <izvorni_sadrzaj>  MIRNA VICTUS d.o.o., OIB 85771310260</izvorni_sadrzaj>
    <derivirana_varijabla naziv="DomainObject.Predmet.StrankaFormatedOIB_1">  MIRNA VICTUS d.o.o., OIB 85771310260</derivirana_varijabla>
  </DomainObject.Predmet.StrankaFormatedOIB>
  <DomainObject.Predmet.StrankaFormatedWithAdress>
    <izvorni_sadrzaj> MIRNA VICTUS d.o.o., Jana Masaryka 2, 47000 Karlovac</izvorni_sadrzaj>
    <derivirana_varijabla naziv="DomainObject.Predmet.StrankaFormatedWithAdress_1"> MIRNA VICTUS d.o.o., Jana Masaryka 2, 47000 Karlovac</derivirana_varijabla>
  </DomainObject.Predmet.StrankaFormatedWithAdress>
  <DomainObject.Predmet.StrankaFormatedWithAdressOIB>
    <izvorni_sadrzaj> MIRNA VICTUS d.o.o., OIB 85771310260, Jana Masaryka 2, 47000 Karlovac</izvorni_sadrzaj>
    <derivirana_varijabla naziv="DomainObject.Predmet.StrankaFormatedWithAdressOIB_1"> MIRNA VICTUS d.o.o., OIB 85771310260, Jana Masaryka 2, 47000 Karlovac</derivirana_varijabla>
  </DomainObject.Predmet.StrankaFormatedWithAdressOIB>
  <DomainObject.Predmet.StrankaWithAdress>
    <izvorni_sadrzaj>MIRNA VICTUS d.o.o. Jana Masaryka 2,47000 Karlovac</izvorni_sadrzaj>
    <derivirana_varijabla naziv="DomainObject.Predmet.StrankaWithAdress_1">MIRNA VICTUS d.o.o. Jana Masaryka 2,47000 Karlovac</derivirana_varijabla>
  </DomainObject.Predmet.StrankaWithAdress>
  <DomainObject.Predmet.StrankaWithAdressOIB>
    <izvorni_sadrzaj>MIRNA VICTUS d.o.o., OIB 85771310260, Jana Masaryka 2,47000 Karlovac</izvorni_sadrzaj>
    <derivirana_varijabla naziv="DomainObject.Predmet.StrankaWithAdressOIB_1">MIRNA VICTUS d.o.o., OIB 85771310260, Jana Masaryka 2,47000 Karlovac</derivirana_varijabla>
  </DomainObject.Predmet.StrankaWithAdressOIB>
  <DomainObject.Predmet.StrankaNazivFormated>
    <izvorni_sadrzaj>MIRNA VICTUS d.o.o.</izvorni_sadrzaj>
    <derivirana_varijabla naziv="DomainObject.Predmet.StrankaNazivFormated_1">MIRNA VICTUS d.o.o.</derivirana_varijabla>
  </DomainObject.Predmet.StrankaNazivFormated>
  <DomainObject.Predmet.StrankaNazivFormatedOIB>
    <izvorni_sadrzaj>MIRNA VICTUS d.o.o., OIB 85771310260</izvorni_sadrzaj>
    <derivirana_varijabla naziv="DomainObject.Predmet.StrankaNazivFormatedOIB_1">MIRNA VICTUS d.o.o., OIB 85771310260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MIRNA VICTUS d.o.o.</item>
    </izvorni_sadrzaj>
    <derivirana_varijabla naziv="DomainObject.Predmet.StrankaListFormated_1">
      <item>MIRNA VICTUS d.o.o.</item>
    </derivirana_varijabla>
  </DomainObject.Predmet.StrankaListFormated>
  <DomainObject.Predmet.StrankaListFormatedOIB>
    <izvorni_sadrzaj>
      <item>MIRNA VICTUS d.o.o., OIB 85771310260</item>
    </izvorni_sadrzaj>
    <derivirana_varijabla naziv="DomainObject.Predmet.StrankaListFormatedOIB_1">
      <item>MIRNA VICTUS d.o.o., OIB 85771310260</item>
    </derivirana_varijabla>
  </DomainObject.Predmet.StrankaListFormatedOIB>
  <DomainObject.Predmet.StrankaListFormatedWithAdress>
    <izvorni_sadrzaj>
      <item>MIRNA VICTUS d.o.o., Jana Masaryka 2, 47000 Karlovac</item>
    </izvorni_sadrzaj>
    <derivirana_varijabla naziv="DomainObject.Predmet.StrankaListFormatedWithAdress_1">
      <item>MIRNA VICTUS d.o.o., Jana Masaryka 2, 47000 Karlovac</item>
    </derivirana_varijabla>
  </DomainObject.Predmet.StrankaListFormatedWithAdress>
  <DomainObject.Predmet.StrankaListFormatedWithAdressOIB>
    <izvorni_sadrzaj>
      <item>MIRNA VICTUS d.o.o., OIB 85771310260, Jana Masaryka 2, 47000 Karlovac</item>
    </izvorni_sadrzaj>
    <derivirana_varijabla naziv="DomainObject.Predmet.StrankaListFormatedWithAdressOIB_1">
      <item>MIRNA VICTUS d.o.o., OIB 85771310260, Jana Masaryka 2, 47000 Karlovac</item>
    </derivirana_varijabla>
  </DomainObject.Predmet.StrankaListFormatedWithAdressOIB>
  <DomainObject.Predmet.StrankaListNazivFormated>
    <izvorni_sadrzaj>
      <item>MIRNA VICTUS d.o.o.</item>
    </izvorni_sadrzaj>
    <derivirana_varijabla naziv="DomainObject.Predmet.StrankaListNazivFormated_1">
      <item>MIRNA VICTUS d.o.o.</item>
    </derivirana_varijabla>
  </DomainObject.Predmet.StrankaListNazivFormated>
  <DomainObject.Predmet.StrankaListNazivFormatedOIB>
    <izvorni_sadrzaj>
      <item>MIRNA VICTUS d.o.o., OIB 85771310260</item>
    </izvorni_sadrzaj>
    <derivirana_varijabla naziv="DomainObject.Predmet.StrankaListNazivFormatedOIB_1">
      <item>MIRNA VICTUS d.o.o., OIB 85771310260</item>
    </derivirana_varijabla>
  </DomainObject.Predmet.StrankaListNazivFormatedOIB>
  <DomainObject.Predmet.ProtuStrankaListFormated>
    <izvorni_sadrzaj>
      <item>MIRNA VICTUS d.o.o.</item>
    </izvorni_sadrzaj>
    <derivirana_varijabla naziv="DomainObject.Predmet.ProtuStrankaListFormated_1">
      <item>MIRNA VICTUS d.o.o.</item>
    </derivirana_varijabla>
  </DomainObject.Predmet.ProtuStrankaListFormated>
  <DomainObject.Predmet.ProtuStrankaListFormatedOIB>
    <izvorni_sadrzaj>
      <item>MIRNA VICTUS d.o.o., OIB 85771310260</item>
    </izvorni_sadrzaj>
    <derivirana_varijabla naziv="DomainObject.Predmet.ProtuStrankaListFormatedOIB_1">
      <item>MIRNA VICTUS d.o.o., OIB 85771310260</item>
    </derivirana_varijabla>
  </DomainObject.Predmet.ProtuStrankaListFormatedOIB>
  <DomainObject.Predmet.ProtuStrankaListFormatedWithAdress>
    <izvorni_sadrzaj>
      <item>MIRNA VICTUS d.o.o., Jana Masaryka 2, 47000 Karlovac</item>
    </izvorni_sadrzaj>
    <derivirana_varijabla naziv="DomainObject.Predmet.ProtuStrankaListFormatedWithAdress_1">
      <item>MIRNA VICTUS d.o.o., Jana Masaryka 2, 47000 Karlovac</item>
    </derivirana_varijabla>
  </DomainObject.Predmet.ProtuStrankaListFormatedWithAdress>
  <DomainObject.Predmet.ProtuStrankaListFormatedWithAdressOIB>
    <izvorni_sadrzaj>
      <item>MIRNA VICTUS d.o.o., OIB 85771310260, Jana Masaryka 2, 47000 Karlovac</item>
    </izvorni_sadrzaj>
    <derivirana_varijabla naziv="DomainObject.Predmet.ProtuStrankaListFormatedWithAdressOIB_1">
      <item>MIRNA VICTUS d.o.o., OIB 85771310260, Jana Masaryka 2, 47000 Karlovac</item>
    </derivirana_varijabla>
  </DomainObject.Predmet.ProtuStrankaListFormatedWithAdressOIB>
  <DomainObject.Predmet.ProtuStrankaListNazivFormated>
    <izvorni_sadrzaj>
      <item>MIRNA VICTUS d.o.o.</item>
    </izvorni_sadrzaj>
    <derivirana_varijabla naziv="DomainObject.Predmet.ProtuStrankaListNazivFormated_1">
      <item>MIRNA VICTUS d.o.o.</item>
    </derivirana_varijabla>
  </DomainObject.Predmet.ProtuStrankaListNazivFormated>
  <DomainObject.Predmet.ProtuStrankaListNazivFormatedOIB>
    <izvorni_sadrzaj>
      <item>MIRNA VICTUS d.o.o., OIB 85771310260</item>
    </izvorni_sadrzaj>
    <derivirana_varijabla naziv="DomainObject.Predmet.ProtuStrankaListNazivFormatedOIB_1">
      <item>MIRNA VICTUS d.o.o., OIB 85771310260</item>
    </derivirana_varijabla>
  </DomainObject.Predmet.ProtuStrankaListNazivFormatedOIB>
  <DomainObject.Predmet.OstaliListFormated>
    <izvorni_sadrzaj>
      <item>OD ROŽMAN &amp; OREDIĆ</item>
      <item>Dražen Nikolić</item>
      <item>Jasmin Akiki</item>
    </izvorni_sadrzaj>
    <derivirana_varijabla naziv="DomainObject.Predmet.OstaliListFormated_1">
      <item>OD ROŽMAN &amp; OREDIĆ</item>
      <item>Dražen Nikolić</item>
      <item>Jasmin Akiki</item>
    </derivirana_varijabla>
  </DomainObject.Predmet.OstaliListFormated>
  <DomainObject.Predmet.OstaliListFormatedOIB>
    <izvorni_sadrzaj>
      <item>OD ROŽMAN &amp; OREDIĆ, OIB 48155177580</item>
      <item>Dražen Nikolić, OIB 86314057467</item>
      <item>Jasmin Akiki, OIB 91388924850</item>
    </izvorni_sadrzaj>
    <derivirana_varijabla naziv="DomainObject.Predmet.OstaliListFormatedOIB_1">
      <item>OD ROŽMAN &amp; OREDIĆ, OIB 48155177580</item>
      <item>Dražen Nikolić, OIB 86314057467</item>
      <item>Jasmin Akiki, OIB 91388924850</item>
    </derivirana_varijabla>
  </DomainObject.Predmet.OstaliListFormatedOIB>
  <DomainObject.Predmet.OstaliListFormatedWithAdress>
    <izvorni_sadrzaj>
      <item>OD ROŽMAN &amp; OREDIĆ, Dr. V. Mačeka 1, 47000 Karlovac</item>
      <item>Dražen Nikolić</item>
      <item>Jasmin Akiki, Vodostaj 43b, 47000 Vodostaj</item>
    </izvorni_sadrzaj>
    <derivirana_varijabla naziv="DomainObject.Predmet.OstaliListFormatedWithAdress_1">
      <item>OD ROŽMAN &amp; OREDIĆ, Dr. V. Mačeka 1, 47000 Karlovac</item>
      <item>Dražen Nikolić</item>
      <item>Jasmin Akiki, Vodostaj 43b, 47000 Vodostaj</item>
    </derivirana_varijabla>
  </DomainObject.Predmet.OstaliListFormatedWithAdress>
  <DomainObject.Predmet.OstaliListFormatedWithAdressOIB>
    <izvorni_sadrzaj>
      <item>OD ROŽMAN &amp; OREDIĆ, OIB 48155177580, Dr. V. Mačeka 1, 47000 Karlovac</item>
      <item>Dražen Nikolić, OIB 86314057467</item>
      <item>Jasmin Akiki, OIB 91388924850, Vodostaj 43b, 47000 Vodostaj</item>
    </izvorni_sadrzaj>
    <derivirana_varijabla naziv="DomainObject.Predmet.OstaliListFormatedWithAdressOIB_1">
      <item>OD ROŽMAN &amp; OREDIĆ, OIB 48155177580, Dr. V. Mačeka 1, 47000 Karlovac</item>
      <item>Dražen Nikolić, OIB 86314057467</item>
      <item>Jasmin Akiki, OIB 91388924850, Vodostaj 43b, 47000 Vodostaj</item>
    </derivirana_varijabla>
  </DomainObject.Predmet.OstaliListFormatedWithAdressOIB>
  <DomainObject.Predmet.OstaliListNazivFormated>
    <izvorni_sadrzaj>
      <item>OD ROŽMAN &amp; OREDIĆ</item>
      <item>Dražen Nikolić</item>
      <item>Jasmin Akiki</item>
    </izvorni_sadrzaj>
    <derivirana_varijabla naziv="DomainObject.Predmet.OstaliListNazivFormated_1">
      <item>OD ROŽMAN &amp; OREDIĆ</item>
      <item>Dražen Nikolić</item>
      <item>Jasmin Akiki</item>
    </derivirana_varijabla>
  </DomainObject.Predmet.OstaliListNazivFormated>
  <DomainObject.Predmet.OstaliListNazivFormatedOIB>
    <izvorni_sadrzaj>
      <item>OD ROŽMAN &amp; OREDIĆ, OIB 48155177580</item>
      <item>Dražen Nikolić, OIB 86314057467</item>
      <item>Jasmin Akiki, OIB 91388924850</item>
    </izvorni_sadrzaj>
    <derivirana_varijabla naziv="DomainObject.Predmet.OstaliListNazivFormatedOIB_1">
      <item>OD ROŽMAN &amp; OREDIĆ, OIB 48155177580</item>
      <item>Dražen Nikolić, OIB 86314057467</item>
      <item>Jasmin Akiki, OIB 91388924850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MIRNA VICTUS d.o.o.</izvorni_sadrzaj>
    <derivirana_varijabla naziv="DomainObject.Predmet.StrankaIDrugi_1">MIRNA VICTUS d.o.o.</derivirana_varijabla>
  </DomainObject.Predmet.StrankaIDrugi>
  <DomainObject.Predmet.ProtustrankaIDrugi>
    <izvorni_sadrzaj>MIRNA VICTUS d.o.o.</izvorni_sadrzaj>
    <derivirana_varijabla naziv="DomainObject.Predmet.ProtustrankaIDrugi_1">MIRNA VICTUS d.o.o.</derivirana_varijabla>
  </DomainObject.Predmet.ProtustrankaIDrugi>
  <DomainObject.Predmet.StrankaIDrugiAdressOIB>
    <izvorni_sadrzaj>MIRNA VICTUS d.o.o., OIB 85771310260, Jana Masaryka 2, 47000 Karlovac</izvorni_sadrzaj>
    <derivirana_varijabla naziv="DomainObject.Predmet.StrankaIDrugiAdressOIB_1">MIRNA VICTUS d.o.o., OIB 85771310260, Jana Masaryka 2, 47000 Karlovac</derivirana_varijabla>
  </DomainObject.Predmet.StrankaIDrugiAdressOIB>
  <DomainObject.Predmet.ProtustrankaIDrugiAdressOIB>
    <izvorni_sadrzaj>MIRNA VICTUS d.o.o., OIB 85771310260, Jana Masaryka 2, 47000 Karlovac</izvorni_sadrzaj>
    <derivirana_varijabla naziv="DomainObject.Predmet.ProtustrankaIDrugiAdressOIB_1">MIRNA VICTUS d.o.o., OIB 85771310260,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MIRNA VICTUS d.o.o.</item>
      <item>MIRNA VICTUS d.o.o.</item>
      <item>OD ROŽMAN &amp; OREDIĆ</item>
      <item>Dražen Nikolić</item>
      <item>Jasmin Akiki</item>
    </izvorni_sadrzaj>
    <derivirana_varijabla naziv="DomainObject.Predmet.SudioniciListNaziv_1">
      <item>MIRNA VICTUS d.o.o.</item>
      <item>MIRNA VICTUS d.o.o.</item>
      <item>OD ROŽMAN &amp; OREDIĆ</item>
      <item>Dražen Nikolić</item>
      <item>Jasmin Akiki</item>
    </derivirana_varijabla>
  </DomainObject.Predmet.SudioniciListNaziv>
  <DomainObject.Predmet.SudioniciListAdressOIB>
    <izvorni_sadrzaj>
      <item>MIRNA VICTUS d.o.o., OIB 85771310260, Jana Masaryka 2,47000 Karlovac</item>
      <item>MIRNA VICTUS d.o.o., OIB 85771310260, Jana Masaryka 2,47000 Karlovac</item>
      <item>OD ROŽMAN &amp; OREDIĆ, OIB 48155177580, Dr. V. Mačeka 1,47000 Karlovac</item>
      <item>Dražen Nikolić, OIB 86314057467</item>
      <item>Jasmin Akiki, OIB 91388924850, Vodostaj 43b,47000 Vodostaj</item>
    </izvorni_sadrzaj>
    <derivirana_varijabla naziv="DomainObject.Predmet.SudioniciListAdressOIB_1">
      <item>MIRNA VICTUS d.o.o., OIB 85771310260, Jana Masaryka 2,47000 Karlovac</item>
      <item>MIRNA VICTUS d.o.o., OIB 85771310260, Jana Masaryka 2,47000 Karlovac</item>
      <item>OD ROŽMAN &amp; OREDIĆ, OIB 48155177580, Dr. V. Mačeka 1,47000 Karlovac</item>
      <item>Dražen Nikolić, OIB 86314057467</item>
      <item>Jasmin Akiki, OIB 91388924850, Vodostaj 43b,47000 Vodostaj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85771310260</item>
      <item>, OIB 85771310260</item>
      <item>, OIB 48155177580</item>
      <item>, OIB 86314057467</item>
      <item>, OIB 91388924850</item>
    </izvorni_sadrzaj>
    <derivirana_varijabla naziv="DomainObject.Predmet.SudioniciListNazivOIB_1">
      <item>, OIB 85771310260</item>
      <item>, OIB 85771310260</item>
      <item>, OIB 48155177580</item>
      <item>, OIB 86314057467</item>
      <item>, OIB 91388924850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St-2704/2017-38</izvorni_sadrzaj>
    <derivirana_varijabla naziv="DomainObject.PredzadnjaOdlukaIzPredmeta.Oznaka_1">St-2704/2017-38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860</properties:Words>
  <properties:Characters>5332</properties:Characters>
  <properties:Lines>534</properties:Lines>
  <properties:Paragraphs>323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2019-03-05T09:56:00Z</dcterms:created>
  <dc:creator>Matea Bizjak</dc:creator>
  <cp:lastModifiedBy>Vinka Mihalinčić</cp:lastModifiedBy>
  <cp:lastPrinted>2019-03-05T09:58:00Z</cp:lastPrinted>
  <dcterms:modified xmlns:xsi="http://www.w3.org/2001/XMLSchema-instance" xsi:type="dcterms:W3CDTF">2019-03-05T09:58:00Z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(St-2704-17 -rješenje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