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82ac" w14:paraId="a7a82ac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710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A17710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</izvorni_sadrzaj>
    <derivirana_varijabla naziv="DomainObject.Predmet.Opis_1">Prijedlog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Mozaik društvo s ograničenom odgovornošću za građevinarstvo i proizvodnju</izvorni_sadrzaj>
    <derivirana_varijabla naziv="DomainObject.Predmet.ProtustrankaFormated_1">  brisano Mozaik društvo s ograničenom odgovornošću za građevinarstvo i proizvodnju</derivirana_varijabla>
  </DomainObject.Predmet.ProtustrankaFormated>
  <DomainObject.Predmet.ProtustrankaFormatedOIB>
    <izvorni_sadrzaj>  brisano Mozaik društvo s ograničenom odgovornošću za građevinarstvo i proizvodnju, OIB 32048169955</izvorni_sadrzaj>
    <derivirana_varijabla naziv="DomainObject.Predmet.ProtustrankaFormatedOIB_1">  brisano Mozaik društvo s ograničenom odgovornošću za građevinarstvo i proizvodnju, OIB 32048169955</derivirana_varijabla>
  </DomainObject.Predmet.ProtustrankaFormatedOIB>
  <DomainObject.Predmet.ProtustrankaFormatedWithAdress>
    <izvorni_sadrzaj> brisano Mozaik društvo s ograničenom odgovornošću za građevinarstvo i proizvodnju,  140, 40315 Štrukovec</izvorni_sadrzaj>
    <derivirana_varijabla naziv="DomainObject.Predmet.ProtustrankaFormatedWithAdress_1"> brisano Mozaik društvo s ograničenom odgovornošću za građevinarstvo i proizvodnju,  140, 40315 Štrukovec</derivirana_varijabla>
  </DomainObject.Predmet.ProtustrankaFormatedWithAdress>
  <DomainObject.Predmet.ProtustrankaFormatedWithAdressOIB>
    <izvorni_sadrzaj> brisano Mozaik društvo s ograničenom odgovornošću za građevinarstvo i proizvodnju, OIB 32048169955,  140, 40315 Štrukovec</izvorni_sadrzaj>
    <derivirana_varijabla naziv="DomainObject.Predmet.ProtustrankaFormatedWithAdressOIB_1"> brisano Mozaik društvo s ograničenom odgovornošću za građevinarstvo i proizvodnju, OIB 32048169955,  140, 40315 Štrukovec</derivirana_varijabla>
  </DomainObject.Predmet.ProtustrankaFormatedWithAdressOIB>
  <DomainObject.Predmet.ProtustrankaWithAdress>
    <izvorni_sadrzaj>brisano Mozaik društvo s ograničenom odgovornošću za građevinarstvo i proizvodnju  140, 40315 Štrukovec</izvorni_sadrzaj>
    <derivirana_varijabla naziv="DomainObject.Predmet.ProtustrankaWithAdress_1">brisano Mozaik društvo s ograničenom odgovornošću za građevinarstvo i proizvodnju  140, 40315 Štrukovec</derivirana_varijabla>
  </DomainObject.Predmet.ProtustrankaWithAdress>
  <DomainObject.Predmet.ProtustrankaWithAdressOIB>
    <izvorni_sadrzaj>brisano Mozaik društvo s ograničenom odgovornošću za građevinarstvo i proizvodnju, OIB 32048169955,  140, 40315 Štrukovec</izvorni_sadrzaj>
    <derivirana_varijabla naziv="DomainObject.Predmet.ProtustrankaWithAdressOIB_1">brisano Mozaik društvo s ograničenom odgovornošću za građevinarstvo i proizvodnju, OIB 32048169955,  140, 40315 Štrukovec</derivirana_varijabla>
  </DomainObject.Predmet.ProtustrankaWithAdressOIB>
  <DomainObject.Predmet.ProtustrankaNazivFormated>
    <izvorni_sadrzaj>brisano Mozaik društvo s ograničenom odgovornošću za građevinarstvo i proizvodnju</izvorni_sadrzaj>
    <derivirana_varijabla naziv="DomainObject.Predmet.ProtustrankaNazivFormated_1">brisano Mozaik društvo s ograničenom odgovornošću za građevinarstvo i proizvodnju</derivirana_varijabla>
  </DomainObject.Predmet.ProtustrankaNazivFormated>
  <DomainObject.Predmet.ProtustrankaNazivFormatedOIB>
    <izvorni_sadrzaj>brisano Mozaik društvo s ograničenom odgovornošću za građevinarstvo i proizvodnju, OIB 32048169955</izvorni_sadrzaj>
    <derivirana_varijabla naziv="DomainObject.Predmet.ProtustrankaNazivFormatedOIB_1">brisano Mozaik društvo s ograničenom odgovornošću za građevinarstvo i proizvodnju, OIB 32048169955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MRAMOR-VRAPČE proizvodnja, trgovina i usluge, d.o.o.</izvorni_sadrzaj>
    <derivirana_varijabla naziv="DomainObject.Predmet.StrankaFormated_1">  MRAMOR-VRAPČE proizvodnja, trgovina i usluge, d.o.o.</derivirana_varijabla>
  </DomainObject.Predmet.StrankaFormated>
  <DomainObject.Predmet.StrankaFormatedOIB>
    <izvorni_sadrzaj>  MRAMOR-VRAPČE proizvodnja, trgovina i usluge, d.o.o., OIB 32252910660</izvorni_sadrzaj>
    <derivirana_varijabla naziv="DomainObject.Predmet.StrankaFormatedOIB_1">  MRAMOR-VRAPČE proizvodnja, trgovina i usluge, d.o.o., OIB 32252910660</derivirana_varijabla>
  </DomainObject.Predmet.StrankaFormatedOIB>
  <DomainObject.Predmet.StrankaFormatedWithAdress>
    <izvorni_sadrzaj> MRAMOR-VRAPČE proizvodnja, trgovina i usluge, d.o.o., Stenjevečka 1, 10000 Zagreb</izvorni_sadrzaj>
    <derivirana_varijabla naziv="DomainObject.Predmet.StrankaFormatedWithAdress_1"> MRAMOR-VRAPČE proizvodnja, trgovina i usluge, d.o.o., Stenjevečka 1, 10000 Zagreb</derivirana_varijabla>
  </DomainObject.Predmet.StrankaFormatedWithAdress>
  <DomainObject.Predmet.StrankaFormatedWithAdressOIB>
    <izvorni_sadrzaj> MRAMOR-VRAPČE proizvodnja, trgovina i usluge, d.o.o., OIB 32252910660, Stenjevečka 1, 10000 Zagreb</izvorni_sadrzaj>
    <derivirana_varijabla naziv="DomainObject.Predmet.StrankaFormatedWithAdressOIB_1"> MRAMOR-VRAPČE proizvodnja, trgovina i usluge, d.o.o., OIB 32252910660, Stenjevečka 1, 10000 Zagreb</derivirana_varijabla>
  </DomainObject.Predmet.StrankaFormatedWithAdressOIB>
  <DomainObject.Predmet.StrankaWithAdress>
    <izvorni_sadrzaj>MRAMOR-VRAPČE proizvodnja, trgovina i usluge, d.o.o. Stenjevečka 1,10000 Zagreb</izvorni_sadrzaj>
    <derivirana_varijabla naziv="DomainObject.Predmet.StrankaWithAdress_1">MRAMOR-VRAPČE proizvodnja, trgovina i usluge, d.o.o. Stenjevečka 1,10000 Zagreb</derivirana_varijabla>
  </DomainObject.Predmet.StrankaWithAdress>
  <DomainObject.Predmet.StrankaWithAdressOIB>
    <izvorni_sadrzaj>MRAMOR-VRAPČE proizvodnja, trgovina i usluge, d.o.o., OIB 32252910660, Stenjevečka 1,10000 Zagreb</izvorni_sadrzaj>
    <derivirana_varijabla naziv="DomainObject.Predmet.StrankaWithAdressOIB_1">MRAMOR-VRAPČE proizvodnja, trgovina i usluge, d.o.o., OIB 32252910660, Stenjevečka 1,10000 Zagreb</derivirana_varijabla>
  </DomainObject.Predmet.StrankaWithAdressOIB>
  <DomainObject.Predmet.StrankaNazivFormated>
    <izvorni_sadrzaj>MRAMOR-VRAPČE proizvodnja, trgovina i usluge, d.o.o.</izvorni_sadrzaj>
    <derivirana_varijabla naziv="DomainObject.Predmet.StrankaNazivFormated_1">MRAMOR-VRAPČE proizvodnja, trgovina i usluge, d.o.o.</derivirana_varijabla>
  </DomainObject.Predmet.StrankaNazivFormated>
  <DomainObject.Predmet.StrankaNazivFormatedOIB>
    <izvorni_sadrzaj>MRAMOR-VRAPČE proizvodnja, trgovina i usluge, d.o.o., OIB 32252910660</izvorni_sadrzaj>
    <derivirana_varijabla naziv="DomainObject.Predmet.StrankaNazivFormatedOIB_1">MRAMOR-VRAPČE proizvodnja, trgovina i usluge, d.o.o., OIB 32252910660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MRAMOR-VRAPČE proizvodnja, trgovina i usluge, d.o.o.</item>
    </izvorni_sadrzaj>
    <derivirana_varijabla naziv="DomainObject.Predmet.StrankaListFormated_1">
      <item>MRAMOR-VRAPČE proizvodnja, trgovina i usluge, d.o.o.</item>
    </derivirana_varijabla>
  </DomainObject.Predmet.StrankaListFormated>
  <DomainObject.Predmet.StrankaListFormatedOIB>
    <izvorni_sadrzaj>
      <item>MRAMOR-VRAPČE proizvodnja, trgovina i usluge, d.o.o., OIB 32252910660</item>
    </izvorni_sadrzaj>
    <derivirana_varijabla naziv="DomainObject.Predmet.StrankaListFormatedOIB_1">
      <item>MRAMOR-VRAPČE proizvodnja, trgovina i usluge, d.o.o., OIB 32252910660</item>
    </derivirana_varijabla>
  </DomainObject.Predmet.StrankaListFormatedOIB>
  <DomainObject.Predmet.StrankaListFormatedWithAdress>
    <izvorni_sadrzaj>
      <item>MRAMOR-VRAPČE proizvodnja, trgovina i usluge, d.o.o., Stenjevečka 1, 10000 Zagreb</item>
    </izvorni_sadrzaj>
    <derivirana_varijabla naziv="DomainObject.Predmet.StrankaListFormatedWithAdress_1">
      <item>MRAMOR-VRAPČE proizvodnja, trgovina i usluge, d.o.o., Stenjevečka 1, 10000 Zagreb</item>
    </derivirana_varijabla>
  </DomainObject.Predmet.StrankaListFormatedWithAdress>
  <DomainObject.Predmet.StrankaListFormatedWithAdressOIB>
    <izvorni_sadrzaj>
      <item>MRAMOR-VRAPČE proizvodnja, trgovina i usluge, d.o.o., OIB 32252910660, Stenjevečka 1, 10000 Zagreb</item>
    </izvorni_sadrzaj>
    <derivirana_varijabla naziv="DomainObject.Predmet.StrankaListFormatedWithAdressOIB_1">
      <item>MRAMOR-VRAPČE proizvodnja, trgovina i usluge, d.o.o., OIB 32252910660, Stenjevečka 1, 10000 Zagreb</item>
    </derivirana_varijabla>
  </DomainObject.Predmet.StrankaListFormatedWithAdressOIB>
  <DomainObject.Predmet.StrankaListNazivFormated>
    <izvorni_sadrzaj>
      <item>MRAMOR-VRAPČE proizvodnja, trgovina i usluge, d.o.o.</item>
    </izvorni_sadrzaj>
    <derivirana_varijabla naziv="DomainObject.Predmet.StrankaListNazivFormated_1">
      <item>MRAMOR-VRAPČE proizvodnja, trgovina i usluge, d.o.o.</item>
    </derivirana_varijabla>
  </DomainObject.Predmet.StrankaListNazivFormated>
  <DomainObject.Predmet.StrankaListNazivFormatedOIB>
    <izvorni_sadrzaj>
      <item>MRAMOR-VRAPČE proizvodnja, trgovina i usluge, d.o.o., OIB 32252910660</item>
    </izvorni_sadrzaj>
    <derivirana_varijabla naziv="DomainObject.Predmet.StrankaListNazivFormatedOIB_1">
      <item>MRAMOR-VRAPČE proizvodnja, trgovina i usluge, d.o.o., OIB 32252910660</item>
    </derivirana_varijabla>
  </DomainObject.Predmet.StrankaListNazivFormatedOIB>
  <DomainObject.Predmet.ProtuStrankaListFormated>
    <izvorni_sadrzaj>
      <item>brisano Mozaik društvo s ograničenom odgovornošću za građevinarstvo i proizvodnju</item>
    </izvorni_sadrzaj>
    <derivirana_varijabla naziv="DomainObject.Predmet.ProtuStrankaListFormated_1">
      <item>brisano Mozaik društvo s ograničenom odgovornošću za građevinarstvo i proizvodnju</item>
    </derivirana_varijabla>
  </DomainObject.Predmet.ProtuStrankaListFormated>
  <DomainObject.Predmet.ProtuStrankaListFormatedOIB>
    <izvorni_sadrzaj>
      <item>brisano Mozaik društvo s ograničenom odgovornošću za građevinarstvo i proizvodnju, OIB 32048169955</item>
    </izvorni_sadrzaj>
    <derivirana_varijabla naziv="DomainObject.Predmet.ProtuStrankaListFormatedOIB_1">
      <item>brisano Mozaik društvo s ograničenom odgovornošću za građevinarstvo i proizvodnju, OIB 32048169955</item>
    </derivirana_varijabla>
  </DomainObject.Predmet.ProtuStrankaListFormatedOIB>
  <DomainObject.Predmet.ProtuStrankaListFormatedWithAdress>
    <izvorni_sadrzaj>
      <item>brisano Mozaik društvo s ograničenom odgovornošću za građevinarstvo i proizvodnju,  140, 40315 Štrukovec</item>
    </izvorni_sadrzaj>
    <derivirana_varijabla naziv="DomainObject.Predmet.ProtuStrankaListFormatedWithAdress_1">
      <item>brisano Mozaik društvo s ograničenom odgovornošću za građevinarstvo i proizvodnju,  140, 40315 Štrukovec</item>
    </derivirana_varijabla>
  </DomainObject.Predmet.ProtuStrankaListFormatedWithAdress>
  <DomainObject.Predmet.ProtuStrankaListFormatedWithAdressOIB>
    <izvorni_sadrzaj>
      <item>brisano Mozaik društvo s ograničenom odgovornošću za građevinarstvo i proizvodnju, OIB 32048169955,  140, 40315 Štrukovec</item>
    </izvorni_sadrzaj>
    <derivirana_varijabla naziv="DomainObject.Predmet.ProtuStrankaListFormatedWithAdressOIB_1">
      <item>brisano Mozaik društvo s ograničenom odgovornošću za građevinarstvo i proizvodnju, OIB 32048169955,  140, 40315 Štrukovec</item>
    </derivirana_varijabla>
  </DomainObject.Predmet.ProtuStrankaListFormatedWithAdressOIB>
  <DomainObject.Predmet.ProtuStrankaListNazivFormated>
    <izvorni_sadrzaj>
      <item>brisano Mozaik društvo s ograničenom odgovornošću za građevinarstvo i proizvodnju</item>
    </izvorni_sadrzaj>
    <derivirana_varijabla naziv="DomainObject.Predmet.ProtuStrankaListNazivFormated_1">
      <item>brisano Mozaik društvo s ograničenom odgovornošću za građevinarstvo i proizvodnju</item>
    </derivirana_varijabla>
  </DomainObject.Predmet.ProtuStrankaListNazivFormated>
  <DomainObject.Predmet.ProtuStrankaListNazivFormatedOIB>
    <izvorni_sadrzaj>
      <item>brisano Mozaik društvo s ograničenom odgovornošću za građevinarstvo i proizvodnju, OIB 32048169955</item>
    </izvorni_sadrzaj>
    <derivirana_varijabla naziv="DomainObject.Predmet.ProtuStrankaListNazivFormatedOIB_1">
      <item>brisano Mozaik društvo s ograničenom odgovornošću za građevinarstvo i proizvodnju, OIB 32048169955</item>
    </derivirana_varijabla>
  </DomainObject.Predmet.ProtuStrankaListNazivFormatedOIB>
  <DomainObject.Predmet.OstaliListFormated>
    <izvorni_sadrzaj>
      <item>Ivan Oletić</item>
    </izvorni_sadrzaj>
    <derivirana_varijabla naziv="DomainObject.Predmet.OstaliListFormated_1">
      <item>Ivan Oletić</item>
    </derivirana_varijabla>
  </DomainObject.Predmet.OstaliListFormated>
  <DomainObject.Predmet.OstaliListFormatedOIB>
    <izvorni_sadrzaj>
      <item>Ivan Oletić, OIB 60112000202</item>
    </izvorni_sadrzaj>
    <derivirana_varijabla naziv="DomainObject.Predmet.OstaliListFormatedOIB_1">
      <item>Ivan Oletić, OIB 60112000202</item>
    </derivirana_varijabla>
  </DomainObject.Predmet.OstaliListFormatedOIB>
  <DomainObject.Predmet.OstaliListFormatedWithAdress>
    <izvorni_sadrzaj>
      <item>Ivan Oletić, Donji Koncovčak 71 A, 40313 Donji Koncovčak</item>
    </izvorni_sadrzaj>
    <derivirana_varijabla naziv="DomainObject.Predmet.OstaliListFormatedWithAdress_1">
      <item>Ivan Oletić, Donji Koncovčak 71 A, 40313 Donji Koncovčak</item>
    </derivirana_varijabla>
  </DomainObject.Predmet.OstaliListFormatedWithAdress>
  <DomainObject.Predmet.OstaliListFormatedWithAdressOIB>
    <izvorni_sadrzaj>
      <item>Ivan Oletić, OIB 60112000202, Donji Koncovčak 71 A, 40313 Donji Koncovčak</item>
    </izvorni_sadrzaj>
    <derivirana_varijabla naziv="DomainObject.Predmet.OstaliListFormatedWithAdressOIB_1">
      <item>Ivan Oletić, OIB 60112000202, Donji Koncovčak 71 A, 40313 Donji Koncovčak</item>
    </derivirana_varijabla>
  </DomainObject.Predmet.OstaliListFormatedWithAdressOIB>
  <DomainObject.Predmet.OstaliListNazivFormated>
    <izvorni_sadrzaj>
      <item>Ivan Oletić</item>
    </izvorni_sadrzaj>
    <derivirana_varijabla naziv="DomainObject.Predmet.OstaliListNazivFormated_1">
      <item>Ivan Oletić</item>
    </derivirana_varijabla>
  </DomainObject.Predmet.OstaliListNazivFormated>
  <DomainObject.Predmet.OstaliListNazivFormatedOIB>
    <izvorni_sadrzaj>
      <item>Ivan Oletić, OIB 60112000202</item>
    </izvorni_sadrzaj>
    <derivirana_varijabla naziv="DomainObject.Predmet.OstaliListNazivFormatedOIB_1">
      <item>Ivan Oletić, OIB 60112000202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MRAMOR-VRAPČE proizvodnja, trgovina i usluge, d.o.o.</izvorni_sadrzaj>
    <derivirana_varijabla naziv="DomainObject.Predmet.StrankaIDrugi_1">MRAMOR-VRAPČE proizvodnja, trgovina i usluge, d.o.o.</derivirana_varijabla>
  </DomainObject.Predmet.StrankaIDrugi>
  <DomainObject.Predmet.ProtustrankaIDrugi>
    <izvorni_sadrzaj>brisano Mozaik društvo s ograničenom odgovornošću za građevinarstvo i proizvodnju</izvorni_sadrzaj>
    <derivirana_varijabla naziv="DomainObject.Predmet.ProtustrankaIDrugi_1">brisano Mozaik društvo s ograničenom odgovornošću za građevinarstvo i proizvodnju</derivirana_varijabla>
  </DomainObject.Predmet.ProtustrankaIDrugi>
  <DomainObject.Predmet.StrankaIDrugiAdressOIB>
    <izvorni_sadrzaj>MRAMOR-VRAPČE proizvodnja, trgovina i usluge, d.o.o., OIB 32252910660, Stenjevečka 1, 10000 Zagreb</izvorni_sadrzaj>
    <derivirana_varijabla naziv="DomainObject.Predmet.StrankaIDrugiAdressOIB_1">MRAMOR-VRAPČE proizvodnja, trgovina i usluge, d.o.o., OIB 32252910660, Stenjevečka 1, 10000 Zagreb</derivirana_varijabla>
  </DomainObject.Predmet.StrankaIDrugiAdressOIB>
  <DomainObject.Predmet.ProtustrankaIDrugiAdressOIB>
    <izvorni_sadrzaj>brisano Mozaik društvo s ograničenom odgovornošću za građevinarstvo i proizvodnju, OIB 32048169955,  140, 40315 Štrukovec</izvorni_sadrzaj>
    <derivirana_varijabla naziv="DomainObject.Predmet.ProtustrankaIDrugiAdressOIB_1">brisano Mozaik društvo s ograničenom odgovornošću za građevinarstvo i proizvodnju, OIB 32048169955,  140, 40315 Štrukovec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Mozaik društvo s ograničenom odgovornošću za građevinarstvo i proizvodnju</item>
      <item>Ivan Oletić</item>
      <item>MRAMOR-VRAPČE proizvodnja, trgovina i usluge, d.o.o.</item>
    </izvorni_sadrzaj>
    <derivirana_varijabla naziv="DomainObject.Predmet.SudioniciListNaziv_1">
      <item>brisano Mozaik društvo s ograničenom odgovornošću za građevinarstvo i proizvodnju</item>
      <item>Ivan Oletić</item>
      <item>MRAMOR-VRAPČE proizvodnja, trgovina i usluge, d.o.o.</item>
    </derivirana_varijabla>
  </DomainObject.Predmet.SudioniciListNaziv>
  <DomainObject.Predmet.SudioniciListAdressOIB>
    <izvorni_sadrzaj>
      <item>brisano Mozaik društvo s ograničenom odgovornošću za građevinarstvo i proizvodnju, OIB 32048169955,  140,40315 Štrukovec</item>
      <item>Ivan Oletić, OIB 60112000202, Donji Koncovčak 71 A,40313 Donji Koncovčak</item>
      <item>MRAMOR-VRAPČE proizvodnja, trgovina i usluge, d.o.o., OIB 32252910660, Stenjevečka 1,10000 Zagreb</item>
    </izvorni_sadrzaj>
    <derivirana_varijabla naziv="DomainObject.Predmet.SudioniciListAdressOIB_1">
      <item>brisano Mozaik društvo s ograničenom odgovornošću za građevinarstvo i proizvodnju, OIB 32048169955,  140,40315 Štrukovec</item>
      <item>Ivan Oletić, OIB 60112000202, Donji Koncovčak 71 A,40313 Donji Koncovčak</item>
      <item>MRAMOR-VRAPČE proizvodnja, trgovina i usluge, d.o.o., OIB 32252910660, Stenjevečka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32048169955</item>
      <item>, OIB 60112000202</item>
      <item>, OIB 32252910660</item>
    </izvorni_sadrzaj>
    <derivirana_varijabla naziv="DomainObject.Predmet.SudioniciListNazivOIB_1">
      <item>, OIB 32048169955</item>
      <item>, OIB 60112000202</item>
      <item>, OIB 32252910660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