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2a31" w14:paraId="03b2a31" w:rsidRDefault="00AE47E0" w:rsidP="001F48E3" w:rsidR="00213EAE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</w:t>
      </w:r>
      <w:r w:rsidR="00EE0122">
        <w:rPr>
          <w:bCs/>
        </w:rPr>
        <w:t>42</w:t>
      </w:r>
      <w:r>
        <w:rPr>
          <w:bCs/>
        </w:rPr>
        <w:t>/</w:t>
      </w:r>
      <w:r w:rsidR="005E2AD6">
        <w:rPr>
          <w:bCs/>
        </w:rPr>
        <w:t>2018-6</w:t>
      </w:r>
    </w:p>
    <w:p w:rsidRDefault="00213EAE" w:rsidP="00AE47E0" w:rsidR="00213EAE">
      <w:pPr>
        <w:jc w:val="both"/>
        <w:rPr>
          <w:bCs/>
        </w:rPr>
      </w:pP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EE0122" w:rsidRPr="00BA3E00">
        <w:t>BRANITELJSKA ZADRUGA PETROVO POLJE, Ružić, Put kapele 9, OIB: 07236974807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EE0122">
        <w:t>29</w:t>
      </w:r>
      <w:r>
        <w:t xml:space="preserve">. </w:t>
      </w:r>
      <w:r w:rsidR="00213EAE">
        <w:t>siječnja 2018</w:t>
      </w:r>
      <w:r>
        <w:t xml:space="preserve">., </w:t>
      </w:r>
      <w:r w:rsidR="001F48E3">
        <w:t>23</w:t>
      </w:r>
      <w:r>
        <w:t xml:space="preserve">. </w:t>
      </w:r>
      <w:r w:rsidR="00213EAE">
        <w:t>veljače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EE0122" w:rsidRPr="00BA3E00">
        <w:t>BRANITELJSKA ZADRUGA PETROVO POLJE, Ružić, Put kapele 9, OIB: 07236974807</w:t>
      </w:r>
      <w:r>
        <w:t xml:space="preserve">, na temelju neizvršenih osnova za plaćanje iznosi </w:t>
      </w:r>
      <w:r w:rsidR="00EE0122">
        <w:t>6</w:t>
      </w:r>
      <w:r w:rsidR="001F48E3">
        <w:t>.</w:t>
      </w:r>
      <w:r w:rsidR="00EE0122">
        <w:t>502</w:t>
      </w:r>
      <w:r w:rsidR="001F48E3">
        <w:t>,</w:t>
      </w:r>
      <w:r w:rsidR="00EE0122">
        <w:t>32</w:t>
      </w:r>
      <w:r>
        <w:t xml:space="preserve"> kn. </w:t>
      </w:r>
    </w:p>
    <w:p w:rsidRDefault="00AE47E0" w:rsidP="00AE47E0" w:rsidR="00AE47E0">
      <w:pPr>
        <w:ind w:firstLine="315"/>
        <w:jc w:val="both"/>
      </w:pP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EE0122">
        <w:t>Šime Mijatović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</w:p>
    <w:p w:rsidRDefault="00AE47E0" w:rsidP="00AE47E0" w:rsidR="00AE47E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jc w:val="both"/>
      </w:pP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AE47E0" w:rsidR="00AE47E0">
      <w:pPr>
        <w:jc w:val="center"/>
      </w:pPr>
      <w:r>
        <w:t xml:space="preserve">U Zadru </w:t>
      </w:r>
      <w:r w:rsidR="001F48E3">
        <w:t>23</w:t>
      </w:r>
      <w:r>
        <w:t xml:space="preserve">. </w:t>
      </w:r>
      <w:r w:rsidR="00213EAE">
        <w:t>veljače</w:t>
      </w:r>
      <w:r>
        <w:t xml:space="preserve"> 2018.</w:t>
      </w:r>
    </w:p>
    <w:p w:rsidRDefault="00AE47E0" w:rsidP="00AE47E0" w:rsidR="00AE47E0"/>
    <w:p w:rsidRDefault="00AE47E0" w:rsidP="00AE47E0" w:rsidR="00AE47E0">
      <w:pPr>
        <w:ind w:left="7080"/>
      </w:pPr>
      <w:r>
        <w:t xml:space="preserve">    Sudska savjetnica     </w:t>
      </w:r>
    </w:p>
    <w:p w:rsidRDefault="00AE47E0" w:rsidP="00AE47E0" w:rsidR="00AE47E0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  <w:r>
        <w:t>DN-a:</w:t>
      </w:r>
    </w:p>
    <w:p w:rsidRDefault="00AE47E0" w:rsidP="00AE47E0" w:rsidR="00AE47E0">
      <w:pPr>
        <w:ind w:firstLine="708"/>
        <w:jc w:val="both"/>
      </w:pPr>
      <w:r>
        <w:t>1. e-Oglasna ploča suda</w:t>
      </w:r>
    </w:p>
    <w:p w:rsidRDefault="00AE47E0" w:rsidP="00AE47E0" w:rsidR="00AE47E0">
      <w:pPr>
        <w:ind w:firstLine="708"/>
        <w:jc w:val="both"/>
      </w:pPr>
      <w:r>
        <w:t>3. U spis</w:t>
      </w:r>
    </w:p>
    <w:p w:rsidRDefault="00AE47E0" w:rsidP="00AE47E0" w:rsidR="00AE47E0">
      <w:pPr>
        <w:ind w:firstLine="720"/>
        <w:jc w:val="both"/>
      </w:pPr>
    </w:p>
    <w:p w:rsidRDefault="00AE47E0" w:rsidP="00AE47E0" w:rsidR="00AE47E0">
      <w:pPr>
        <w:ind w:firstLine="720"/>
        <w:jc w:val="both"/>
      </w:pPr>
    </w:p>
    <w:p w:rsidRDefault="00AE47E0" w:rsidP="00AE47E0" w:rsidR="00AE47E0"/>
    <w:p w:rsidRDefault="00AE47E0" w:rsidP="00AE47E0" w:rsidR="00AE47E0"/>
    <w:p w:rsidRDefault="009D68E3" w:rsidR="009D68E3"/>
    <w:sectPr w:rsidR="009D68E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1F48E3"/>
    <w:rsid w:val="00213EAE"/>
    <w:rsid w:val="00231683"/>
    <w:rsid w:val="00555627"/>
    <w:rsid w:val="005E2AD6"/>
    <w:rsid w:val="009D203A"/>
    <w:rsid w:val="009D68E3"/>
    <w:rsid w:val="00AE47E0"/>
    <w:rsid w:val="00D77F88"/>
    <w:rsid w:val="00EE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5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62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62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62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62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5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62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62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62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62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St-42/2018</izvorni_sadrzaj>
    <derivirana_varijabla naziv="DomainObject.Predmet.OznakaBroj_1">St-42/2018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PETROVO POLJE za ugostiteljstvo i turizam</izvorni_sadrzaj>
    <derivirana_varijabla naziv="DomainObject.Predmet.ProtustrankaFormated_1">  BRANITELJSKA ZADRUGA PETROVO POLJE za ugostiteljstvo i turizam</derivirana_varijabla>
  </DomainObject.Predmet.ProtustrankaFormated>
  <DomainObject.Predmet.ProtustrankaFormatedOIB>
    <izvorni_sadrzaj>  BRANITELJSKA ZADRUGA PETROVO POLJE za ugostiteljstvo i turizam, OIB 07236974807</izvorni_sadrzaj>
    <derivirana_varijabla naziv="DomainObject.Predmet.ProtustrankaFormatedOIB_1">  BRANITELJSKA ZADRUGA PETROVO POLJE za ugostiteljstvo i turizam, OIB 07236974807</derivirana_varijabla>
  </DomainObject.Predmet.ProtustrankaFormatedOIB>
  <DomainObject.Predmet.ProtustrankaFormatedWithAdress>
    <izvorni_sadrzaj> BRANITELJSKA ZADRUGA PETROVO POLJE za ugostiteljstvo i turizam, Put kapele 9 , 22320 Ružić</izvorni_sadrzaj>
    <derivirana_varijabla naziv="DomainObject.Predmet.ProtustrankaFormatedWithAdress_1"> BRANITELJSKA ZADRUGA PETROVO POLJE za ugostiteljstvo i turizam, Put kapele 9 , 22320 Ružić</derivirana_varijabla>
  </DomainObject.Predmet.ProtustrankaFormatedWithAdress>
  <DomainObject.Predmet.ProtustrankaFormatedWithAdressOIB>
    <izvorni_sadrzaj> BRANITELJSKA ZADRUGA PETROVO POLJE za ugostiteljstvo i turizam, OIB 07236974807, Put kapele 9 , 22320 Ružić</izvorni_sadrzaj>
    <derivirana_varijabla naziv="DomainObject.Predmet.ProtustrankaFormatedWithAdressOIB_1"> BRANITELJSKA ZADRUGA PETROVO POLJE za ugostiteljstvo i turizam, OIB 07236974807, Put kapele 9 , 22320 Ružić</derivirana_varijabla>
  </DomainObject.Predmet.ProtustrankaFormatedWithAdressOIB>
  <DomainObject.Predmet.ProtustrankaWithAdress>
    <izvorni_sadrzaj>BRANITELJSKA ZADRUGA PETROVO POLJE za ugostiteljstvo i turizam Put kapele 9 , 22320 Ružić</izvorni_sadrzaj>
    <derivirana_varijabla naziv="DomainObject.Predmet.ProtustrankaWithAdress_1">BRANITELJSKA ZADRUGA PETROVO POLJE za ugostiteljstvo i turizam Put kapele 9 , 22320 Ružić</derivirana_varijabla>
  </DomainObject.Predmet.ProtustrankaWithAdress>
  <DomainObject.Predmet.ProtustrankaWithAdressOIB>
    <izvorni_sadrzaj>BRANITELJSKA ZADRUGA PETROVO POLJE za ugostiteljstvo i turizam, OIB 07236974807, Put kapele 9 , 22320 Ružić</izvorni_sadrzaj>
    <derivirana_varijabla naziv="DomainObject.Predmet.ProtustrankaWithAdressOIB_1">BRANITELJSKA ZADRUGA PETROVO POLJE za ugostiteljstvo i turizam, OIB 07236974807, Put kapele 9 , 22320 Ružić</derivirana_varijabla>
  </DomainObject.Predmet.ProtustrankaWithAdressOIB>
  <DomainObject.Predmet.ProtustrankaNazivFormated>
    <izvorni_sadrzaj>BRANITELJSKA ZADRUGA PETROVO POLJE za ugostiteljstvo i turizam</izvorni_sadrzaj>
    <derivirana_varijabla naziv="DomainObject.Predmet.ProtustrankaNazivFormated_1">BRANITELJSKA ZADRUGA PETROVO POLJE za ugostiteljstvo i turizam</derivirana_varijabla>
  </DomainObject.Predmet.ProtustrankaNazivFormated>
  <DomainObject.Predmet.ProtustrankaNazivFormatedOIB>
    <izvorni_sadrzaj>BRANITELJSKA ZADRUGA PETROVO POLJE za ugostiteljstvo i turizam, OIB 07236974807</izvorni_sadrzaj>
    <derivirana_varijabla naziv="DomainObject.Predmet.ProtustrankaNazivFormatedOIB_1">BRANITELJSKA ZADRUGA PETROVO POLJE za ugostiteljstvo i turizam, OIB 07236974807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BRANITELJSKA ZADRUGA PETROVO POLJE za ugostiteljstvo i turizam</item>
    </izvorni_sadrzaj>
    <derivirana_varijabla naziv="DomainObject.Predmet.ProtuStrankaListFormated_1">
      <item>BRANITELJSKA ZADRUGA PETROVO POLJE za ugostiteljstvo i turizam</item>
    </derivirana_varijabla>
  </DomainObject.Predmet.ProtuStrankaListFormated>
  <DomainObject.Predmet.ProtuStrankaListFormatedOIB>
    <izvorni_sadrzaj>
      <item>BRANITELJSKA ZADRUGA PETROVO POLJE za ugostiteljstvo i turizam, OIB 07236974807</item>
    </izvorni_sadrzaj>
    <derivirana_varijabla naziv="DomainObject.Predmet.ProtuStrankaListFormatedOIB_1">
      <item>BRANITELJSKA ZADRUGA PETROVO POLJE za ugostiteljstvo i turizam, OIB 07236974807</item>
    </derivirana_varijabla>
  </DomainObject.Predmet.ProtuStrankaListFormatedOIB>
  <DomainObject.Predmet.ProtuStrankaListFormatedWithAdress>
    <izvorni_sadrzaj>
      <item>BRANITELJSKA ZADRUGA PETROVO POLJE za ugostiteljstvo i turizam, Put kapele 9 , 22320 Ružić</item>
    </izvorni_sadrzaj>
    <derivirana_varijabla naziv="DomainObject.Predmet.ProtuStrankaListFormatedWithAdress_1">
      <item>BRANITELJSKA ZADRUGA PETROVO POLJE za ugostiteljstvo i turizam, Put kapele 9 , 22320 Ružić</item>
    </derivirana_varijabla>
  </DomainObject.Predmet.ProtuStrankaListFormatedWithAdress>
  <DomainObject.Predmet.ProtuStrankaListFormatedWithAdressOIB>
    <izvorni_sadrzaj>
      <item>BRANITELJSKA ZADRUGA PETROVO POLJE za ugostiteljstvo i turizam, OIB 07236974807, Put kapele 9 , 22320 Ružić</item>
    </izvorni_sadrzaj>
    <derivirana_varijabla naziv="DomainObject.Predmet.ProtuStrankaListFormatedWithAdressOIB_1">
      <item>BRANITELJSKA ZADRUGA PETROVO POLJE za ugostiteljstvo i turizam, OIB 07236974807, Put kapele 9 , 22320 Ružić</item>
    </derivirana_varijabla>
  </DomainObject.Predmet.ProtuStrankaListFormatedWithAdressOIB>
  <DomainObject.Predmet.ProtuStrankaListNazivFormated>
    <izvorni_sadrzaj>
      <item>BRANITELJSKA ZADRUGA PETROVO POLJE za ugostiteljstvo i turizam</item>
    </izvorni_sadrzaj>
    <derivirana_varijabla naziv="DomainObject.Predmet.ProtuStrankaListNazivFormated_1">
      <item>BRANITELJSKA ZADRUGA PETROVO POLJE za ugostiteljstvo i turizam</item>
    </derivirana_varijabla>
  </DomainObject.Predmet.ProtuStrankaListNazivFormated>
  <DomainObject.Predmet.ProtuStrankaListNazivFormatedOIB>
    <izvorni_sadrzaj>
      <item>BRANITELJSKA ZADRUGA PETROVO POLJE za ugostiteljstvo i turizam, OIB 07236974807</item>
    </izvorni_sadrzaj>
    <derivirana_varijabla naziv="DomainObject.Predmet.ProtuStrankaListNazivFormatedOIB_1">
      <item>BRANITELJSKA ZADRUGA PETROVO POLJE za ugostiteljstvo i turizam, OIB 07236974807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BRANITELJSKA ZADRUGA PETROVO POLJE za ugostiteljstvo i turizam</izvorni_sadrzaj>
    <derivirana_varijabla naziv="DomainObject.Predmet.ProtustrankaIDrugi_1">BRANITELJSKA ZADRUGA PETROVO POLJE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BRANITELJSKA ZADRUGA PETROVO POLJE za ugostiteljstvo i turizam, OIB 07236974807, Put kapele 9 , 22320 Ružić</izvorni_sadrzaj>
    <derivirana_varijabla naziv="DomainObject.Predmet.ProtustrankaIDrugiAdressOIB_1">BRANITELJSKA ZADRUGA PETROVO POLJE za ugostiteljstvo i turizam, OIB 07236974807, Put kapele 9 , 22320 Ružić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BRANITELJSKA ZADRUGA PETROVO POLJE za ugostiteljstvo i turizam</item>
    </izvorni_sadrzaj>
    <derivirana_varijabla naziv="DomainObject.Predmet.SudioniciListNaziv_1">
      <item>FINA - Podružnica Šibenik</item>
      <item>BRANITELJSKA ZADRUGA PETROVO POLJE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BRANITELJSKA ZADRUGA PETROVO POLJE za ugostiteljstvo i turizam, OIB 07236974807, Put kapele 9 ,22320 Ružić</item>
    </izvorni_sadrzaj>
    <derivirana_varijabla naziv="DomainObject.Predmet.SudioniciListAdressOIB_1">
      <item>FINA - Podružnica Šibenik, OIB 85821130368, Perivoj L. Marune 1,22000 Šibenik</item>
      <item>BRANITELJSKA ZADRUGA PETROVO POLJE za ugostiteljstvo i turizam, OIB 07236974807, Put kapele 9 ,22320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07236974807</item>
    </izvorni_sadrzaj>
    <derivirana_varijabla naziv="DomainObject.Predmet.SudioniciListNazivOIB_1">
      <item>, OIB 85821130368</item>
      <item>, OIB 07236974807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2045</properties:Characters>
  <properties:Lines>59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2018-02-22T14:17:00Z</dcterms:created>
  <dc:creator>Anamarija Kovačić Milković</dc:creator>
  <cp:lastModifiedBy>Anita Ivandić</cp:lastModifiedBy>
  <cp:lastPrinted>2018-02-22T14:18:00Z</cp:lastPrinted>
  <dcterms:modified xmlns:xsi="http://www.w3.org/2001/XMLSchema-instance" xsi:type="dcterms:W3CDTF">2018-02-23T10:15:00Z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(St-42-18-oglas-ŠIBENIK.docx)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