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b2cf" w14:paraId="cedb2cf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</w:t>
      </w:r>
      <w:proofErr w:type="spellStart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722645">
        <w:rPr>
          <w:rFonts w:cs="Times New Roman" w:eastAsia="Times New Roman" w:hAnsi="Times New Roman" w:ascii="Times New Roman"/>
          <w:sz w:val="24"/>
          <w:szCs w:val="24"/>
          <w:lang w:eastAsia="hr-HR"/>
        </w:rPr>
        <w:t>1467/17</w:t>
      </w:r>
    </w:p>
    <w:p w:rsidRDefault="00181A5A" w:rsidP="00126163" w:rsidR="00181A5A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181A5A" w:rsidP="00363E90" w:rsidR="00181A5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09B7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A K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5849" w:rsidRPr="00525849">
        <w:rPr>
          <w:rFonts w:cs="Times New Roman" w:hAnsi="Times New Roman" w:ascii="Times New Roman"/>
          <w:sz w:val="24"/>
          <w:szCs w:val="24"/>
        </w:rPr>
        <w:t>Poliklinika za medicinu rada i sporta sa medicinsko-biokemijskim laboratorijem Zagrebačkog športskog saveza,</w:t>
      </w:r>
      <w:r w:rsidR="00525849">
        <w:rPr>
          <w:rFonts w:cs="Times New Roman" w:hAnsi="Times New Roman" w:ascii="Times New Roman"/>
          <w:sz w:val="24"/>
          <w:szCs w:val="24"/>
        </w:rPr>
        <w:t xml:space="preserve"> u stečaju,</w:t>
      </w:r>
      <w:r w:rsidR="00525849" w:rsidRPr="00525849">
        <w:rPr>
          <w:rFonts w:cs="Times New Roman" w:hAnsi="Times New Roman" w:ascii="Times New Roman"/>
          <w:sz w:val="24"/>
          <w:szCs w:val="24"/>
        </w:rPr>
        <w:t xml:space="preserve"> Zagreb, Ulica grada Vukovara 284,  </w:t>
      </w:r>
      <w:proofErr w:type="spellStart"/>
      <w:r w:rsidR="00525849" w:rsidRPr="00525849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525849" w:rsidRPr="00525849">
        <w:rPr>
          <w:rFonts w:cs="Times New Roman" w:hAnsi="Times New Roman" w:ascii="Times New Roman"/>
          <w:sz w:val="24"/>
          <w:szCs w:val="24"/>
        </w:rPr>
        <w:t>:17456168506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25849">
        <w:rPr>
          <w:rFonts w:cs="Times New Roman" w:eastAsia="Times New Roman" w:hAnsi="Times New Roman" w:ascii="Times New Roman"/>
          <w:sz w:val="24"/>
          <w:szCs w:val="24"/>
          <w:lang w:eastAsia="hr-HR"/>
        </w:rPr>
        <w:t>11. travnja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909B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909B7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5849" w:rsidP="00525849" w:rsidR="00525849" w:rsidRPr="00525849">
      <w:pPr>
        <w:numPr>
          <w:ilvl w:val="12"/>
          <w:numId w:val="0"/>
        </w:numPr>
        <w:ind w:hanging="720"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363E90" w:rsidRPr="0052584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="00363E90" w:rsidRPr="0052584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25849">
        <w:rPr>
          <w:rFonts w:cs="Times New Roman" w:hAnsi="Times New Roman" w:ascii="Times New Roman"/>
          <w:sz w:val="24"/>
          <w:szCs w:val="24"/>
        </w:rPr>
        <w:t>Određuje se ročište vjerovnika na kojem će se ispitati prijavljene tražbine (opće ispitno ročište) za dan 8. svibnja 2018. u 10,00 sati, u prostorijama Trgovačkog suda u Zagrebu, Zagreb, Petrinjska 8, soba 88/II ulična zgrada.</w:t>
      </w:r>
    </w:p>
    <w:p w:rsidRDefault="00525849" w:rsidP="00525849" w:rsidR="00525849" w:rsidRPr="00525849">
      <w:pPr>
        <w:numPr>
          <w:ilvl w:val="12"/>
          <w:numId w:val="0"/>
        </w:numPr>
        <w:ind w:hanging="720" w:left="720"/>
        <w:jc w:val="both"/>
        <w:rPr>
          <w:rFonts w:cs="Times New Roman" w:hAnsi="Times New Roman" w:ascii="Times New Roman"/>
          <w:sz w:val="24"/>
          <w:szCs w:val="24"/>
        </w:rPr>
      </w:pPr>
      <w:r w:rsidRPr="00525849">
        <w:rPr>
          <w:rFonts w:cs="Times New Roman" w:hAnsi="Times New Roman" w:ascii="Times New Roman"/>
          <w:b/>
          <w:sz w:val="24"/>
          <w:szCs w:val="24"/>
        </w:rPr>
        <w:tab/>
        <w:t>II</w:t>
      </w:r>
      <w:r w:rsidRPr="00525849">
        <w:rPr>
          <w:rFonts w:cs="Times New Roman" w:hAnsi="Times New Roman" w:ascii="Times New Roman"/>
          <w:b/>
          <w:sz w:val="24"/>
          <w:szCs w:val="24"/>
        </w:rPr>
        <w:tab/>
      </w:r>
      <w:r w:rsidRPr="00525849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postupka (izvještajno ročište) određuje se za isti dan i na istom mjestu u 10,20 sati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909B7" w:rsidP="00525849" w:rsidR="006909B7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B5125F" w:rsidR="00363E9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525849">
        <w:rPr>
          <w:rFonts w:cs="Times New Roman" w:eastAsia="Times New Roman" w:hAnsi="Times New Roman" w:ascii="Times New Roman"/>
          <w:sz w:val="24"/>
          <w:szCs w:val="24"/>
          <w:lang w:eastAsia="hr-HR"/>
        </w:rPr>
        <w:t>11. travnja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909B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22E6D" w:rsidP="00B5125F" w:rsidR="00E22E6D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F636E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396AF8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225F03" w:rsidP="00396AF8" w:rsidR="00225F03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396AF8" w:rsidP="00396AF8" w:rsidR="00396AF8" w:rsidRPr="00396A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6AF8" w:rsidP="00396AF8" w:rsidR="00396AF8" w:rsidRPr="00396A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96AF8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396AF8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396AF8">
        <w:rPr>
          <w:rFonts w:cs="Times New Roman" w:hAnsi="Times New Roman" w:ascii="Times New Roman"/>
          <w:sz w:val="24"/>
          <w:szCs w:val="24"/>
        </w:rPr>
        <w:t xml:space="preserve"> - ovlašteni službenik</w:t>
      </w:r>
    </w:p>
    <w:p w:rsidRDefault="00396AF8" w:rsidP="00396AF8" w:rsidR="00396AF8" w:rsidRPr="00396A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96AF8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396AF8" w:rsidP="00396AF8" w:rsidR="00396AF8" w:rsidRPr="00396AF8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F636E0" w:rsidR="00396AF8" w:rsidRPr="00396AF8">
      <w:headerReference w:type="default" r:id="rId10"/>
      <w:pgSz w:h="16838" w:w="11906"/>
      <w:pgMar w:gutter="0" w:footer="708" w:header="708" w:left="1417" w:bottom="1276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09B7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FA4D46">
      <w:t>7893</w:t>
    </w:r>
    <w:r>
      <w:t>/1</w:t>
    </w:r>
    <w:r w:rsidR="00FA4D46">
      <w:t>5</w:t>
    </w:r>
  </w:p>
  <w:p w:rsidRDefault="00396AF8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A156C"/>
    <w:rsid w:val="000C4A51"/>
    <w:rsid w:val="00110B2F"/>
    <w:rsid w:val="00124877"/>
    <w:rsid w:val="00126163"/>
    <w:rsid w:val="0016152D"/>
    <w:rsid w:val="001633AE"/>
    <w:rsid w:val="00166CEA"/>
    <w:rsid w:val="00181A5A"/>
    <w:rsid w:val="001D667B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396AF8"/>
    <w:rsid w:val="0042617C"/>
    <w:rsid w:val="0042634E"/>
    <w:rsid w:val="00432DED"/>
    <w:rsid w:val="00444877"/>
    <w:rsid w:val="004C43EF"/>
    <w:rsid w:val="004F06D0"/>
    <w:rsid w:val="0050407D"/>
    <w:rsid w:val="0051793C"/>
    <w:rsid w:val="00525849"/>
    <w:rsid w:val="00555660"/>
    <w:rsid w:val="0059530D"/>
    <w:rsid w:val="005F6BD0"/>
    <w:rsid w:val="006909B7"/>
    <w:rsid w:val="007146E2"/>
    <w:rsid w:val="00722645"/>
    <w:rsid w:val="00727443"/>
    <w:rsid w:val="00735E80"/>
    <w:rsid w:val="00780E75"/>
    <w:rsid w:val="00881DA9"/>
    <w:rsid w:val="00885B32"/>
    <w:rsid w:val="00894765"/>
    <w:rsid w:val="00897EBF"/>
    <w:rsid w:val="008A0731"/>
    <w:rsid w:val="008C5025"/>
    <w:rsid w:val="008F3957"/>
    <w:rsid w:val="009275B7"/>
    <w:rsid w:val="0099198B"/>
    <w:rsid w:val="0099599F"/>
    <w:rsid w:val="009A5C2F"/>
    <w:rsid w:val="009C3A74"/>
    <w:rsid w:val="009D415F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5125F"/>
    <w:rsid w:val="00B627D3"/>
    <w:rsid w:val="00BC25EC"/>
    <w:rsid w:val="00C248FB"/>
    <w:rsid w:val="00C41C40"/>
    <w:rsid w:val="00C8443D"/>
    <w:rsid w:val="00C97562"/>
    <w:rsid w:val="00CA6AB4"/>
    <w:rsid w:val="00CB5E78"/>
    <w:rsid w:val="00D251D8"/>
    <w:rsid w:val="00D746D2"/>
    <w:rsid w:val="00DA42CC"/>
    <w:rsid w:val="00DA6FAB"/>
    <w:rsid w:val="00E10B70"/>
    <w:rsid w:val="00E22E6D"/>
    <w:rsid w:val="00E4445F"/>
    <w:rsid w:val="00E45CCB"/>
    <w:rsid w:val="00EC17FF"/>
    <w:rsid w:val="00F43B1B"/>
    <w:rsid w:val="00F636E0"/>
    <w:rsid w:val="00F74AF7"/>
    <w:rsid w:val="00F9003F"/>
    <w:rsid w:val="00FA4D46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AF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6AF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6AF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6AF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96AF8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6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6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6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96A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Skupštine vjerovnika</izvorni_sadrzaj>
    <derivirana_varijabla naziv="DomainObject.Primjedba_1">određeno ročište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St-1467/2017</izvorni_sadrzaj>
    <derivirana_varijabla naziv="DomainObject.Predmet.OznakaBroj_1">St-1467/2017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medicinu rada i sporta sa medicinsko-biokemijskim laboratorijem Zagrebačkog športskog saveza</izvorni_sadrzaj>
    <derivirana_varijabla naziv="DomainObject.Predmet.ProtustrankaFormated_1">  Poliklinika za medicinu rada i sporta sa medicinsko-biokemijskim laboratorijem Zagrebačkog športskog saveza</derivirana_varijabla>
  </DomainObject.Predmet.ProtustrankaFormated>
  <DomainObject.Predmet.ProtustrankaFormatedOIB>
    <izvorni_sadrzaj>  Poliklinika za medicinu rada i sporta sa medicinsko-biokemijskim laboratorijem Zagrebačkog športskog saveza, OIB 17456168506</izvorni_sadrzaj>
    <derivirana_varijabla naziv="DomainObject.Predmet.ProtustrankaFormatedOIB_1">  Poliklinika za medicinu rada i sporta sa medicinsko-biokemijskim laboratorijem Zagrebačkog športskog saveza, OIB 17456168506</derivirana_varijabla>
  </DomainObject.Predmet.ProtustrankaFormatedOIB>
  <DomainObject.Predmet.ProtustrankaFormatedWithAdress>
    <izvorni_sadrzaj> Poliklinika za medicinu rada i sporta sa medicinsko-biokemijskim laboratorijem Zagrebačkog športskog saveza, Ulica grada Vukovara 284, 10000 Zagreb</izvorni_sadrzaj>
    <derivirana_varijabla naziv="DomainObject.Predmet.ProtustrankaFormatedWithAdress_1"> Poliklinika za medicinu rada i sporta sa medicinsko-biokemijskim laboratorijem Zagrebačkog športskog saveza, Ulica grada Vukovara 284, 10000 Zagreb</derivirana_varijabla>
  </DomainObject.Predmet.ProtustrankaFormatedWithAdress>
  <DomainObject.Predmet.ProtustrankaFormatedWithAdressOIB>
    <izvorni_sadrzaj> Poliklinika za medicinu rada i sporta sa medicinsko-biokemijskim laboratorijem Zagrebačkog športskog saveza, OIB 17456168506, Ulica grada Vukovara 284, 10000 Zagreb</izvorni_sadrzaj>
    <derivirana_varijabla naziv="DomainObject.Predmet.ProtustrankaFormatedWithAdressOIB_1"> Poliklinika za medicinu rada i sporta sa medicinsko-biokemijskim laboratorijem Zagrebačkog športskog saveza, OIB 17456168506, Ulica grada Vukovara 284, 10000 Zagreb</derivirana_varijabla>
  </DomainObject.Predmet.ProtustrankaFormatedWithAdressOIB>
  <DomainObject.Predmet.ProtustrankaWithAdress>
    <izvorni_sadrzaj>Poliklinika za medicinu rada i sporta sa medicinsko-biokemijskim laboratorijem Zagrebačkog športskog saveza Ulica grada Vukovara 284, 10000 Zagreb</izvorni_sadrzaj>
    <derivirana_varijabla naziv="DomainObject.Predmet.ProtustrankaWithAdress_1">Poliklinika za medicinu rada i sporta sa medicinsko-biokemijskim laboratorijem Zagrebačkog športskog saveza Ulica grada Vukovara 284, 10000 Zagreb</derivirana_varijabla>
  </DomainObject.Predmet.ProtustrankaWithAdress>
  <DomainObject.Predmet.ProtustrankaWith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WithAdressOIB_1">Poliklinika za medicinu rada i sporta sa medicinsko-biokemijskim laboratorijem Zagrebačkog športskog saveza, OIB 17456168506, Ulica grada Vukovara 284, 10000 Zagreb</derivirana_varijabla>
  </DomainObject.Predmet.ProtustrankaWithAdressOIB>
  <DomainObject.Predmet.ProtustrankaNazivFormated>
    <izvorni_sadrzaj>Poliklinika za medicinu rada i sporta sa medicinsko-biokemijskim laboratorijem Zagrebačkog športskog saveza</izvorni_sadrzaj>
    <derivirana_varijabla naziv="DomainObject.Predmet.ProtustrankaNazivFormated_1">Poliklinika za medicinu rada i sporta sa medicinsko-biokemijskim laboratorijem Zagrebačkog športskog saveza</derivirana_varijabla>
  </DomainObject.Predmet.ProtustrankaNazivFormated>
  <DomainObject.Predmet.ProtustrankaNazivFormatedOIB>
    <izvorni_sadrzaj>Poliklinika za medicinu rada i sporta sa medicinsko-biokemijskim laboratorijem Zagrebačkog športskog saveza, OIB 17456168506</izvorni_sadrzaj>
    <derivirana_varijabla naziv="DomainObject.Predmet.ProtustrankaNazivFormatedOIB_1">Poliklinika za medicinu rada i sporta sa medicinsko-biokemijskim laboratorijem Zagrebačkog športskog saveza, OIB 17456168506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sportski savez  u stečaju; VJEROVNICI</izvorni_sadrzaj>
    <derivirana_varijabla naziv="DomainObject.Predmet.StrankaFormated_1">  Zagrebački sportski savez  u stečaju; VJEROVNICI</derivirana_varijabla>
  </DomainObject.Predmet.StrankaFormated>
  <DomainObject.Predmet.StrankaFormatedOIB>
    <izvorni_sadrzaj>  Zagrebački sportski savez  u stečaju, OIB 97800149979; VJEROVNICI</izvorni_sadrzaj>
    <derivirana_varijabla naziv="DomainObject.Predmet.StrankaFormatedOIB_1">  Zagrebački sportski savez  u stečaju, OIB 97800149979; VJEROVNICI</derivirana_varijabla>
  </DomainObject.Predmet.StrankaFormatedOIB>
  <DomainObject.Predmet.StrankaFormatedWithAdress>
    <izvorni_sadrzaj> Zagrebački sportski savez  u stečaju, Kačićeva 9, 10000 Zagreb; VJEROVNICI</izvorni_sadrzaj>
    <derivirana_varijabla naziv="DomainObject.Predmet.StrankaFormatedWithAdress_1"> Zagrebački sportski savez  u stečaju, Kačićeva 9, 10000 Zagreb; VJEROVNICI</derivirana_varijabla>
  </DomainObject.Predmet.StrankaFormatedWithAdress>
  <DomainObject.Predmet.StrankaFormatedWithAdressOIB>
    <izvorni_sadrzaj> Zagrebački sportski savez  u stečaju, OIB 97800149979, Kačićeva 9, 10000 Zagreb; VJEROVNICI</izvorni_sadrzaj>
    <derivirana_varijabla naziv="DomainObject.Predmet.StrankaFormatedWithAdressOIB_1"> Zagrebački sportski savez  u stečaju, OIB 97800149979, Kačićeva 9, 10000 Zagreb; VJEROVNICI</derivirana_varijabla>
  </DomainObject.Predmet.StrankaFormatedWithAdressOIB>
  <DomainObject.Predmet.StrankaWithAdress>
    <izvorni_sadrzaj>Zagrebački sportski savez  u stečaju Kačićeva 9,10000 Zagreb,VJEROVNICI </izvorni_sadrzaj>
    <derivirana_varijabla naziv="DomainObject.Predmet.StrankaWithAdress_1">Zagrebački sportski savez  u stečaju Kačićeva 9,10000 Zagreb,VJEROVNICI </derivirana_varijabla>
  </DomainObject.Predmet.StrankaWithAdress>
  <DomainObject.Predmet.StrankaWithAdressOIB>
    <izvorni_sadrzaj>Zagrebački sportski savez  u stečaju, OIB 97800149979, Kačićeva 9,10000 Zagreb,VJEROVNICI</izvorni_sadrzaj>
    <derivirana_varijabla naziv="DomainObject.Predmet.StrankaWithAdressOIB_1">Zagrebački sportski savez  u stečaju, OIB 97800149979, Kačićeva 9,10000 Zagreb,VJEROVNICI</derivirana_varijabla>
  </DomainObject.Predmet.StrankaWithAdressOIB>
  <DomainObject.Predmet.StrankaNazivFormated>
    <izvorni_sadrzaj>Zagrebački sportski savez  u stečaju,VJEROVNICI</izvorni_sadrzaj>
    <derivirana_varijabla naziv="DomainObject.Predmet.StrankaNazivFormated_1">Zagrebački sportski savez  u stečaju,VJEROVNICI</derivirana_varijabla>
  </DomainObject.Predmet.StrankaNazivFormated>
  <DomainObject.Predmet.StrankaNazivFormatedOIB>
    <izvorni_sadrzaj>Zagrebački sportski savez  u stečaju, OIB 97800149979,VJEROVNICI</izvorni_sadrzaj>
    <derivirana_varijabla naziv="DomainObject.Predmet.StrankaNazivFormatedOIB_1">Zagrebački sportski savez  u stečaju, OIB 97800149979,VJEROVNICI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Zagrebački sportski savez  u stečaju</item>
      <item>VJEROVNICI</item>
    </izvorni_sadrzaj>
    <derivirana_varijabla naziv="DomainObject.Predmet.StrankaListFormated_1">
      <item>Zagrebački sportski savez  u stečaju</item>
      <item>VJEROVNICI</item>
    </derivirana_varijabla>
  </DomainObject.Predmet.StrankaListFormated>
  <DomainObject.Predmet.StrankaListFormatedOIB>
    <izvorni_sadrzaj>
      <item>Zagrebački sportski savez  u stečaju, OIB 97800149979</item>
      <item>VJEROVNICI</item>
    </izvorni_sadrzaj>
    <derivirana_varijabla naziv="DomainObject.Predmet.StrankaListFormatedOIB_1">
      <item>Zagrebački sportski savez  u stečaju, OIB 97800149979</item>
      <item>VJEROVNICI</item>
    </derivirana_varijabla>
  </DomainObject.Predmet.StrankaListFormatedOIB>
  <DomainObject.Predmet.StrankaListFormatedWithAdress>
    <izvorni_sadrzaj>
      <item>Zagrebački sportski savez  u stečaju, Kačićeva 9, 10000 Zagreb</item>
      <item>VJEROVNICI</item>
    </izvorni_sadrzaj>
    <derivirana_varijabla naziv="DomainObject.Predmet.StrankaListFormatedWithAdress_1">
      <item>Zagrebački sportski savez  u stečaju, Kačićeva 9, 10000 Zagreb</item>
      <item>VJEROVNICI</item>
    </derivirana_varijabla>
  </DomainObject.Predmet.StrankaListFormatedWithAdress>
  <DomainObject.Predmet.StrankaListFormatedWithAdressOIB>
    <izvorni_sadrzaj>
      <item>Zagrebački sportski savez  u stečaju, OIB 97800149979, Kačićeva 9, 10000 Zagreb</item>
      <item>VJEROVNICI</item>
    </izvorni_sadrzaj>
    <derivirana_varijabla naziv="DomainObject.Predmet.StrankaListFormatedWithAdressOIB_1">
      <item>Zagrebački sportski savez  u stečaju, OIB 97800149979, Kačićeva 9, 10000 Zagreb</item>
      <item>VJEROVNICI</item>
    </derivirana_varijabla>
  </DomainObject.Predmet.StrankaListFormatedWithAdressOIB>
  <DomainObject.Predmet.StrankaListNazivFormated>
    <izvorni_sadrzaj>
      <item>Zagrebački sportski savez  u stečaju</item>
      <item>VJEROVNICI</item>
    </izvorni_sadrzaj>
    <derivirana_varijabla naziv="DomainObject.Predmet.StrankaListNazivFormated_1">
      <item>Zagrebački sportski savez  u stečaju</item>
      <item>VJEROVNICI</item>
    </derivirana_varijabla>
  </DomainObject.Predmet.StrankaListNazivFormated>
  <DomainObject.Predmet.StrankaListNazivFormatedOIB>
    <izvorni_sadrzaj>
      <item>Zagrebački sportski savez  u stečaju, OIB 97800149979</item>
      <item>VJEROVNICI</item>
    </izvorni_sadrzaj>
    <derivirana_varijabla naziv="DomainObject.Predmet.StrankaListNazivFormatedOIB_1">
      <item>Zagrebački sportski savez  u stečaju, OIB 97800149979</item>
      <item>VJEROVNICI</item>
    </derivirana_varijabla>
  </DomainObject.Predmet.StrankaListNazivFormatedOIB>
  <DomainObject.Predmet.ProtuStrankaListFormated>
    <izvorni_sadrzaj>
      <item>Poliklinika za medicinu rada i sporta sa medicinsko-biokemijskim laboratorijem Zagrebačkog športskog saveza</item>
    </izvorni_sadrzaj>
    <derivirana_varijabla naziv="DomainObject.Predmet.ProtuStrankaListFormated_1">
      <item>Poliklinika za medicinu rada i sporta sa medicinsko-biokemijskim laboratorijem Zagrebačkog športskog saveza</item>
    </derivirana_varijabla>
  </DomainObject.Predmet.ProtuStrankaListFormated>
  <DomainObject.Predmet.ProtuStrankaListFormatedOIB>
    <izvorni_sadrzaj>
      <item>Poliklinika za medicinu rada i sporta sa medicinsko-biokemijskim laboratorijem Zagrebačkog športskog saveza, OIB 17456168506</item>
    </izvorni_sadrzaj>
    <derivirana_varijabla naziv="DomainObject.Predmet.ProtuStrankaListFormatedOIB_1">
      <item>Poliklinika za medicinu rada i sporta sa medicinsko-biokemijskim laboratorijem Zagrebačkog športskog saveza, OIB 17456168506</item>
    </derivirana_varijabla>
  </DomainObject.Predmet.ProtuStrankaListFormatedOIB>
  <DomainObject.Predmet.ProtuStrankaListFormatedWithAdress>
    <izvorni_sadrzaj>
      <item>Poliklinika za medicinu rada i sporta sa medicinsko-biokemijskim laboratorijem Zagrebačkog športskog saveza, Ulica grada Vukovara 284, 10000 Zagreb</item>
    </izvorni_sadrzaj>
    <derivirana_varijabla naziv="DomainObject.Predmet.ProtuStrankaListFormatedWithAdress_1">
      <item>Poliklinika za medicinu rada i sporta sa medicinsko-biokemijskim laboratorijem Zagrebačkog športskog saveza, Ulica grada Vukovara 284, 10000 Zagreb</item>
    </derivirana_varijabla>
  </DomainObject.Predmet.ProtuStrankaListFormatedWithAdress>
  <DomainObject.Predmet.ProtuStrankaListFormatedWithAdressOIB>
    <izvorni_sadrzaj>
      <item>Poliklinika za medicinu rada i sporta sa medicinsko-biokemijskim laboratorijem Zagrebačkog športskog saveza, OIB 17456168506, Ulica grada Vukovara 284, 10000 Zagreb</item>
    </izvorni_sadrzaj>
    <derivirana_varijabla naziv="DomainObject.Predmet.ProtuStrankaListFormatedWithAdressOIB_1">
      <item>Poliklinika za medicinu rada i sporta sa medicinsko-biokemijskim laboratorijem Zagrebačkog športskog saveza, OIB 17456168506, Ulica grada Vukovara 284, 10000 Zagreb</item>
    </derivirana_varijabla>
  </DomainObject.Predmet.ProtuStrankaListFormatedWithAdressOIB>
  <DomainObject.Predmet.ProtuStrankaListNazivFormated>
    <izvorni_sadrzaj>
      <item>Poliklinika za medicinu rada i sporta sa medicinsko-biokemijskim laboratorijem Zagrebačkog športskog saveza</item>
    </izvorni_sadrzaj>
    <derivirana_varijabla naziv="DomainObject.Predmet.ProtuStrankaListNazivFormated_1">
      <item>Poliklinika za medicinu rada i sporta sa medicinsko-biokemijskim laboratorijem Zagrebačkog športskog saveza</item>
    </derivirana_varijabla>
  </DomainObject.Predmet.ProtuStrankaListNazivFormated>
  <DomainObject.Predmet.ProtuStrankaListNazivFormatedOIB>
    <izvorni_sadrzaj>
      <item>Poliklinika za medicinu rada i sporta sa medicinsko-biokemijskim laboratorijem Zagrebačkog športskog saveza, OIB 17456168506</item>
    </izvorni_sadrzaj>
    <derivirana_varijabla naziv="DomainObject.Predmet.ProtuStrankaListNazivFormatedOIB_1">
      <item>Poliklinika za medicinu rada i sporta sa medicinsko-biokemijskim laboratorijem Zagrebačkog športskog saveza, OIB 17456168506</item>
    </derivirana_varijabla>
  </DomainObject.Predmet.ProtuStrankaListNazivFormatedOIB>
  <DomainObject.Predmet.OstaliListFormated>
    <izvorni_sadrzaj>
      <item>Vatroslav Plejić</item>
      <item>TONĆI GRGURINOVIĆ</item>
      <item>VJEROVNICI</item>
      <item>Zvonimir Bodrožić</item>
    </izvorni_sadrzaj>
    <derivirana_varijabla naziv="DomainObject.Predmet.OstaliListFormated_1">
      <item>Vatroslav Plejić</item>
      <item>TONĆI GRGURINOVIĆ</item>
      <item>VJEROVNICI</item>
      <item>Zvonimir Bodrožić</item>
    </derivirana_varijabla>
  </DomainObject.Predmet.OstaliListFormated>
  <DomainObject.Predmet.OstaliList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FormatedOIB_1">
      <item>Vatroslav Plejić, OIB 75762425601</item>
      <item>TONĆI GRGURINOVIĆ, OIB 38340138789</item>
      <item>VJEROVNICI</item>
      <item>Zvonimir Bodrožić, OIB 85272390668</item>
    </derivirana_varijabla>
  </DomainObject.Predmet.OstaliListFormatedOIB>
  <DomainObject.Predmet.OstaliListFormatedWithAdress>
    <izvorni_sadrzaj>
      <item>Vatroslav Plejić, Dubravkin Put 3, 10000 Zagreb</item>
      <item>TONĆI GRGURINOVIĆ, Kajfešov Brijeg 18, 10000 Zagreb</item>
      <item>VJEROVNICI</item>
      <item>Zvonimir Bodrožić, Jurišićeva 30, 10000 Zagreb</item>
    </izvorni_sadrzaj>
    <derivirana_varijabla naziv="DomainObject.Predmet.OstaliListFormatedWithAdress_1">
      <item>Vatroslav Plejić, Dubravkin Put 3, 10000 Zagreb</item>
      <item>TONĆI GRGURINOVIĆ, Kajfešov Brijeg 18, 10000 Zagreb</item>
      <item>VJEROVNICI</item>
      <item>Zvonimir Bodrožić, Jurišićeva 30, 10000 Zagreb</item>
    </derivirana_varijabla>
  </DomainObject.Predmet.OstaliListFormatedWithAdress>
  <DomainObject.Predmet.OstaliListFormatedWithAdressOIB>
    <izvorni_sadrzaj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izvorni_sadrzaj>
    <derivirana_varijabla naziv="DomainObject.Predmet.OstaliListFormatedWithAdressOIB_1"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derivirana_varijabla>
  </DomainObject.Predmet.OstaliListFormatedWithAdressOIB>
  <DomainObject.Predmet.OstaliListNazivFormated>
    <izvorni_sadrzaj>
      <item>Vatroslav Plejić</item>
      <item>TONĆI GRGURINOVIĆ</item>
      <item>VJEROVNICI</item>
      <item>Zvonimir Bodrožić</item>
    </izvorni_sadrzaj>
    <derivirana_varijabla naziv="DomainObject.Predmet.OstaliListNazivFormated_1">
      <item>Vatroslav Plejić</item>
      <item>TONĆI GRGURINOVIĆ</item>
      <item>VJEROVNICI</item>
      <item>Zvonimir Bodrožić</item>
    </derivirana_varijabla>
  </DomainObject.Predmet.OstaliListNazivFormated>
  <DomainObject.Predmet.OstaliListNaziv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NazivFormatedOIB_1">
      <item>Vatroslav Plejić, OIB 75762425601</item>
      <item>TONĆI GRGURINOVIĆ, OIB 38340138789</item>
      <item>VJEROVNICI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sportski savez  u stečaju i dr.</izvorni_sadrzaj>
    <derivirana_varijabla naziv="DomainObject.Predmet.StrankaIDrugi_1">Zagrebački sportski savez  u stečaju i dr.</derivirana_varijabla>
  </DomainObject.Predmet.StrankaIDrugi>
  <DomainObject.Predmet.ProtustrankaIDrugi>
    <izvorni_sadrzaj>Poliklinika za medicinu rada i sporta sa medicinsko-biokemijskim laboratorijem Zagrebačkog športskog saveza</izvorni_sadrzaj>
    <derivirana_varijabla naziv="DomainObject.Predmet.ProtustrankaIDrugi_1">Poliklinika za medicinu rada i sporta sa medicinsko-biokemijskim laboratorijem Zagrebačkog športskog saveza</derivirana_varijabla>
  </DomainObject.Predmet.ProtustrankaIDrugi>
  <DomainObject.Predmet.StrankaIDrugiAdressOIB>
    <izvorni_sadrzaj>Zagrebački sportski savez  u stečaju, OIB 97800149979, Kačićeva 9, 10000 Zagreb i dr.</izvorni_sadrzaj>
    <derivirana_varijabla naziv="DomainObject.Predmet.StrankaIDrugiAdressOIB_1">Zagrebački sportski savez  u stečaju, OIB 97800149979, Kačićeva 9, 10000 Zagreb i dr.</derivirana_varijabla>
  </DomainObject.Predmet.StrankaIDrugiAdressOIB>
  <DomainObject.Predmet.ProtustrankaIDrugi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IDrugiAdressOIB_1">Poliklinika za medicinu rada i sporta sa medicinsko-biokemijskim laboratorijem Zagrebačkog športskog saveza, OIB 17456168506,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izvorni_sadrzaj>
    <derivirana_varijabla naziv="DomainObject.Predmet.SudioniciListNaziv_1"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derivirana_varijabla>
  </DomainObject.Predmet.SudioniciListNaziv>
  <DomainObject.Predmet.SudioniciListAdressOIB>
    <izvorni_sadrzaj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izvorni_sadrzaj>
    <derivirana_varijabla naziv="DomainObject.Predmet.SudioniciListAdressOIB_1"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97800149979</item>
      <item>, OIB 17456168506</item>
      <item>, OIB null</item>
      <item>, OIB 75762425601</item>
      <item>, OIB 38340138789</item>
      <item>, OIB null</item>
      <item>, OIB 85272390668</item>
    </izvorni_sadrzaj>
    <derivirana_varijabla naziv="DomainObject.Predmet.SudioniciListNazivOIB_1">
      <item>, OIB 97800149979</item>
      <item>, OIB 17456168506</item>
      <item>, OIB null</item>
      <item>, OIB 75762425601</item>
      <item>, OIB 38340138789</item>
      <item>, OIB null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821</properties:Characters>
  <properties:Lines>31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2018-04-11T07:14:00Z</dcterms:created>
  <dc:creator>Mislav Kolakušić</dc:creator>
  <cp:lastModifiedBy>Ivana Stampf</cp:lastModifiedBy>
  <dcterms:modified xmlns:xsi="http://www.w3.org/2001/XMLSchema-instance" xsi:type="dcterms:W3CDTF">2018-04-11T07:29:00Z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 St-1467-17 zaključak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