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e3b9" w14:paraId="14be3b9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143C1F">
        <w:rPr>
          <w:bCs/>
          <w:sz w:val="24"/>
          <w:szCs w:val="24"/>
        </w:rPr>
        <w:t>-9376/2015-11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F52687" w:rsidRPr="00F52687">
        <w:rPr>
          <w:sz w:val="24"/>
          <w:szCs w:val="24"/>
        </w:rPr>
        <w:t>LASIĆ GRADNJA d.o.o. za građenje, Gornji Stupnik, Gornjostupnička 1 b, OIB</w:t>
      </w:r>
      <w:r w:rsidR="00F52687">
        <w:rPr>
          <w:sz w:val="24"/>
          <w:szCs w:val="24"/>
        </w:rPr>
        <w:t>:</w:t>
      </w:r>
      <w:r w:rsidR="00F52687" w:rsidRPr="00F52687">
        <w:rPr>
          <w:sz w:val="24"/>
          <w:szCs w:val="24"/>
        </w:rPr>
        <w:t xml:space="preserve"> 98832330545,</w:t>
      </w:r>
      <w:r w:rsidRPr="00D74FBE">
        <w:rPr>
          <w:sz w:val="24"/>
          <w:szCs w:val="24"/>
        </w:rPr>
        <w:t xml:space="preserve"> dana </w:t>
      </w:r>
      <w:r w:rsidR="00E35F01">
        <w:rPr>
          <w:sz w:val="24"/>
          <w:szCs w:val="24"/>
        </w:rPr>
        <w:t>30</w:t>
      </w:r>
      <w:r w:rsidR="00341CE3">
        <w:rPr>
          <w:sz w:val="24"/>
          <w:szCs w:val="24"/>
        </w:rPr>
        <w:t xml:space="preserve">. lipnja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500C7F" w:rsidRPr="00500C7F">
        <w:rPr>
          <w:sz w:val="24"/>
          <w:szCs w:val="24"/>
        </w:rPr>
        <w:t>LASIĆ GRADNJA d.o.o. za građenje, Gornji Stupnik, Gornjostupnička 1 b, OIB: 98832330545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500C7F" w:rsidRPr="00500C7F">
        <w:rPr>
          <w:sz w:val="24"/>
          <w:szCs w:val="24"/>
        </w:rPr>
        <w:t>LASIĆ GRADNJA d.o.o. za građenje, Gornji Stupnik, Gornjostupnička 1 b, OIB: 98832330545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500C7F">
        <w:rPr>
          <w:sz w:val="24"/>
          <w:szCs w:val="24"/>
        </w:rPr>
        <w:t xml:space="preserve">01. veljače 2016. 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500C7F" w:rsidR="00500C7F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 xml:space="preserve">dužnika Republika Hrvatska je </w:t>
      </w:r>
      <w:r w:rsidR="00500C7F">
        <w:rPr>
          <w:sz w:val="24"/>
          <w:szCs w:val="24"/>
        </w:rPr>
        <w:t xml:space="preserve">04. ožujka 2016. </w:t>
      </w:r>
      <w:r w:rsidRPr="00D74FBE">
        <w:rPr>
          <w:sz w:val="24"/>
          <w:szCs w:val="24"/>
        </w:rPr>
        <w:t xml:space="preserve">podnio </w:t>
      </w:r>
      <w:r w:rsidR="00500C7F">
        <w:rPr>
          <w:sz w:val="24"/>
          <w:szCs w:val="24"/>
        </w:rPr>
        <w:t xml:space="preserve">je </w:t>
      </w:r>
      <w:r w:rsidRPr="00D74FBE">
        <w:rPr>
          <w:sz w:val="24"/>
          <w:szCs w:val="24"/>
        </w:rPr>
        <w:t>prijedlog za otvaranje stečajnog postupka nad dužnikom te je izvijest</w:t>
      </w:r>
      <w:r w:rsidR="00280ABD">
        <w:rPr>
          <w:sz w:val="24"/>
          <w:szCs w:val="24"/>
        </w:rPr>
        <w:t xml:space="preserve">io sud da prema dužniku na dan </w:t>
      </w:r>
      <w:r w:rsidR="00500C7F">
        <w:rPr>
          <w:sz w:val="24"/>
          <w:szCs w:val="24"/>
        </w:rPr>
        <w:t xml:space="preserve">10. veljače 2016. </w:t>
      </w:r>
      <w:r w:rsidRPr="00D74FBE">
        <w:rPr>
          <w:sz w:val="24"/>
          <w:szCs w:val="24"/>
        </w:rPr>
        <w:t xml:space="preserve">ima potraživanje u iznosu od </w:t>
      </w:r>
      <w:r w:rsidR="00500C7F">
        <w:rPr>
          <w:sz w:val="24"/>
          <w:szCs w:val="24"/>
        </w:rPr>
        <w:t xml:space="preserve">1.071.115,27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Pr="00D74FBE">
        <w:rPr>
          <w:sz w:val="24"/>
          <w:szCs w:val="24"/>
        </w:rPr>
        <w:t xml:space="preserve">dužnik ima imovinu </w:t>
      </w:r>
      <w:r w:rsidR="00786FFB">
        <w:rPr>
          <w:sz w:val="24"/>
          <w:szCs w:val="24"/>
        </w:rPr>
        <w:t>odnosno nekretnin</w:t>
      </w:r>
      <w:r w:rsidR="00500C7F">
        <w:rPr>
          <w:sz w:val="24"/>
          <w:szCs w:val="24"/>
        </w:rPr>
        <w:t>e.</w:t>
      </w:r>
    </w:p>
    <w:p w:rsidRDefault="00A1322A" w:rsidP="00A1322A" w:rsidR="00A1322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00C7F" w:rsidP="00A1322A" w:rsidR="00500C7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Vjerovnik Erste&amp;Steiermärkische Bank d.d., Rijeka, Jadranski trg 3a,  </w:t>
      </w:r>
      <w:r w:rsidRPr="00500C7F">
        <w:rPr>
          <w:sz w:val="24"/>
          <w:szCs w:val="24"/>
        </w:rPr>
        <w:t xml:space="preserve">podnio je </w:t>
      </w:r>
      <w:r w:rsidR="00341CE3">
        <w:rPr>
          <w:sz w:val="24"/>
          <w:szCs w:val="24"/>
        </w:rPr>
        <w:t xml:space="preserve">dana 11. ožujka 2016. </w:t>
      </w:r>
      <w:r w:rsidRPr="00500C7F">
        <w:rPr>
          <w:sz w:val="24"/>
          <w:szCs w:val="24"/>
        </w:rPr>
        <w:t>prijedlog za otvaranje stečajnog postupka nad dužnikom te je izvijestio sud</w:t>
      </w:r>
      <w:r>
        <w:rPr>
          <w:sz w:val="24"/>
          <w:szCs w:val="24"/>
        </w:rPr>
        <w:t xml:space="preserve"> da je dužnik </w:t>
      </w:r>
      <w:r w:rsidR="00870DB3">
        <w:rPr>
          <w:sz w:val="24"/>
          <w:szCs w:val="24"/>
        </w:rPr>
        <w:t xml:space="preserve">vlasnik nekretnina upisanih u zk. ul. br. 4638 i 32, k.o. Stupnik i zk. ul. br. 7048, 7066 i 6053, k.o. Pag. </w:t>
      </w:r>
    </w:p>
    <w:p w:rsidRDefault="00870DB3" w:rsidP="00870DB3" w:rsidR="00500C7F" w:rsidRPr="00D7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Branko Jakić, javni bilježnik iz Zagreba, Zelinska 3, </w:t>
      </w:r>
      <w:r w:rsidRPr="00D74FBE">
        <w:rPr>
          <w:sz w:val="24"/>
          <w:szCs w:val="24"/>
        </w:rPr>
        <w:t xml:space="preserve">podnio </w:t>
      </w:r>
      <w:r>
        <w:rPr>
          <w:sz w:val="24"/>
          <w:szCs w:val="24"/>
        </w:rPr>
        <w:t>je</w:t>
      </w:r>
      <w:r w:rsidR="00341CE3">
        <w:rPr>
          <w:sz w:val="24"/>
          <w:szCs w:val="24"/>
        </w:rPr>
        <w:t xml:space="preserve"> dana 15. ožujka 2016.</w:t>
      </w:r>
      <w:r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prijedlog za otvaranje stečajnog postupka nad dužnikom te je izvijest</w:t>
      </w:r>
      <w:r>
        <w:rPr>
          <w:sz w:val="24"/>
          <w:szCs w:val="24"/>
        </w:rPr>
        <w:t xml:space="preserve">io sud da prema dužniku </w:t>
      </w:r>
      <w:r w:rsidRPr="00D74FBE">
        <w:rPr>
          <w:sz w:val="24"/>
          <w:szCs w:val="24"/>
        </w:rPr>
        <w:t xml:space="preserve">ima potraživanje u iznosu od </w:t>
      </w:r>
      <w:r>
        <w:rPr>
          <w:sz w:val="24"/>
          <w:szCs w:val="24"/>
        </w:rPr>
        <w:t xml:space="preserve">8.131,19 kn, a koje se temelji na neplaćenim računima br. 3500/10, 4237/10, 6862/10, 684/11, 1489/11, 3239/11, 3543/11, 3996/11, 5651/11, 7191/11, 5454/12, 924/13 i 1713/VP/1.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E35F01">
        <w:rPr>
          <w:sz w:val="24"/>
          <w:szCs w:val="24"/>
        </w:rPr>
        <w:t>30</w:t>
      </w:r>
      <w:r w:rsidR="00341CE3">
        <w:rPr>
          <w:sz w:val="24"/>
          <w:szCs w:val="24"/>
        </w:rPr>
        <w:t xml:space="preserve">. lipnja </w:t>
      </w:r>
      <w:r w:rsidR="00786FFB">
        <w:rPr>
          <w:sz w:val="24"/>
          <w:szCs w:val="24"/>
        </w:rPr>
        <w:t>2016. godine</w:t>
      </w:r>
    </w:p>
    <w:p w:rsidRDefault="00F7706A" w:rsidP="00A1322A" w:rsidR="00F7706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FB179E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FB179E" w:rsidP="009F29C1" w:rsidR="00FB179E" w:rsidRPr="00FB179E">
      <w:pPr>
        <w:ind w:firstLine="708" w:left="4248"/>
        <w:rPr>
          <w:sz w:val="24"/>
          <w:szCs w:val="24"/>
        </w:rPr>
      </w:pPr>
      <w:r w:rsidRPr="00FB179E">
        <w:rPr>
          <w:sz w:val="24"/>
          <w:szCs w:val="24"/>
        </w:rPr>
        <w:t>Za točnost otpravka-ovlašteni službenik:</w:t>
      </w:r>
    </w:p>
    <w:p w:rsidRDefault="00FB179E" w:rsidR="00FB179E" w:rsidRPr="00FB179E">
      <w:pPr>
        <w:rPr>
          <w:sz w:val="24"/>
          <w:szCs w:val="24"/>
        </w:rPr>
      </w:pPr>
      <w:r w:rsidRPr="00FB179E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FB179E" w:rsidP="00887D4D" w:rsidR="00FB179E" w:rsidRPr="003E5BAA"/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B179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143C1F">
          <w:rPr>
            <w:sz w:val="24"/>
            <w:szCs w:val="24"/>
          </w:rPr>
          <w:t>75. St-9376/2015-11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91E24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3C1F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41CE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0C7F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0DB3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573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35F01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687"/>
    <w:rsid w:val="00F60181"/>
    <w:rsid w:val="00F61ECB"/>
    <w:rsid w:val="00F67D2B"/>
    <w:rsid w:val="00F711D0"/>
    <w:rsid w:val="00F7706A"/>
    <w:rsid w:val="00F77D03"/>
    <w:rsid w:val="00F80EE4"/>
    <w:rsid w:val="00F86025"/>
    <w:rsid w:val="00F862D9"/>
    <w:rsid w:val="00FA3EBE"/>
    <w:rsid w:val="00FA672B"/>
    <w:rsid w:val="00FA7C26"/>
    <w:rsid w:val="00FB179E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7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7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7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7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7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7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9376</izvorni_sadrzaj>
    <derivirana_varijabla naziv="DomainObject.Predmet.Broj_1">9376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St-9376/2015</izvorni_sadrzaj>
    <derivirana_varijabla naziv="DomainObject.Predmet.OznakaBroj_1">St-9376/2015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LASIĆ GRADNJA d.o.o. za građenje zastupanog po punomoćniku IVAN LASIĆ</izvorni_sadrzaj>
    <derivirana_varijabla naziv="DomainObject.Predmet.ProtustrankaFormated_1">  LASIĆ GRADNJA d.o.o. za građenje zastupanog po punomoćniku IVAN LASIĆ</derivirana_varijabla>
  </DomainObject.Predmet.ProtustrankaFormated>
  <DomainObject.Predmet.ProtustrankaFormatedOIB>
    <izvorni_sadrzaj>  LASIĆ GRADNJA d.o.o. za građenje, OIB 98832330545 zastupanog po punomoćniku IVAN LASIĆ</izvorni_sadrzaj>
    <derivirana_varijabla naziv="DomainObject.Predmet.ProtustrankaFormatedOIB_1">  LASIĆ GRADNJA d.o.o. za građenje, OIB 98832330545 zastupanog po punomoćniku IVAN LASIĆ</derivirana_varijabla>
  </DomainObject.Predmet.ProtustrankaFormatedOIB>
  <DomainObject.Predmet.ProtustrankaFormatedWithAdress>
    <izvorni_sadrzaj> LASIĆ GRADNJA d.o.o. za građenje, Gornjostupnička 1 b, 10255 Gornji Stupnik zastupanog po punomoćniku IVAN LASIĆ</izvorni_sadrzaj>
    <derivirana_varijabla naziv="DomainObject.Predmet.ProtustrankaFormatedWithAdress_1"> LASIĆ GRADNJA d.o.o. za građenje, Gornjostupnička 1 b, 10255 Gornji Stupnik zastupanog po punomoćniku IVAN LASIĆ</derivirana_varijabla>
  </DomainObject.Predmet.ProtustrankaFormatedWithAdress>
  <DomainObject.Predmet.ProtustrankaFormatedWithAdressOIB>
    <izvorni_sadrzaj> LASIĆ GRADNJA d.o.o. za građenje, OIB 98832330545, Gornjostupnička 1 b, 10255 Gornji Stupnik zastupanog po punomoćniku IVAN LASIĆ</izvorni_sadrzaj>
    <derivirana_varijabla naziv="DomainObject.Predmet.ProtustrankaFormatedWithAdressOIB_1"> LASIĆ GRADNJA d.o.o. za građenje, OIB 98832330545, Gornjostupnička 1 b, 10255 Gornji Stupnik zastupanog po punomoćniku IVAN LASIĆ</derivirana_varijabla>
  </DomainObject.Predmet.ProtustrankaFormatedWithAdressOIB>
  <DomainObject.Predmet.ProtustrankaWithAdress>
    <izvorni_sadrzaj>LASIĆ GRADNJA d.o.o. za građenje Gornjostupnička 1 b, 10255 Gornji Stupnik</izvorni_sadrzaj>
    <derivirana_varijabla naziv="DomainObject.Predmet.ProtustrankaWithAdress_1">LASIĆ GRADNJA d.o.o. za građenje Gornjostupnička 1 b, 10255 Gornji Stupnik</derivirana_varijabla>
  </DomainObject.Predmet.ProtustrankaWithAdress>
  <DomainObject.Predmet.ProtustrankaWithAdressOIB>
    <izvorni_sadrzaj>LASIĆ GRADNJA d.o.o. za građenje, OIB 98832330545, Gornjostupnička 1 b, 10255 Gornji Stupnik</izvorni_sadrzaj>
    <derivirana_varijabla naziv="DomainObject.Predmet.ProtustrankaWithAdressOIB_1">LASIĆ GRADNJA d.o.o. za građenje, OIB 98832330545, Gornjostupnička 1 b, 10255 Gornji Stupnik</derivirana_varijabla>
  </DomainObject.Predmet.ProtustrankaWithAdressOIB>
  <DomainObject.Predmet.ProtustrankaNazivFormated>
    <izvorni_sadrzaj>LASIĆ GRADNJA d.o.o. za građenje</izvorni_sadrzaj>
    <derivirana_varijabla naziv="DomainObject.Predmet.ProtustrankaNazivFormated_1">LASIĆ GRADNJA d.o.o. za građenje</derivirana_varijabla>
  </DomainObject.Predmet.ProtustrankaNazivFormated>
  <DomainObject.Predmet.ProtustrankaNazivFormatedOIB>
    <izvorni_sadrzaj>LASIĆ GRADNJA d.o.o. za građenje, OIB 98832330545</izvorni_sadrzaj>
    <derivirana_varijabla naziv="DomainObject.Predmet.ProtustrankaNazivFormatedOIB_1">LASIĆ GRADNJA d.o.o. za građenje, OIB 98832330545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LASIĆ GRADNJA d.o.o. za građenje zastupanog po punomoćniku IVAN LASIĆ</item>
    </izvorni_sadrzaj>
    <derivirana_varijabla naziv="DomainObject.Predmet.ProtuStrankaListFormated_1">
      <item>LASIĆ GRADNJA d.o.o. za građenje zastupanog po punomoćniku IVAN LASIĆ</item>
    </derivirana_varijabla>
  </DomainObject.Predmet.ProtuStrankaListFormated>
  <DomainObject.Predmet.ProtuStrankaListFormatedOIB>
    <izvorni_sadrzaj>
      <item>LASIĆ GRADNJA d.o.o. za građenje, OIB 98832330545 zastupanog po punomoćniku IVAN LASIĆ</item>
    </izvorni_sadrzaj>
    <derivirana_varijabla naziv="DomainObject.Predmet.ProtuStrankaListFormatedOIB_1">
      <item>LASIĆ GRADNJA d.o.o. za građenje, OIB 98832330545 zastupanog po punomoćniku IVAN LASIĆ</item>
    </derivirana_varijabla>
  </DomainObject.Predmet.ProtuStrankaListFormatedOIB>
  <DomainObject.Predmet.ProtuStrankaListFormatedWithAdress>
    <izvorni_sadrzaj>
      <item>LASIĆ GRADNJA d.o.o. za građenje, Gornjostupnička 1 b, 10255 Gornji Stupnik zastupanog po punomoćniku IVAN LASIĆ</item>
    </izvorni_sadrzaj>
    <derivirana_varijabla naziv="DomainObject.Predmet.ProtuStrankaListFormatedWithAdress_1">
      <item>LASIĆ GRADNJA d.o.o. za građenje, Gornjostupnička 1 b, 10255 Gornji Stupnik zastupanog po punomoćniku IVAN LASIĆ</item>
    </derivirana_varijabla>
  </DomainObject.Predmet.ProtuStrankaListFormatedWithAdress>
  <DomainObject.Predmet.ProtuStrankaListFormatedWithAdressOIB>
    <izvorni_sadrzaj>
      <item>LASIĆ GRADNJA d.o.o. za građenje, OIB 98832330545, Gornjostupnička 1 b, 10255 Gornji Stupnik zastupanog po punomoćniku IVAN LASIĆ</item>
    </izvorni_sadrzaj>
    <derivirana_varijabla naziv="DomainObject.Predmet.ProtuStrankaListFormatedWithAdressOIB_1">
      <item>LASIĆ GRADNJA d.o.o. za građenje, OIB 98832330545, Gornjostupnička 1 b, 10255 Gornji Stupnik zastupanog po punomoćniku IVAN LASIĆ</item>
    </derivirana_varijabla>
  </DomainObject.Predmet.ProtuStrankaListFormatedWithAdressOIB>
  <DomainObject.Predmet.ProtuStrankaListNazivFormated>
    <izvorni_sadrzaj>
      <item>LASIĆ GRADNJA d.o.o. za građenje</item>
    </izvorni_sadrzaj>
    <derivirana_varijabla naziv="DomainObject.Predmet.ProtuStrankaListNazivFormated_1">
      <item>LASIĆ GRADNJA d.o.o. za građenje</item>
    </derivirana_varijabla>
  </DomainObject.Predmet.ProtuStrankaListNazivFormated>
  <DomainObject.Predmet.ProtuStrankaListNazivFormatedOIB>
    <izvorni_sadrzaj>
      <item>LASIĆ GRADNJA d.o.o. za građenje, OIB 98832330545</item>
    </izvorni_sadrzaj>
    <derivirana_varijabla naziv="DomainObject.Predmet.ProtuStrankaListNazivFormatedOIB_1">
      <item>LASIĆ GRADNJA d.o.o. za građenje, OIB 98832330545</item>
    </derivirana_varijabla>
  </DomainObject.Predmet.ProtuStrankaListNazivFormatedOIB>
  <DomainObject.Predmet.OstaliListFormated>
    <izvorni_sadrzaj>
      <item>IVAN LASIĆ punomoćnik sudionika u postupku LASIĆ GRADNJA d.o.o. za građenje</item>
    </izvorni_sadrzaj>
    <derivirana_varijabla naziv="DomainObject.Predmet.OstaliListFormated_1">
      <item>IVAN LASIĆ punomoćnik sudionika u postupku LASIĆ GRADNJA d.o.o. za građenje</item>
    </derivirana_varijabla>
  </DomainObject.Predmet.OstaliListFormated>
  <DomainObject.Predmet.OstaliListFormatedOIB>
    <izvorni_sadrzaj>
      <item>IVAN LASIĆ, OIB 54113083264 punomoćnik sudionika u postupku LASIĆ GRADNJA d.o.o. za građenje</item>
    </izvorni_sadrzaj>
    <derivirana_varijabla naziv="DomainObject.Predmet.OstaliListFormatedOIB_1">
      <item>IVAN LASIĆ, OIB 54113083264 punomoćnik sudionika u postupku LASIĆ GRADNJA d.o.o. za građenje</item>
    </derivirana_varijabla>
  </DomainObject.Predmet.OstaliListFormatedOIB>
  <DomainObject.Predmet.OstaliListFormatedWithAdress>
    <izvorni_sadrzaj>
      <item>IVAN LASIĆ, DOMOVIĆEVA 3, 10255 Gornji Stupnik punomoćnik sudionika u postupku LASIĆ GRADNJA d.o.o. za građenje</item>
    </izvorni_sadrzaj>
    <derivirana_varijabla naziv="DomainObject.Predmet.OstaliListFormatedWithAdress_1">
      <item>IVAN LASIĆ, DOMOVIĆEVA 3, 10255 Gornji Stupnik punomoćnik sudionika u postupku LASIĆ GRADNJA d.o.o. za građenje</item>
    </derivirana_varijabla>
  </DomainObject.Predmet.OstaliListFormatedWithAdress>
  <DomainObject.Predmet.OstaliListFormatedWithAdressOIB>
    <izvorni_sadrzaj>
      <item>IVAN LASIĆ, OIB 54113083264, DOMOVIĆEVA 3, 10255 Gornji Stupnik punomoćnik sudionika u postupku LASIĆ GRADNJA d.o.o. za građenje</item>
    </izvorni_sadrzaj>
    <derivirana_varijabla naziv="DomainObject.Predmet.OstaliListFormatedWithAdressOIB_1">
      <item>IVAN LASIĆ, OIB 54113083264, DOMOVIĆEVA 3, 10255 Gornji Stupnik punomoćnik sudionika u postupku LASIĆ GRADNJA d.o.o. za građenje</item>
    </derivirana_varijabla>
  </DomainObject.Predmet.OstaliListFormatedWithAdressOIB>
  <DomainObject.Predmet.OstaliListNazivFormated>
    <izvorni_sadrzaj>
      <item>IVAN LASIĆ</item>
    </izvorni_sadrzaj>
    <derivirana_varijabla naziv="DomainObject.Predmet.OstaliListNazivFormated_1">
      <item>IVAN LASIĆ</item>
    </derivirana_varijabla>
  </DomainObject.Predmet.OstaliListNazivFormated>
  <DomainObject.Predmet.OstaliListNazivFormatedOIB>
    <izvorni_sadrzaj>
      <item>IVAN LASIĆ, OIB 54113083264</item>
    </izvorni_sadrzaj>
    <derivirana_varijabla naziv="DomainObject.Predmet.OstaliListNazivFormatedOIB_1">
      <item>IVAN LASIĆ, OIB 54113083264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LASIĆ GRADNJA d.o.o. za građenje</izvorni_sadrzaj>
    <derivirana_varijabla naziv="DomainObject.Predmet.ProtustrankaIDrugi_1">LASIĆ GRADNJA 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LASIĆ GRADNJA d.o.o. za građenje, OIB 98832330545, Gornjostupnička 1 b, 10255 Gornji Stupnik</izvorni_sadrzaj>
    <derivirana_varijabla naziv="DomainObject.Predmet.ProtustrankaIDrugiAdressOIB_1">LASIĆ GRADNJA d.o.o. za građenje, OIB 98832330545, Gornjostupnička 1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LASIĆ GRADNJA d.o.o. za građenje</item>
      <item>IVAN LASIĆ</item>
    </izvorni_sadrzaj>
    <derivirana_varijabla naziv="DomainObject.Predmet.SudioniciListNaziv_1">
      <item>FINA Regionalni centar Zagreb</item>
      <item>LASIĆ GRADNJA d.o.o. za građenje</item>
      <item>IVAN 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LASIĆ GRADNJA d.o.o. za građenje, OIB 98832330545, Gornjostupnička 1 b,10255 Gornji Stupnik</item>
      <item>IVAN LASIĆ, OIB 54113083264, DOMOVIĆEVA 3,10255 Gornji Stupnik</item>
    </izvorni_sadrzaj>
    <derivirana_varijabla naziv="DomainObject.Predmet.SudioniciListAdressOIB_1">
      <item>FINA Regionalni centar Zagreb, OIB 85821130368, Trg svibanjskih žrtava 1995. 1,10000 Zagreb</item>
      <item>LASIĆ GRADNJA d.o.o. za građenje, OIB 98832330545, Gornjostupnička 1 b,10255 Gornji Stupnik</item>
      <item>IVAN LASIĆ, OIB 54113083264, DOMOVIĆEVA 3,10255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98832330545</item>
      <item>, OIB 54113083264</item>
    </izvorni_sadrzaj>
    <derivirana_varijabla naziv="DomainObject.Predmet.SudioniciListNazivOIB_1">
      <item>, OIB 85821130368</item>
      <item>, OIB 98832330545</item>
      <item>, OIB 54113083264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3310</properties:Characters>
  <properties:Lines>81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2016-05-23T06:01:00Z</dcterms:created>
  <dc:creator>Korisnik</dc:creator>
  <cp:lastModifiedBy>Anita Ban</cp:lastModifiedBy>
  <cp:lastPrinted>2016-05-23T06:20:00Z</cp:lastPrinted>
  <dcterms:modified xmlns:xsi="http://www.w3.org/2001/XMLSchema-instance" xsi:type="dcterms:W3CDTF">2016-07-01T06:24:00Z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