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7888" w14:paraId="9417888" w:rsidRDefault="00683F4F" w:rsidR="00683F4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3F4F" w:rsidP="00431FD5" w:rsidR="00683F4F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406539">
        <w:rPr>
          <w:rFonts w:hAnsi="Times New Roman" w:ascii="Times New Roman"/>
          <w:szCs w:val="24"/>
          <w:lang w:val="hr-HR"/>
        </w:rPr>
        <w:t>9042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683F4F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406539" w:rsidRPr="00406539">
        <w:rPr>
          <w:rFonts w:hAnsi="Times New Roman" w:ascii="Times New Roman"/>
          <w:szCs w:val="24"/>
          <w:lang w:val="hr-HR"/>
        </w:rPr>
        <w:t>KULTURNO UMJETNIČKO DRUŠTVO MONTENEGRO ZAGREB, Zagreb, Vinogradska 17, OIB: 89697015598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683F4F">
        <w:rPr>
          <w:rFonts w:hAnsi="Times New Roman" w:ascii="Times New Roman"/>
          <w:szCs w:val="24"/>
        </w:rPr>
        <w:t>08. ožujka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406539" w:rsidRPr="00406539">
        <w:rPr>
          <w:rFonts w:hAnsi="Times New Roman" w:ascii="Times New Roman"/>
          <w:szCs w:val="24"/>
          <w:lang w:val="hr-HR"/>
        </w:rPr>
        <w:t>KULTURNO UMJETNIČKO DRUŠTVO MONTENEGRO ZAGREB, Zagreb, Vinogradska 17, OIB: 89697015598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683F4F" w:rsidP="006C314D" w:rsidR="00683F4F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06539" w:rsidRPr="00406539">
        <w:rPr>
          <w:rFonts w:hAnsi="Times New Roman" w:ascii="Times New Roman"/>
          <w:szCs w:val="24"/>
          <w:lang w:val="hr-HR"/>
        </w:rPr>
        <w:t>KULTURNO UMJETNIČKO DR</w:t>
      </w:r>
      <w:r w:rsidR="00406539">
        <w:rPr>
          <w:rFonts w:hAnsi="Times New Roman" w:ascii="Times New Roman"/>
          <w:szCs w:val="24"/>
          <w:lang w:val="hr-HR"/>
        </w:rPr>
        <w:t>UŠTVO MONTENEGRO ZAGREB, Zagreb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</w:t>
      </w:r>
      <w:r w:rsidR="00627967" w:rsidRPr="00B81EAC">
        <w:rPr>
          <w:rFonts w:hAnsi="Times New Roman" w:ascii="Times New Roman"/>
          <w:szCs w:val="24"/>
        </w:rPr>
        <w:lastRenderedPageBreak/>
        <w:t xml:space="preserve">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406539">
        <w:rPr>
          <w:rFonts w:hAnsi="Times New Roman" w:ascii="Times New Roman"/>
          <w:szCs w:val="24"/>
        </w:rPr>
        <w:t>754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406539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683F4F">
        <w:rPr>
          <w:rFonts w:hAnsi="Times New Roman" w:ascii="Times New Roman"/>
          <w:szCs w:val="24"/>
        </w:rPr>
        <w:t>08.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83F4F" w:rsidR="006C314D" w:rsidRPr="00B81EAC">
      <w:pPr>
        <w:jc w:val="right"/>
        <w:rPr>
          <w:rFonts w:hAnsi="Times New Roman" w:ascii="Times New Roman"/>
          <w:szCs w:val="24"/>
        </w:rPr>
      </w:pPr>
    </w:p>
    <w:p w:rsidRDefault="00DE7483" w:rsidP="00683F4F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683F4F" w:rsidR="00EE5750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683F4F">
        <w:rPr>
          <w:rFonts w:hAnsi="Times New Roman" w:ascii="Times New Roman"/>
          <w:szCs w:val="24"/>
        </w:rPr>
        <w:t>, v.r.</w:t>
      </w:r>
    </w:p>
    <w:p w:rsidRDefault="00683F4F" w:rsidP="00683F4F" w:rsidR="00683F4F" w:rsidRPr="00B81EAC">
      <w:pPr>
        <w:jc w:val="right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683F4F" w:rsidR="00683F4F">
      <w:pPr>
        <w:jc w:val="both"/>
        <w:rPr>
          <w:rFonts w:hAnsi="Times New Roman" w:ascii="Times New Roman"/>
          <w:szCs w:val="24"/>
        </w:rPr>
      </w:pPr>
    </w:p>
    <w:p w:rsidRDefault="00683F4F" w:rsidP="001745C1" w:rsidR="00683F4F">
      <w:pPr>
        <w:jc w:val="right"/>
        <w:rPr>
          <w:rFonts w:hAnsi="Times New Roman" w:ascii="Times New Roman"/>
        </w:rPr>
      </w:pPr>
    </w:p>
    <w:p w:rsidRDefault="00683F4F" w:rsidP="001745C1" w:rsidR="00683F4F" w:rsidRPr="00683F4F">
      <w:pPr>
        <w:jc w:val="right"/>
        <w:rPr>
          <w:rFonts w:hAnsi="Times New Roman" w:ascii="Times New Roman"/>
        </w:rPr>
      </w:pPr>
      <w:r w:rsidRPr="00683F4F">
        <w:rPr>
          <w:rFonts w:hAnsi="Times New Roman" w:ascii="Times New Roman"/>
        </w:rPr>
        <w:t>Za točnost otpravka-ovlašteni službenik:</w:t>
      </w:r>
      <w:r w:rsidRPr="00683F4F">
        <w:rPr>
          <w:rFonts w:hAnsi="Times New Roman" w:ascii="Times New Roman"/>
        </w:rPr>
        <w:br/>
        <w:t>Ivana Rogić</w:t>
      </w:r>
    </w:p>
    <w:p w:rsidRDefault="006C314D" w:rsidP="00683F4F" w:rsidR="006C314D" w:rsidRPr="00683F4F">
      <w:pPr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683F4F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83F4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683F4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St-9042/15-5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A073B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6539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83F4F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A0717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F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F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9042</izvorni_sadrzaj>
    <derivirana_varijabla naziv="DomainObject.Predmet.Broj_1">9042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St-9042/2015</izvorni_sadrzaj>
    <derivirana_varijabla naziv="DomainObject.Predmet.OznakaBroj_1">St-9042/2015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MONTENEGRO ZAGREB</izvorni_sadrzaj>
    <derivirana_varijabla naziv="DomainObject.Predmet.ProtustrankaFormated_1">  KULTURNO UMJETNIČKO DRUŠTVO MONTENEGRO ZAGREB</derivirana_varijabla>
  </DomainObject.Predmet.ProtustrankaFormated>
  <DomainObject.Predmet.ProtustrankaFormatedOIB>
    <izvorni_sadrzaj>  KULTURNO UMJETNIČKO DRUŠTVO MONTENEGRO ZAGREB, OIB 89697015598</izvorni_sadrzaj>
    <derivirana_varijabla naziv="DomainObject.Predmet.ProtustrankaFormatedOIB_1">  KULTURNO UMJETNIČKO DRUŠTVO MONTENEGRO ZAGREB, OIB 89697015598</derivirana_varijabla>
  </DomainObject.Predmet.ProtustrankaFormatedOIB>
  <DomainObject.Predmet.ProtustrankaFormatedWithAdress>
    <izvorni_sadrzaj> KULTURNO UMJETNIČKO DRUŠTVO MONTENEGRO ZAGREB, Vinogradska 17, 10000 Zagreb</izvorni_sadrzaj>
    <derivirana_varijabla naziv="DomainObject.Predmet.ProtustrankaFormatedWithAdress_1"> KULTURNO UMJETNIČKO DRUŠTVO MONTENEGRO ZAGREB, Vinogradska 17, 10000 Zagreb</derivirana_varijabla>
  </DomainObject.Predmet.ProtustrankaFormatedWithAdress>
  <DomainObject.Predmet.ProtustrankaFormatedWithAdressOIB>
    <izvorni_sadrzaj> KULTURNO UMJETNIČKO DRUŠTVO MONTENEGRO ZAGREB, OIB 89697015598, Vinogradska 17, 10000 Zagreb</izvorni_sadrzaj>
    <derivirana_varijabla naziv="DomainObject.Predmet.ProtustrankaFormatedWithAdressOIB_1"> KULTURNO UMJETNIČKO DRUŠTVO MONTENEGRO ZAGREB, OIB 89697015598, Vinogradska 17, 10000 Zagreb</derivirana_varijabla>
  </DomainObject.Predmet.ProtustrankaFormatedWithAdressOIB>
  <DomainObject.Predmet.ProtustrankaWithAdress>
    <izvorni_sadrzaj>KULTURNO UMJETNIČKO DRUŠTVO MONTENEGRO ZAGREB Vinogradska 17, 10000 Zagreb</izvorni_sadrzaj>
    <derivirana_varijabla naziv="DomainObject.Predmet.ProtustrankaWithAdress_1">KULTURNO UMJETNIČKO DRUŠTVO MONTENEGRO ZAGREB Vinogradska 17, 10000 Zagreb</derivirana_varijabla>
  </DomainObject.Predmet.ProtustrankaWithAdress>
  <DomainObject.Predmet.ProtustrankaWithAdressOIB>
    <izvorni_sadrzaj>KULTURNO UMJETNIČKO DRUŠTVO MONTENEGRO ZAGREB, OIB 89697015598, Vinogradska 17, 10000 Zagreb</izvorni_sadrzaj>
    <derivirana_varijabla naziv="DomainObject.Predmet.ProtustrankaWithAdressOIB_1">KULTURNO UMJETNIČKO DRUŠTVO MONTENEGRO ZAGREB, OIB 89697015598, Vinogradska 17, 10000 Zagreb</derivirana_varijabla>
  </DomainObject.Predmet.ProtustrankaWithAdressOIB>
  <DomainObject.Predmet.ProtustrankaNazivFormated>
    <izvorni_sadrzaj>KULTURNO UMJETNIČKO DRUŠTVO MONTENEGRO ZAGREB</izvorni_sadrzaj>
    <derivirana_varijabla naziv="DomainObject.Predmet.ProtustrankaNazivFormated_1">KULTURNO UMJETNIČKO DRUŠTVO MONTENEGRO ZAGREB</derivirana_varijabla>
  </DomainObject.Predmet.ProtustrankaNazivFormated>
  <DomainObject.Predmet.ProtustrankaNazivFormatedOIB>
    <izvorni_sadrzaj>KULTURNO UMJETNIČKO DRUŠTVO MONTENEGRO ZAGREB, OIB 89697015598</izvorni_sadrzaj>
    <derivirana_varijabla naziv="DomainObject.Predmet.ProtustrankaNazivFormatedOIB_1">KULTURNO UMJETNIČKO DRUŠTVO MONTENEGRO ZAGREB, OIB 89697015598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MONTENEGRO ZAGREB</item>
    </izvorni_sadrzaj>
    <derivirana_varijabla naziv="DomainObject.Predmet.ProtuStrankaListFormated_1">
      <item>KULTURNO UMJETNIČKO DRUŠTVO MONTENEGRO ZAGREB</item>
    </derivirana_varijabla>
  </DomainObject.Predmet.ProtuStrankaListFormated>
  <DomainObject.Predmet.ProtuStrankaListFormatedOIB>
    <izvorni_sadrzaj>
      <item>KULTURNO UMJETNIČKO DRUŠTVO MONTENEGRO ZAGREB, OIB 89697015598</item>
    </izvorni_sadrzaj>
    <derivirana_varijabla naziv="DomainObject.Predmet.ProtuStrankaListFormatedOIB_1">
      <item>KULTURNO UMJETNIČKO DRUŠTVO MONTENEGRO ZAGREB, OIB 89697015598</item>
    </derivirana_varijabla>
  </DomainObject.Predmet.ProtuStrankaListFormatedOIB>
  <DomainObject.Predmet.ProtuStrankaListFormatedWithAdress>
    <izvorni_sadrzaj>
      <item>KULTURNO UMJETNIČKO DRUŠTVO MONTENEGRO ZAGREB, Vinogradska 17, 10000 Zagreb</item>
    </izvorni_sadrzaj>
    <derivirana_varijabla naziv="DomainObject.Predmet.ProtuStrankaListFormatedWithAdress_1">
      <item>KULTURNO UMJETNIČKO DRUŠTVO MONTENEGRO ZAGREB, Vinogradska 17, 10000 Zagreb</item>
    </derivirana_varijabla>
  </DomainObject.Predmet.ProtuStrankaListFormatedWithAdress>
  <DomainObject.Predmet.ProtuStrankaListFormatedWithAdressOIB>
    <izvorni_sadrzaj>
      <item>KULTURNO UMJETNIČKO DRUŠTVO MONTENEGRO ZAGREB, OIB 89697015598, Vinogradska 17, 10000 Zagreb</item>
    </izvorni_sadrzaj>
    <derivirana_varijabla naziv="DomainObject.Predmet.ProtuStrankaListFormatedWithAdressOIB_1">
      <item>KULTURNO UMJETNIČKO DRUŠTVO MONTENEGRO ZAGREB, OIB 89697015598, Vinogradska 17, 10000 Zagreb</item>
    </derivirana_varijabla>
  </DomainObject.Predmet.ProtuStrankaListFormatedWithAdressOIB>
  <DomainObject.Predmet.ProtuStrankaListNazivFormated>
    <izvorni_sadrzaj>
      <item>KULTURNO UMJETNIČKO DRUŠTVO MONTENEGRO ZAGREB</item>
    </izvorni_sadrzaj>
    <derivirana_varijabla naziv="DomainObject.Predmet.ProtuStrankaListNazivFormated_1">
      <item>KULTURNO UMJETNIČKO DRUŠTVO MONTENEGRO ZAGREB</item>
    </derivirana_varijabla>
  </DomainObject.Predmet.ProtuStrankaListNazivFormated>
  <DomainObject.Predmet.ProtuStrankaListNazivFormatedOIB>
    <izvorni_sadrzaj>
      <item>KULTURNO UMJETNIČKO DRUŠTVO MONTENEGRO ZAGREB, OIB 89697015598</item>
    </izvorni_sadrzaj>
    <derivirana_varijabla naziv="DomainObject.Predmet.ProtuStrankaListNazivFormatedOIB_1">
      <item>KULTURNO UMJETNIČKO DRUŠTVO MONTENEGRO ZAGREB, OIB 89697015598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MONTENEGRO ZAGREB</izvorni_sadrzaj>
    <derivirana_varijabla naziv="DomainObject.Predmet.ProtustrankaIDrugi_1">KULTURNO UMJETNIČKO DRUŠTVO MONTENEGRO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MONTENEGRO ZAGREB, OIB 89697015598, Vinogradska 17, 10000 Zagreb</izvorni_sadrzaj>
    <derivirana_varijabla naziv="DomainObject.Predmet.ProtustrankaIDrugiAdressOIB_1">KULTURNO UMJETNIČKO DRUŠTVO MONTENEGRO ZAGREB, OIB 89697015598, Vinogradska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MONTENEGRO ZAGREB</item>
    </izvorni_sadrzaj>
    <derivirana_varijabla naziv="DomainObject.Predmet.SudioniciListNaziv_1">
      <item>FINA Regionalni centar Zagreb</item>
      <item>KULTURNO UMJETNIČKO DRUŠTVO MONTENEGRO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MONTENEGRO ZAGREB, OIB 89697015598, Vinogradska 17,10000 Zagreb</item>
    </izvorni_sadrzaj>
    <derivirana_varijabla naziv="DomainObject.Predmet.SudioniciListAdressOIB_1">
      <item>FINA Regionalni centar Zagreb, OIB 85821130368, Trg svibanjskih žrtava 1995. 1,10000 Zagreb</item>
      <item>KULTURNO UMJETNIČKO DRUŠTVO MONTENEGRO ZAGREB, OIB 89697015598, Vinogradska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89697015598</item>
    </izvorni_sadrzaj>
    <derivirana_varijabla naziv="DomainObject.Predmet.SudioniciListNazivOIB_1">
      <item>, OIB 85821130368</item>
      <item>, OIB 89697015598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9C350-63CE-4BEF-B818-C4DBD7D93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2464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2016-03-07T13:55:00Z</dcterms:created>
  <dc:creator>Sudsko vijeæe</dc:creator>
  <cp:lastModifiedBy>Ivana Rogić</cp:lastModifiedBy>
  <cp:lastPrinted>2016-03-08T07:54:00Z</cp:lastPrinted>
  <dcterms:modified xmlns:xsi="http://www.w3.org/2001/XMLSchema-instance" xsi:type="dcterms:W3CDTF">2016-03-08T07:55:00Z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