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f571297" w14:paraId="f571297" w:rsidRDefault="00F911B2" w:rsidP="00BD0DFD" w:rsidR="00F911B2">
      <w:pPr>
        <w15:collapsed w:val="false"/>
      </w:pPr>
    </w:p>
    <w:p w:rsidRDefault="001C613C" w:rsidP="00BD0DFD" w:rsidR="001C613C" w:rsidRPr="002722A7"/>
    <w:p w:rsidRDefault="00977C1F" w:rsidP="00977C1F" w:rsidR="00977C1F">
      <w:pPr>
        <w:jc w:val="center"/>
      </w:pPr>
      <w:r>
        <w:t>REPUBLIKA HRVATSKA</w:t>
      </w:r>
    </w:p>
    <w:p w:rsidRDefault="00977C1F" w:rsidP="00977C1F" w:rsidR="00977C1F">
      <w:pPr>
        <w:jc w:val="center"/>
      </w:pPr>
      <w:r>
        <w:t>R J E Š E N J E</w:t>
      </w:r>
    </w:p>
    <w:p w:rsidRDefault="00977C1F" w:rsidP="00977C1F" w:rsidR="00977C1F">
      <w:pPr>
        <w:jc w:val="both"/>
      </w:pPr>
    </w:p>
    <w:p w:rsidRDefault="00977C1F" w:rsidP="00977C1F" w:rsidR="00977C1F">
      <w:pPr>
        <w:jc w:val="both"/>
      </w:pPr>
    </w:p>
    <w:p w:rsidRDefault="00977C1F" w:rsidP="00977C1F" w:rsidR="00977C1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COLOR PRINT d.o.o., Vukovar, </w:t>
      </w:r>
      <w:proofErr w:type="spellStart"/>
      <w:r>
        <w:t>Čvorkovac</w:t>
      </w:r>
      <w:proofErr w:type="spellEnd"/>
      <w:r>
        <w:t xml:space="preserve"> 9, MBS: 030171388, OIB: 80602402830</w:t>
      </w:r>
      <w:r>
        <w:rPr>
          <w:color w:val="000000"/>
        </w:rPr>
        <w:t>, dana 28. prosinac 2018. godine</w:t>
      </w:r>
    </w:p>
    <w:p w:rsidRDefault="00977C1F" w:rsidP="00977C1F" w:rsidR="00977C1F">
      <w:pPr>
        <w:jc w:val="both"/>
      </w:pPr>
    </w:p>
    <w:p w:rsidRDefault="00977C1F" w:rsidP="00977C1F" w:rsidR="00977C1F">
      <w:pPr>
        <w:jc w:val="center"/>
      </w:pPr>
      <w:r>
        <w:t>r i j e š i o  j e</w:t>
      </w:r>
      <w:r>
        <w:tab/>
      </w:r>
      <w:r>
        <w:tab/>
      </w:r>
    </w:p>
    <w:p w:rsidRDefault="00977C1F" w:rsidP="00977C1F" w:rsidR="00977C1F">
      <w:pPr>
        <w:jc w:val="center"/>
      </w:pPr>
      <w:r>
        <w:tab/>
      </w:r>
    </w:p>
    <w:p w:rsidRDefault="00977C1F" w:rsidP="00977C1F" w:rsidR="00977C1F">
      <w:pPr>
        <w:jc w:val="center"/>
      </w:pPr>
      <w:r>
        <w:tab/>
      </w:r>
      <w:r>
        <w:tab/>
      </w:r>
    </w:p>
    <w:p w:rsidRDefault="00977C1F" w:rsidP="00977C1F" w:rsidR="00977C1F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COLOR PRINT d.o.o., Vukovar, </w:t>
      </w:r>
      <w:proofErr w:type="spellStart"/>
      <w:r>
        <w:t>Čvorkovac</w:t>
      </w:r>
      <w:proofErr w:type="spellEnd"/>
      <w:r>
        <w:t xml:space="preserve"> 9, MBS: 030171388, OIB: 80602402830, za dan</w:t>
      </w:r>
    </w:p>
    <w:p w:rsidRDefault="006A2518" w:rsidP="00F602ED" w:rsidR="006A2518">
      <w:pPr>
        <w:jc w:val="both"/>
      </w:pPr>
    </w:p>
    <w:p w:rsidRDefault="006A2518" w:rsidP="00F602ED" w:rsidR="006A2518">
      <w:pPr>
        <w:jc w:val="both"/>
      </w:pPr>
    </w:p>
    <w:p w:rsidRDefault="00624A21" w:rsidP="00F602ED" w:rsidR="00F602E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D15FDA">
        <w:rPr>
          <w:b/>
          <w:u w:val="single"/>
        </w:rPr>
        <w:t>. veljače 2019</w:t>
      </w:r>
      <w:r w:rsidR="00C62A41">
        <w:rPr>
          <w:b/>
          <w:u w:val="single"/>
        </w:rPr>
        <w:t xml:space="preserve">. u </w:t>
      </w:r>
      <w:r w:rsidR="00F602ED">
        <w:rPr>
          <w:b/>
          <w:u w:val="single"/>
        </w:rPr>
        <w:t>9,</w:t>
      </w:r>
      <w:r w:rsidR="00977C1F">
        <w:rPr>
          <w:b/>
          <w:u w:val="single"/>
        </w:rPr>
        <w:t>30</w:t>
      </w:r>
      <w:r w:rsidR="00F602ED">
        <w:rPr>
          <w:b/>
          <w:u w:val="single"/>
        </w:rPr>
        <w:t xml:space="preserve"> sati</w:t>
      </w:r>
    </w:p>
    <w:p w:rsidRDefault="00DA3DF5" w:rsidP="006A2518" w:rsidR="00DA3DF5"/>
    <w:p w:rsidRDefault="006A2518" w:rsidP="006A2518" w:rsidR="006A2518"/>
    <w:p w:rsidRDefault="006A2518" w:rsidP="006A2518" w:rsidR="006A2518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6A2518" w:rsidP="006A2518" w:rsidR="006A2518"/>
    <w:p w:rsidRDefault="006A2518" w:rsidP="006A2518" w:rsidR="006A2518">
      <w:r>
        <w:t>Na ročište se pozivaju:</w:t>
      </w:r>
    </w:p>
    <w:p w:rsidRDefault="006A2518" w:rsidP="006A2518" w:rsidR="006A2518">
      <w:pPr>
        <w:jc w:val="both"/>
      </w:pPr>
      <w:r>
        <w:t>-FINA</w:t>
      </w:r>
    </w:p>
    <w:p w:rsidRDefault="006A2518" w:rsidP="006A2518" w:rsidR="006A2518">
      <w:pPr>
        <w:jc w:val="both"/>
      </w:pPr>
      <w:r>
        <w:t>-ŽDO GUO Vukovar</w:t>
      </w:r>
    </w:p>
    <w:p w:rsidRDefault="006A2518" w:rsidP="006A2518" w:rsidR="006A2518">
      <w:pPr>
        <w:jc w:val="both"/>
      </w:pPr>
      <w:r>
        <w:t xml:space="preserve">-zakonski zastupnik dužnika – direktor Saša </w:t>
      </w:r>
      <w:proofErr w:type="spellStart"/>
      <w:r>
        <w:t>Baran</w:t>
      </w:r>
      <w:proofErr w:type="spellEnd"/>
      <w:r>
        <w:t xml:space="preserve">, OIB: 61234837065, Vukovar, </w:t>
      </w:r>
      <w:proofErr w:type="spellStart"/>
      <w:r>
        <w:t>Čvorkovac</w:t>
      </w:r>
      <w:proofErr w:type="spellEnd"/>
      <w:r>
        <w:t xml:space="preserve"> 9</w:t>
      </w:r>
    </w:p>
    <w:p w:rsidRDefault="00624A21" w:rsidP="00F602ED" w:rsidR="00624A21">
      <w:pPr>
        <w:jc w:val="both"/>
      </w:pPr>
    </w:p>
    <w:p w:rsidRDefault="00F602ED" w:rsidP="00F602ED" w:rsidR="00F602ED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15FDA">
        <w:t>2</w:t>
      </w:r>
      <w:r w:rsidR="006A2518">
        <w:t>8</w:t>
      </w:r>
      <w:r w:rsidR="00D15FDA">
        <w:t>. prosinca</w:t>
      </w:r>
      <w:r>
        <w:t xml:space="preserve"> 2018. </w:t>
      </w:r>
    </w:p>
    <w:p w:rsidRDefault="00F602ED" w:rsidP="00F602ED" w:rsidR="00F602ED">
      <w:pPr>
        <w:jc w:val="both"/>
      </w:pPr>
    </w:p>
    <w:p w:rsidRDefault="00F602ED" w:rsidP="00F602ED" w:rsidR="00F602E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F602ED" w:rsidP="00F602ED" w:rsidR="00F602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6A2518" w:rsidP="00F602ED" w:rsidR="006A2518">
      <w:pPr>
        <w:jc w:val="both"/>
      </w:pP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  <w:r>
        <w:t>Zapisničar: Danijela Špeletić</w:t>
      </w:r>
    </w:p>
    <w:p w:rsidRDefault="00F602ED" w:rsidP="00F602ED" w:rsidR="00F602ED">
      <w:pPr>
        <w:jc w:val="both"/>
      </w:pPr>
    </w:p>
    <w:p w:rsidRDefault="006A2518" w:rsidP="00F602ED" w:rsidR="006A2518">
      <w:pPr>
        <w:jc w:val="both"/>
      </w:pPr>
    </w:p>
    <w:p w:rsidRDefault="00F602ED" w:rsidP="00F602ED" w:rsidR="00F602ED">
      <w:pPr>
        <w:jc w:val="both"/>
      </w:pPr>
      <w:r>
        <w:t>DNA:</w:t>
      </w:r>
    </w:p>
    <w:p w:rsidRDefault="00F602ED" w:rsidP="00F602ED" w:rsidR="00F602ED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F602ED" w:rsidP="00F602ED" w:rsidR="00F602ED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624A21">
        <w:rPr>
          <w:color w:val="000000"/>
        </w:rPr>
        <w:t>05</w:t>
      </w:r>
      <w:r w:rsidR="00006AD8">
        <w:rPr>
          <w:color w:val="000000"/>
        </w:rPr>
        <w:t>.02.2019</w:t>
      </w:r>
      <w:r>
        <w:rPr>
          <w:color w:val="000000"/>
        </w:rPr>
        <w:t>. u 09,</w:t>
      </w:r>
      <w:r w:rsidR="006A2518">
        <w:rPr>
          <w:color w:val="000000"/>
        </w:rPr>
        <w:t>30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3D3" w:rsidR="001603D3">
      <w:r>
        <w:separator/>
      </w:r>
    </w:p>
  </w:endnote>
  <w:endnote w:id="0" w:type="continuationSeparator">
    <w:p w:rsidRDefault="001603D3" w:rsidR="00160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3D3" w:rsidR="001603D3">
      <w:r>
        <w:separator/>
      </w:r>
    </w:p>
  </w:footnote>
  <w:footnote w:id="0" w:type="continuationSeparator">
    <w:p w:rsidRDefault="001603D3" w:rsidR="00160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977C1F" w:rsidR="00977C1F">
    <w:pPr>
      <w:jc w:val="right"/>
    </w:pPr>
    <w:r>
      <w:tab/>
    </w:r>
    <w:r>
      <w:tab/>
    </w:r>
    <w:r w:rsidR="00842BBB">
      <w:t xml:space="preserve">Poslovni broj: </w:t>
    </w:r>
    <w:r w:rsidR="00977C1F">
      <w:t>7 St-984/18-23</w:t>
    </w:r>
  </w:p>
  <w:p w:rsidRDefault="00842BBB" w:rsidP="00842BBB" w:rsidR="00842BBB">
    <w:pPr>
      <w:jc w:val="right"/>
    </w:pP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06AD8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734A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03D3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24A21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2518"/>
    <w:rsid w:val="006A3994"/>
    <w:rsid w:val="006B0B49"/>
    <w:rsid w:val="006B1987"/>
    <w:rsid w:val="006B2298"/>
    <w:rsid w:val="006B37BA"/>
    <w:rsid w:val="006C168C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04BB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77C1F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62A41"/>
    <w:rsid w:val="00C7265E"/>
    <w:rsid w:val="00C726F0"/>
    <w:rsid w:val="00C756BA"/>
    <w:rsid w:val="00C769B5"/>
    <w:rsid w:val="00C82971"/>
    <w:rsid w:val="00C91529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5FDA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3DF5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2ED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915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915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2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4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81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5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45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87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St-984/2018</izvorni_sadrzaj>
    <derivirana_varijabla naziv="DomainObject.Predmet.OznakaBroj_1">St-984/2018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PRINT d.o.o. za usluge zastupanog po punomoćniku Saša Baran</izvorni_sadrzaj>
    <derivirana_varijabla naziv="DomainObject.Predmet.ProtustrankaFormated_1">  COLOR PRINT d.o.o. za usluge zastupanog po punomoćniku Saša Baran</derivirana_varijabla>
  </DomainObject.Predmet.ProtustrankaFormated>
  <DomainObject.Predmet.ProtustrankaFormatedOIB>
    <izvorni_sadrzaj>  COLOR PRINT d.o.o. za usluge, OIB 80602402830 zastupanog po punomoćniku Saša Baran</izvorni_sadrzaj>
    <derivirana_varijabla naziv="DomainObject.Predmet.ProtustrankaFormatedOIB_1">  COLOR PRINT d.o.o. za usluge, OIB 80602402830 zastupanog po punomoćniku Saša Baran</derivirana_varijabla>
  </DomainObject.Predmet.ProtustrankaFormatedOIB>
  <DomainObject.Predmet.ProtustrankaFormatedWithAdress>
    <izvorni_sadrzaj> COLOR PRINT d.o.o. za usluge, Čvorkovac 9, 32000 Vukovar zastupanog po punomoćniku Saša Baran</izvorni_sadrzaj>
    <derivirana_varijabla naziv="DomainObject.Predmet.ProtustrankaFormatedWithAdress_1"> COLOR PRINT d.o.o. za usluge, Čvorkovac 9, 32000 Vukovar zastupanog po punomoćniku Saša Baran</derivirana_varijabla>
  </DomainObject.Predmet.ProtustrankaFormatedWithAdress>
  <DomainObject.Predmet.ProtustrankaFormatedWithAdressOIB>
    <izvorni_sadrzaj> COLOR PRINT d.o.o. za usluge, OIB 80602402830, Čvorkovac 9, 32000 Vukovar zastupanog po punomoćniku Saša Baran</izvorni_sadrzaj>
    <derivirana_varijabla naziv="DomainObject.Predmet.ProtustrankaFormatedWithAdressOIB_1"> COLOR PRINT d.o.o. za usluge, OIB 80602402830, Čvorkovac 9, 32000 Vukovar zastupanog po punomoćniku Saša Baran</derivirana_varijabla>
  </DomainObject.Predmet.ProtustrankaFormatedWithAdressOIB>
  <DomainObject.Predmet.ProtustrankaWithAdress>
    <izvorni_sadrzaj>COLOR PRINT d.o.o. za usluge Čvorkovac 9, 32000 Vukovar</izvorni_sadrzaj>
    <derivirana_varijabla naziv="DomainObject.Predmet.ProtustrankaWithAdress_1">COLOR PRINT d.o.o. za usluge Čvorkovac 9, 32000 Vukovar</derivirana_varijabla>
  </DomainObject.Predmet.ProtustrankaWithAdress>
  <DomainObject.Predmet.ProtustrankaWithAdressOIB>
    <izvorni_sadrzaj>COLOR PRINT d.o.o. za usluge, OIB 80602402830, Čvorkovac 9, 32000 Vukovar</izvorni_sadrzaj>
    <derivirana_varijabla naziv="DomainObject.Predmet.ProtustrankaWithAdressOIB_1">COLOR PRINT d.o.o. za usluge, OIB 80602402830, Čvorkovac 9, 32000 Vukovar</derivirana_varijabla>
  </DomainObject.Predmet.ProtustrankaWithAdressOIB>
  <DomainObject.Predmet.ProtustrankaNazivFormated>
    <izvorni_sadrzaj>COLOR PRINT d.o.o. za usluge</izvorni_sadrzaj>
    <derivirana_varijabla naziv="DomainObject.Predmet.ProtustrankaNazivFormated_1">COLOR PRINT d.o.o. za usluge</derivirana_varijabla>
  </DomainObject.Predmet.ProtustrankaNazivFormated>
  <DomainObject.Predmet.ProtustrankaNazivFormatedOIB>
    <izvorni_sadrzaj>COLOR PRINT d.o.o. za usluge, OIB 80602402830</izvorni_sadrzaj>
    <derivirana_varijabla naziv="DomainObject.Predmet.ProtustrankaNazivFormatedOIB_1">COLOR PRINT d.o.o. za usluge, OIB 80602402830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PRINT d.o.o. za usluge zastupanog po punomoćniku Saša Baran</item>
    </izvorni_sadrzaj>
    <derivirana_varijabla naziv="DomainObject.Predmet.ProtuStrankaListFormated_1">
      <item>COLOR PRINT d.o.o. za usluge zastupanog po punomoćniku Saša Baran</item>
    </derivirana_varijabla>
  </DomainObject.Predmet.ProtuStrankaListFormated>
  <DomainObject.Predmet.ProtuStrankaListFormatedOIB>
    <izvorni_sadrzaj>
      <item>COLOR PRINT d.o.o. za usluge, OIB 80602402830 zastupanog po punomoćniku Saša Baran</item>
    </izvorni_sadrzaj>
    <derivirana_varijabla naziv="DomainObject.Predmet.ProtuStrankaListFormatedOIB_1">
      <item>COLOR PRINT d.o.o. za usluge, OIB 80602402830 zastupanog po punomoćniku Saša Baran</item>
    </derivirana_varijabla>
  </DomainObject.Predmet.ProtuStrankaListFormatedOIB>
  <DomainObject.Predmet.ProtuStrankaListFormatedWithAdress>
    <izvorni_sadrzaj>
      <item>COLOR PRINT d.o.o. za usluge, Čvorkovac 9, 32000 Vukovar zastupanog po punomoćniku Saša Baran</item>
    </izvorni_sadrzaj>
    <derivirana_varijabla naziv="DomainObject.Predmet.ProtuStrankaListFormatedWithAdress_1">
      <item>COLOR PRINT d.o.o. za usluge, Čvorkovac 9, 32000 Vukovar zastupanog po punomoćniku Saša Baran</item>
    </derivirana_varijabla>
  </DomainObject.Predmet.ProtuStrankaListFormatedWithAdress>
  <DomainObject.Predmet.ProtuStrankaListFormatedWithAdressOIB>
    <izvorni_sadrzaj>
      <item>COLOR PRINT d.o.o. za usluge, OIB 80602402830, Čvorkovac 9, 32000 Vukovar zastupanog po punomoćniku Saša Baran</item>
    </izvorni_sadrzaj>
    <derivirana_varijabla naziv="DomainObject.Predmet.ProtuStrankaListFormatedWithAdressOIB_1">
      <item>COLOR PRINT d.o.o. za usluge, OIB 80602402830, Čvorkovac 9, 32000 Vukovar zastupanog po punomoćniku Saša Baran</item>
    </derivirana_varijabla>
  </DomainObject.Predmet.ProtuStrankaListFormatedWithAdressOIB>
  <DomainObject.Predmet.ProtuStrankaListNazivFormated>
    <izvorni_sadrzaj>
      <item>COLOR PRINT d.o.o. za usluge</item>
    </izvorni_sadrzaj>
    <derivirana_varijabla naziv="DomainObject.Predmet.ProtuStrankaListNazivFormated_1">
      <item>COLOR PRINT d.o.o. za usluge</item>
    </derivirana_varijabla>
  </DomainObject.Predmet.ProtuStrankaListNazivFormated>
  <DomainObject.Predmet.ProtuStrankaListNazivFormatedOIB>
    <izvorni_sadrzaj>
      <item>COLOR PRINT d.o.o. za usluge, OIB 80602402830</item>
    </izvorni_sadrzaj>
    <derivirana_varijabla naziv="DomainObject.Predmet.ProtuStrankaListNazivFormatedOIB_1">
      <item>COLOR PRINT d.o.o. za usluge, OIB 80602402830</item>
    </derivirana_varijabla>
  </DomainObject.Predmet.ProtuStrankaListNazivFormatedOIB>
  <DomainObject.Predmet.OstaliListFormated>
    <izvorni_sadrzaj>
      <item>Saša Baran punomoćnik sudionika u postupku COLOR PRINT d.o.o. za usluge</item>
      <item>Županijsko državno odvjetništvo u Vukovaru</item>
    </izvorni_sadrzaj>
    <derivirana_varijabla naziv="DomainObject.Predmet.OstaliListFormated_1">
      <item>Saša Baran punomoćnik sudionika u postupku COLOR PRINT d.o.o. za usluge</item>
      <item>Županijsko državno odvjetništvo u Vukovaru</item>
    </derivirana_varijabla>
  </DomainObject.Predmet.OstaliListFormated>
  <DomainObject.Predmet.OstaliListFormatedOIB>
    <izvorni_sadrzaj>
      <item>Saša Baran, OIB 61234837065 punomoćnik sudionika u postupku COLOR PRINT d.o.o. za usluge</item>
      <item>Županijsko državno odvjetništvo u Vukovaru, OIB 81618487055</item>
    </izvorni_sadrzaj>
    <derivirana_varijabla naziv="DomainObject.Predmet.OstaliListFormatedOIB_1">
      <item>Saša Baran, OIB 61234837065 punomoćnik sudionika u postupku COLOR PRINT d.o.o. za usluge</item>
      <item>Županijsko državno odvjetništvo u Vukovaru, OIB 81618487055</item>
    </derivirana_varijabla>
  </DomainObject.Predmet.OstaliListFormatedOIB>
  <DomainObject.Predmet.OstaliListFormatedWithAdress>
    <izvorni_sadrzaj>
      <item>Saša Baran, Čvorkovac 9, 32000 Vukovar punomoćnik sudionika u postupku COLOR PRINT d.o.o. za usluge</item>
      <item>Županijsko državno odvjetništvo u Vukovaru, Ulica Andrije Hebranga 2, 32000 Vukovar</item>
    </izvorni_sadrzaj>
    <derivirana_varijabla naziv="DomainObject.Predmet.OstaliListFormatedWithAdress_1">
      <item>Saša Baran, Čvorkovac 9, 32000 Vukovar punomoćnik sudionika u postupku COLOR PRINT d.o.o. za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Saša Baran, OIB 61234837065, Čvorkovac 9, 32000 Vukovar punomoćnik sudionika u postupku COLOR PRINT d.o.o. za usluge</item>
      <item>Županijsko državno odvjetništvo u Vukovaru, OIB 81618487055, Ulica Andrije Hebranga 2, 32000 Vukovar</item>
    </izvorni_sadrzaj>
    <derivirana_varijabla naziv="DomainObject.Predmet.OstaliListFormatedWithAdressOIB_1">
      <item>Saša Baran, OIB 61234837065, Čvorkovac 9, 32000 Vukovar punomoćnik sudionika u postupku COLOR PRINT d.o.o. za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Saša Baran</item>
      <item>Županijsko državno odvjetništvo u Vukovaru</item>
    </izvorni_sadrzaj>
    <derivirana_varijabla naziv="DomainObject.Predmet.OstaliListNazivFormated_1">
      <item>Saša Baran</item>
      <item>Županijsko državno odvjetništvo u Vukovaru</item>
    </derivirana_varijabla>
  </DomainObject.Predmet.OstaliListNazivFormated>
  <DomainObject.Predmet.OstaliListNazivFormatedOIB>
    <izvorni_sadrzaj>
      <item>Saša Baran, OIB 61234837065</item>
      <item>Županijsko državno odvjetništvo u Vukovaru, OIB 81618487055</item>
    </izvorni_sadrzaj>
    <derivirana_varijabla naziv="DomainObject.Predmet.OstaliListNazivFormatedOIB_1">
      <item>Saša Baran, OIB 61234837065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PRINT d.o.o. za usluge</izvorni_sadrzaj>
    <derivirana_varijabla naziv="DomainObject.Predmet.ProtustrankaIDrugi_1">COLOR PRINT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PRINT d.o.o. za usluge, OIB 80602402830, Čvorkovac 9, 32000 Vukovar</izvorni_sadrzaj>
    <derivirana_varijabla naziv="DomainObject.Predmet.ProtustrankaIDrugiAdressOIB_1">COLOR PRINT d.o.o. za usluge, OIB 80602402830, Čvorkovac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PRINT d.o.o. za usluge</item>
      <item>Saša Baran</item>
      <item>Županijsko državno odvjetništvo u Vukovaru</item>
    </izvorni_sadrzaj>
    <derivirana_varijabla naziv="DomainObject.Predmet.SudioniciListNaziv_1">
      <item>FINA RC OSIJEK</item>
      <item>COLOR PRINT d.o.o. za usluge</item>
      <item>Saša Baran</item>
      <item>Županijsko državno odvjetništvo u Vukovaru</item>
    </derivirana_varijabla>
  </DomainObject.Predmet.SudioniciListNaziv>
  <DomainObject.Predmet.SudioniciListAdressOIB>
    <izvorni_sadrzaj>
      <item>FINA RC OSIJEK, OIB 85821130368</item>
      <item>COLOR PRINT d.o.o. za usluge, OIB 80602402830, Čvorkovac 9,32000 Vukovar</item>
      <item>Saša Baran, OIB 61234837065, Čvorkovac 9,32000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COLOR PRINT d.o.o. za usluge, OIB 80602402830, Čvorkovac 9,32000 Vukovar</item>
      <item>Saša Baran, OIB 61234837065, Čvorkovac 9,32000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80602402830</item>
      <item>, OIB 61234837065</item>
      <item>, OIB 81618487055</item>
    </izvorni_sadrzaj>
    <derivirana_varijabla naziv="DomainObject.Predmet.SudioniciListNazivOIB_1">
      <item>, OIB 85821130368</item>
      <item>, OIB 80602402830</item>
      <item>, OIB 61234837065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St-984/2018-10</izvorni_sadrzaj>
    <derivirana_varijabla naziv="DomainObject.PredzadnjaOdlukaIzPredmeta.Oznaka_1">St-984/2018-10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6661C-C57A-4627-AEB1-EC9DD4D08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170</properties:Words>
  <properties:Characters>929</properties:Characters>
  <properties:Lines>46</properties:Lines>
  <properties:Paragraphs>21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2018-12-28T08:11:00Z</dcterms:modified>
  <cp:revision>177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(984-18 (-23) POZIV ZA 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