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e64e" w14:paraId="744e64e" w:rsidRDefault="00DC37FF" w:rsidP="00FC1537" w:rsidR="00DC37FF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D9220E">
        <w:t>585</w:t>
      </w:r>
      <w:r>
        <w:t>/15-5</w:t>
      </w:r>
    </w:p>
    <w:p w:rsidRDefault="00DC37FF" w:rsidP="00E87D86" w:rsidR="00DC37FF" w:rsidRPr="00FC1537">
      <w:pPr>
        <w:jc w:val="both"/>
      </w:pPr>
    </w:p>
    <w:p w:rsidRDefault="00DC37FF" w:rsidP="00E87D86" w:rsidR="00DC37FF" w:rsidRPr="00FC1537">
      <w:pPr>
        <w:jc w:val="both"/>
      </w:pPr>
    </w:p>
    <w:p w:rsidRDefault="00DC37FF" w:rsidP="00E87D86" w:rsidR="00DC37FF" w:rsidRPr="00FC1537">
      <w:pPr>
        <w:jc w:val="both"/>
      </w:pPr>
    </w:p>
    <w:p w:rsidRDefault="00DC37FF" w:rsidP="00E87D86" w:rsidR="00DC37FF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DC37FF" w:rsidP="00E87D86" w:rsidR="00DC37FF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DC37FF" w:rsidP="00FC1537" w:rsidR="00DC37FF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C37FF" w:rsidP="00E87D86" w:rsidR="00DC37FF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C37FF" w:rsidP="00E87D86" w:rsidR="00DC37FF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DC37FF" w:rsidP="00FC1537" w:rsidR="00DC37FF" w:rsidRPr="00FC1537">
      <w:pPr>
        <w:jc w:val="center"/>
      </w:pPr>
      <w:r>
        <w:t>R E P U B L I K A   H R V A T S K A</w:t>
      </w:r>
    </w:p>
    <w:p w:rsidRDefault="00DC37FF" w:rsidP="00E87D86" w:rsidR="00DC37FF"/>
    <w:p w:rsidRDefault="00DC37FF" w:rsidP="001F7D4E" w:rsidR="00DC37FF">
      <w:pPr>
        <w:jc w:val="center"/>
      </w:pPr>
      <w:r>
        <w:t>O G L A S</w:t>
      </w:r>
    </w:p>
    <w:p w:rsidRDefault="00DC37FF" w:rsidP="001F7D4E" w:rsidR="00DC37FF">
      <w:pPr>
        <w:jc w:val="center"/>
      </w:pPr>
    </w:p>
    <w:p w:rsidRDefault="00DC37FF" w:rsidP="001F7D4E" w:rsidR="00DC37FF" w:rsidRPr="00FC1537">
      <w:pPr>
        <w:jc w:val="center"/>
      </w:pPr>
    </w:p>
    <w:p w:rsidRDefault="00DC37FF" w:rsidP="00E87D86" w:rsidR="00DC37FF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 w:rsidR="0049025B">
        <w:t>LEPTIR</w:t>
      </w:r>
      <w:r w:rsidR="0049025B" w:rsidRPr="00A74E19">
        <w:t xml:space="preserve"> </w:t>
      </w:r>
      <w:r w:rsidR="0049025B">
        <w:t>d.o.o.</w:t>
      </w:r>
      <w:r w:rsidR="009F6BF1">
        <w:t>,</w:t>
      </w:r>
      <w:r w:rsidR="0049025B">
        <w:t xml:space="preserve"> Kali, Put Male Luke 24, Kali, OIB: 12292541738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49025B">
        <w:t>09</w:t>
      </w:r>
      <w:r>
        <w:t>. studenoga 2015</w:t>
      </w:r>
      <w:r w:rsidRPr="00FC1537">
        <w:t xml:space="preserve">., dana </w:t>
      </w:r>
      <w:r w:rsidR="0049025B">
        <w:t>22</w:t>
      </w:r>
      <w:r>
        <w:t xml:space="preserve">. prosinca 2015., objavio je </w:t>
      </w:r>
    </w:p>
    <w:p w:rsidRDefault="00DC37FF" w:rsidP="00E87D86" w:rsidR="00DC37FF">
      <w:pPr>
        <w:ind w:firstLine="720"/>
        <w:jc w:val="both"/>
      </w:pPr>
    </w:p>
    <w:p w:rsidRDefault="00DC37FF" w:rsidP="00E87D86" w:rsidR="00DC37FF">
      <w:pPr>
        <w:ind w:firstLine="720"/>
        <w:jc w:val="both"/>
      </w:pPr>
    </w:p>
    <w:p w:rsidRDefault="00DC37FF" w:rsidP="00083422" w:rsidR="00DC37FF" w:rsidRPr="00FC1537">
      <w:pPr>
        <w:jc w:val="center"/>
      </w:pPr>
      <w:r>
        <w:t>o g l a s</w:t>
      </w:r>
    </w:p>
    <w:p w:rsidRDefault="00DC37FF" w:rsidP="005C42A8" w:rsidR="00DC37FF">
      <w:pPr>
        <w:ind w:firstLine="315"/>
        <w:jc w:val="both"/>
      </w:pPr>
    </w:p>
    <w:p w:rsidRDefault="00DC37FF" w:rsidP="005C42A8" w:rsidR="00DC37FF">
      <w:pPr>
        <w:ind w:firstLine="315"/>
        <w:jc w:val="both"/>
      </w:pPr>
    </w:p>
    <w:p w:rsidRDefault="00DC37FF" w:rsidP="00DE074C" w:rsidR="00DC37FF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49025B">
        <w:t>LEPTIR</w:t>
      </w:r>
      <w:r w:rsidR="0049025B" w:rsidRPr="00A74E19">
        <w:t xml:space="preserve"> </w:t>
      </w:r>
      <w:r w:rsidR="0049025B">
        <w:t>d.o.o. Kali, Put Male Luke 24, Kali, OIB: 12292541738</w:t>
      </w:r>
      <w:r>
        <w:t xml:space="preserve">, </w:t>
      </w:r>
      <w:r w:rsidRPr="00FC1537">
        <w:t xml:space="preserve">iznosi </w:t>
      </w:r>
      <w:r w:rsidR="0049025B">
        <w:rPr>
          <w:b/>
        </w:rPr>
        <w:t>3.894,06</w:t>
      </w:r>
      <w:r>
        <w:rPr>
          <w:b/>
        </w:rPr>
        <w:t xml:space="preserve"> </w:t>
      </w:r>
      <w:r>
        <w:t>kuna.</w:t>
      </w:r>
    </w:p>
    <w:p w:rsidRDefault="00DC37FF" w:rsidP="00E87D86" w:rsidR="00DC37FF" w:rsidRPr="00FC1537">
      <w:pPr>
        <w:jc w:val="both"/>
      </w:pPr>
    </w:p>
    <w:p w:rsidRDefault="00DC37FF" w:rsidP="00CD5142" w:rsidR="00DC37FF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</w:t>
      </w:r>
      <w:r w:rsidR="00515D7F">
        <w:t>Lidija Kolega Konjarec iz Skopja, Makedonija, Karposh, Ul. Pariska br. 12B, OIB: 46295311958,</w:t>
      </w:r>
      <w:r>
        <w:t xml:space="preserve"> </w:t>
      </w:r>
      <w:r w:rsidRPr="00FC1537">
        <w:t>dužnika</w:t>
      </w:r>
      <w:r>
        <w:t xml:space="preserve"> </w:t>
      </w:r>
      <w:r w:rsidR="0049025B">
        <w:t>LEPTIR</w:t>
      </w:r>
      <w:r w:rsidR="0049025B" w:rsidRPr="00A74E19">
        <w:t xml:space="preserve"> </w:t>
      </w:r>
      <w:r w:rsidR="0049025B">
        <w:t>d.o.o. Kali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DC37FF" w:rsidP="00CD5142" w:rsidR="00DC37FF">
      <w:pPr>
        <w:jc w:val="both"/>
      </w:pPr>
    </w:p>
    <w:p w:rsidRDefault="00DC37FF" w:rsidP="0049025B" w:rsidR="0049025B">
      <w:pPr>
        <w:jc w:val="both"/>
      </w:pPr>
      <w:r>
        <w:tab/>
        <w:t>3</w:t>
      </w:r>
      <w:r w:rsidRPr="00FC1537">
        <w:t xml:space="preserve">. </w:t>
      </w:r>
      <w:r w:rsidR="0049025B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C37FF" w:rsidP="00CD5142" w:rsidR="00DC37FF">
      <w:pPr>
        <w:jc w:val="both"/>
      </w:pPr>
    </w:p>
    <w:p w:rsidRDefault="00DC37FF" w:rsidP="00CD5142" w:rsidR="00DC37FF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49025B">
        <w:t>LEPTIR</w:t>
      </w:r>
      <w:r w:rsidR="0049025B" w:rsidRPr="00A74E19">
        <w:t xml:space="preserve"> </w:t>
      </w:r>
      <w:r w:rsidR="0049025B">
        <w:t>d.o.o. Kali, Put Male Luke 24, Kali, OIB: 12292541738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49025B">
        <w:t>LEPTIR</w:t>
      </w:r>
      <w:r w:rsidR="0049025B" w:rsidRPr="00A74E19">
        <w:t xml:space="preserve"> </w:t>
      </w:r>
      <w:r w:rsidR="0049025B">
        <w:t>d.o.o. Kali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49025B">
        <w:t>585</w:t>
      </w:r>
      <w:r>
        <w:t>-2015.</w:t>
      </w:r>
    </w:p>
    <w:p w:rsidRDefault="00DC37FF" w:rsidP="00CD5142" w:rsidR="00DC37FF">
      <w:pPr>
        <w:jc w:val="both"/>
      </w:pPr>
    </w:p>
    <w:p w:rsidRDefault="00DC37FF" w:rsidP="005C42A8" w:rsidR="00DC37FF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132. i 133. te čl. 286. do 299. S</w:t>
      </w:r>
      <w:r w:rsidR="0049025B">
        <w:t>Z</w:t>
      </w:r>
      <w:r>
        <w:t xml:space="preserve">-a na odgovarajući način. </w:t>
      </w:r>
    </w:p>
    <w:p w:rsidRDefault="00DC37FF" w:rsidP="00E523B5" w:rsidR="00DC37FF">
      <w:pPr>
        <w:ind w:firstLine="315"/>
        <w:jc w:val="both"/>
      </w:pPr>
    </w:p>
    <w:p w:rsidRDefault="00DC37FF" w:rsidP="00E87D86" w:rsidR="00DC37FF" w:rsidRPr="00FC1537">
      <w:pPr>
        <w:jc w:val="center"/>
      </w:pPr>
      <w:r w:rsidRPr="00FC1537">
        <w:t xml:space="preserve">U Zadru, </w:t>
      </w:r>
      <w:r w:rsidR="0049025B">
        <w:t>22</w:t>
      </w:r>
      <w:r>
        <w:t>. prosinca 2015</w:t>
      </w:r>
      <w:r w:rsidRPr="00FC1537">
        <w:t xml:space="preserve">. </w:t>
      </w:r>
    </w:p>
    <w:p w:rsidRDefault="00DC37FF" w:rsidP="00E87D86" w:rsidR="00DC37FF" w:rsidRPr="00FC1537">
      <w:pPr>
        <w:jc w:val="center"/>
      </w:pPr>
    </w:p>
    <w:p w:rsidRDefault="00DC37FF" w:rsidP="00E87D86" w:rsidR="00DC37FF" w:rsidRPr="00FC1537">
      <w:pPr>
        <w:jc w:val="right"/>
      </w:pPr>
    </w:p>
    <w:p w:rsidRDefault="00DC37FF" w:rsidP="001945B8" w:rsidR="00DC37F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9025B">
        <w:t>Stečajni  s</w:t>
      </w:r>
      <w:r w:rsidR="0049025B" w:rsidRPr="00FC1537">
        <w:t>udac</w:t>
      </w:r>
    </w:p>
    <w:p w:rsidRDefault="00DC37FF" w:rsidP="001945B8" w:rsidR="00DC37FF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DC37FF" w:rsidP="00B84EF6" w:rsidR="00DC37FF" w:rsidRPr="00FC1537">
      <w:pPr>
        <w:jc w:val="right"/>
      </w:pPr>
    </w:p>
    <w:p w:rsidRDefault="00DC37FF" w:rsidP="00B84EF6" w:rsidR="00DC37FF" w:rsidRPr="00FC1537">
      <w:pPr>
        <w:jc w:val="right"/>
      </w:pPr>
    </w:p>
    <w:p w:rsidRDefault="00DC37FF" w:rsidP="00B84EF6" w:rsidR="00DC37FF" w:rsidRPr="00FC1537"/>
    <w:p w:rsidRDefault="00DC37FF" w:rsidP="00E87D86" w:rsidR="00DC37FF" w:rsidRPr="00FC1537">
      <w:pPr>
        <w:jc w:val="both"/>
      </w:pPr>
    </w:p>
    <w:p w:rsidRDefault="00DC37FF" w:rsidP="00FC1537" w:rsidR="00DC37FF" w:rsidRPr="0049025B">
      <w:pPr>
        <w:ind w:firstLine="708" w:left="12"/>
        <w:jc w:val="both"/>
      </w:pPr>
      <w:r w:rsidRPr="0049025B">
        <w:t>DNA:</w:t>
      </w:r>
    </w:p>
    <w:p w:rsidRDefault="00DC37FF" w:rsidP="00E87D86" w:rsidR="00DC37FF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DC37FF" w:rsidP="00E87D86" w:rsidR="00DC37FF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DC37FF" w:rsidP="00E87D86" w:rsidR="00DC37FF" w:rsidRPr="00083422">
      <w:pPr>
        <w:ind w:firstLine="720"/>
        <w:jc w:val="both"/>
        <w:rPr>
          <w:b/>
        </w:rPr>
      </w:pPr>
    </w:p>
    <w:p w:rsidRDefault="00DC37FF" w:rsidP="00E87D86" w:rsidR="00DC37FF" w:rsidRPr="00FC1537">
      <w:pPr>
        <w:ind w:firstLine="720"/>
        <w:jc w:val="both"/>
      </w:pPr>
    </w:p>
    <w:p w:rsidRDefault="00DC37FF" w:rsidP="00E87D86" w:rsidR="00DC37FF" w:rsidRPr="00FC1537"/>
    <w:p w:rsidRDefault="00DC37FF" w:rsidP="00E87D86" w:rsidR="00DC37FF" w:rsidRPr="00FC1537"/>
    <w:p w:rsidRDefault="00DC37FF" w:rsidR="00DC37FF" w:rsidRPr="00FC1537"/>
    <w:sectPr w:rsidSect="00381900" w:rsidR="00DC37FF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7FF" w:rsidP="00381900" w:rsidR="00DC37FF">
      <w:r>
        <w:separator/>
      </w:r>
    </w:p>
  </w:endnote>
  <w:endnote w:id="0" w:type="continuationSeparator">
    <w:p w:rsidRDefault="00DC37FF" w:rsidP="00381900" w:rsidR="00DC3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25B" w:rsidR="00DC37F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D39B0">
      <w:rPr>
        <w:noProof/>
      </w:rPr>
      <w:t>2</w:t>
    </w:r>
    <w:r>
      <w:rPr>
        <w:noProof/>
      </w:rPr>
      <w:fldChar w:fldCharType="end"/>
    </w:r>
  </w:p>
  <w:p w:rsidRDefault="00DC37FF" w:rsidR="00DC37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7FF" w:rsidP="00381900" w:rsidR="00DC37FF">
      <w:r>
        <w:separator/>
      </w:r>
    </w:p>
  </w:footnote>
  <w:footnote w:id="0" w:type="continuationSeparator">
    <w:p w:rsidRDefault="00DC37FF" w:rsidP="00381900" w:rsidR="00DC3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25B" w:rsidP="00FC1537" w:rsidR="00DC37F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D39B0">
      <w:rPr>
        <w:noProof/>
      </w:rPr>
      <w:t>2</w:t>
    </w:r>
    <w:r>
      <w:rPr>
        <w:noProof/>
      </w:rPr>
      <w:fldChar w:fldCharType="end"/>
    </w:r>
    <w:r w:rsidR="00DC37FF">
      <w:tab/>
    </w:r>
    <w:r w:rsidR="00DC37FF">
      <w:tab/>
      <w:t xml:space="preserve">Poslovni broj: </w:t>
    </w:r>
    <w:r w:rsidR="00DC37FF" w:rsidRPr="00FC1537">
      <w:t>1 St</w:t>
    </w:r>
    <w:r w:rsidR="00DC37FF">
      <w:t>-</w:t>
    </w:r>
    <w:r w:rsidR="0048351D">
      <w:t>585</w:t>
    </w:r>
    <w:r w:rsidR="00DC37FF">
      <w:t>/15-5</w:t>
    </w:r>
  </w:p>
  <w:p w:rsidRDefault="00DC37FF" w:rsidR="00DC37FF">
    <w:pPr>
      <w:pStyle w:val="Zaglavlje"/>
      <w:jc w:val="center"/>
    </w:pPr>
  </w:p>
  <w:p w:rsidRDefault="00DC37FF" w:rsidP="00FC1537" w:rsidR="00DC37FF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F25F6"/>
    <w:rsid w:val="0033241E"/>
    <w:rsid w:val="00381900"/>
    <w:rsid w:val="003927C8"/>
    <w:rsid w:val="003946C2"/>
    <w:rsid w:val="00395FBC"/>
    <w:rsid w:val="003D39B0"/>
    <w:rsid w:val="003E4669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A096F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3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88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St-585/2015</izvorni_sadrzaj>
    <derivirana_varijabla naziv="DomainObject.Predmet.OznakaBroj_1">St-585/2015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LEPTIR d.o.o. za proizvodnju i trgovinu</izvorni_sadrzaj>
    <derivirana_varijabla naziv="DomainObject.Predmet.ProtustrankaFormated_1">  LEPTIR d.o.o. za proizvodnju i trgovinu</derivirana_varijabla>
  </DomainObject.Predmet.ProtustrankaFormated>
  <DomainObject.Predmet.ProtustrankaFormatedOIB>
    <izvorni_sadrzaj>  LEPTIR d.o.o. za proizvodnju i trgovinu, OIB 12292541738</izvorni_sadrzaj>
    <derivirana_varijabla naziv="DomainObject.Predmet.ProtustrankaFormatedOIB_1">  LEPTIR d.o.o. za proizvodnju i trgovinu, OIB 12292541738</derivirana_varijabla>
  </DomainObject.Predmet.ProtustrankaFormatedOIB>
  <DomainObject.Predmet.ProtustrankaFormatedWithAdress>
    <izvorni_sadrzaj> LEPTIR d.o.o. za proizvodnju i trgovinu, Put Male Luke 24, 23273 Kali</izvorni_sadrzaj>
    <derivirana_varijabla naziv="DomainObject.Predmet.ProtustrankaFormatedWithAdress_1"> LEPTIR d.o.o. za proizvodnju i trgovinu, Put Male Luke 24, 23273 Kali</derivirana_varijabla>
  </DomainObject.Predmet.ProtustrankaFormatedWithAdress>
  <DomainObject.Predmet.ProtustrankaFormatedWithAdressOIB>
    <izvorni_sadrzaj> LEPTIR d.o.o. za proizvodnju i trgovinu, OIB 12292541738, Put Male Luke 24, 23273 Kali</izvorni_sadrzaj>
    <derivirana_varijabla naziv="DomainObject.Predmet.ProtustrankaFormatedWithAdressOIB_1"> LEPTIR d.o.o. za proizvodnju i trgovinu, OIB 12292541738, Put Male Luke 24, 23273 Kali</derivirana_varijabla>
  </DomainObject.Predmet.ProtustrankaFormatedWithAdressOIB>
  <DomainObject.Predmet.ProtustrankaWithAdress>
    <izvorni_sadrzaj>LEPTIR d.o.o. za proizvodnju i trgovinu Put Male Luke 24, 23273 Kali</izvorni_sadrzaj>
    <derivirana_varijabla naziv="DomainObject.Predmet.ProtustrankaWithAdress_1">LEPTIR d.o.o. za proizvodnju i trgovinu Put Male Luke 24, 23273 Kali</derivirana_varijabla>
  </DomainObject.Predmet.ProtustrankaWithAdress>
  <DomainObject.Predmet.ProtustrankaWithAdressOIB>
    <izvorni_sadrzaj>LEPTIR d.o.o. za proizvodnju i trgovinu, OIB 12292541738, Put Male Luke 24, 23273 Kali</izvorni_sadrzaj>
    <derivirana_varijabla naziv="DomainObject.Predmet.ProtustrankaWithAdressOIB_1">LEPTIR d.o.o. za proizvodnju i trgovinu, OIB 12292541738, Put Male Luke 24, 23273 Kali</derivirana_varijabla>
  </DomainObject.Predmet.ProtustrankaWithAdressOIB>
  <DomainObject.Predmet.ProtustrankaNazivFormated>
    <izvorni_sadrzaj>LEPTIR d.o.o. za proizvodnju i trgovinu</izvorni_sadrzaj>
    <derivirana_varijabla naziv="DomainObject.Predmet.ProtustrankaNazivFormated_1">LEPTIR d.o.o. za proizvodnju i trgovinu</derivirana_varijabla>
  </DomainObject.Predmet.ProtustrankaNazivFormated>
  <DomainObject.Predmet.ProtustrankaNazivFormatedOIB>
    <izvorni_sadrzaj>LEPTIR d.o.o. za proizvodnju i trgovinu, OIB 12292541738</izvorni_sadrzaj>
    <derivirana_varijabla naziv="DomainObject.Predmet.ProtustrankaNazivFormatedOIB_1">LEPTIR d.o.o. za proizvodnju i trgovinu, OIB 12292541738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3894.06</izvorni_sadrzaj>
    <derivirana_varijabla naziv="DomainObject.Predmet.TrenutnaVrijednost_1">3894.06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LEPTIR d.o.o. za proizvodnju i trgovinu</item>
    </izvorni_sadrzaj>
    <derivirana_varijabla naziv="DomainObject.Predmet.ProtuStrankaListFormated_1">
      <item>LEPTIR d.o.o. za proizvodnju i trgovinu</item>
    </derivirana_varijabla>
  </DomainObject.Predmet.ProtuStrankaListFormated>
  <DomainObject.Predmet.ProtuStrankaListFormatedOIB>
    <izvorni_sadrzaj>
      <item>LEPTIR d.o.o. za proizvodnju i trgovinu, OIB 12292541738</item>
    </izvorni_sadrzaj>
    <derivirana_varijabla naziv="DomainObject.Predmet.ProtuStrankaListFormatedOIB_1">
      <item>LEPTIR d.o.o. za proizvodnju i trgovinu, OIB 12292541738</item>
    </derivirana_varijabla>
  </DomainObject.Predmet.ProtuStrankaListFormatedOIB>
  <DomainObject.Predmet.ProtuStrankaListFormatedWithAdress>
    <izvorni_sadrzaj>
      <item>LEPTIR d.o.o. za proizvodnju i trgovinu, Put Male Luke 24, 23273 Kali</item>
    </izvorni_sadrzaj>
    <derivirana_varijabla naziv="DomainObject.Predmet.ProtuStrankaListFormatedWithAdress_1">
      <item>LEPTIR d.o.o. za proizvodnju i trgovinu, Put Male Luke 24, 23273 Kali</item>
    </derivirana_varijabla>
  </DomainObject.Predmet.ProtuStrankaListFormatedWithAdress>
  <DomainObject.Predmet.ProtuStrankaListFormatedWithAdressOIB>
    <izvorni_sadrzaj>
      <item>LEPTIR d.o.o. za proizvodnju i trgovinu, OIB 12292541738, Put Male Luke 24, 23273 Kali</item>
    </izvorni_sadrzaj>
    <derivirana_varijabla naziv="DomainObject.Predmet.ProtuStrankaListFormatedWithAdressOIB_1">
      <item>LEPTIR d.o.o. za proizvodnju i trgovinu, OIB 12292541738, Put Male Luke 24, 23273 Kali</item>
    </derivirana_varijabla>
  </DomainObject.Predmet.ProtuStrankaListFormatedWithAdressOIB>
  <DomainObject.Predmet.ProtuStrankaListNazivFormated>
    <izvorni_sadrzaj>
      <item>LEPTIR d.o.o. za proizvodnju i trgovinu</item>
    </izvorni_sadrzaj>
    <derivirana_varijabla naziv="DomainObject.Predmet.ProtuStrankaListNazivFormated_1">
      <item>LEPTIR d.o.o. za proizvodnju i trgovinu</item>
    </derivirana_varijabla>
  </DomainObject.Predmet.ProtuStrankaListNazivFormated>
  <DomainObject.Predmet.ProtuStrankaListNazivFormatedOIB>
    <izvorni_sadrzaj>
      <item>LEPTIR d.o.o. za proizvodnju i trgovinu, OIB 12292541738</item>
    </izvorni_sadrzaj>
    <derivirana_varijabla naziv="DomainObject.Predmet.ProtuStrankaListNazivFormatedOIB_1">
      <item>LEPTIR d.o.o. za proizvodnju i trgovinu, OIB 12292541738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LEPTIR d.o.o. za proizvodnju i trgovinu</izvorni_sadrzaj>
    <derivirana_varijabla naziv="DomainObject.Predmet.ProtustrankaIDrugi_1">LEPTIR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LEPTIR d.o.o. za proizvodnju i trgovinu, OIB 12292541738, Put Male Luke 24, 23273 Kali</izvorni_sadrzaj>
    <derivirana_varijabla naziv="DomainObject.Predmet.ProtustrankaIDrugiAdressOIB_1">LEPTIR d.o.o. za proizvodnju i trgovinu, OIB 12292541738, Put Male Luke 24,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LEPTIR d.o.o. za proizvodnju i trgovinu</item>
    </izvorni_sadrzaj>
    <derivirana_varijabla naziv="DomainObject.Predmet.SudioniciListNaziv_1">
      <item>FINA</item>
      <item>LEPTIR d.o.o. za proizvodnju i trgovinu</item>
    </derivirana_varijabla>
  </DomainObject.Predmet.SudioniciListNaziv>
  <DomainObject.Predmet.SudioniciListAdressOIB>
    <izvorni_sadrzaj>
      <item>FINA, OIB 85821130368</item>
      <item>LEPTIR d.o.o. za proizvodnju i trgovinu, OIB 12292541738, Put Male Luke 24,23273 Kali</item>
    </izvorni_sadrzaj>
    <derivirana_varijabla naziv="DomainObject.Predmet.SudioniciListAdressOIB_1">
      <item>FINA, OIB 85821130368</item>
      <item>LEPTIR d.o.o. za proizvodnju i trgovinu, OIB 12292541738, Put Male Luke 24,23273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12292541738</item>
    </izvorni_sadrzaj>
    <derivirana_varijabla naziv="DomainObject.Predmet.SudioniciListNazivOIB_1">
      <item>, OIB 85821130368</item>
      <item>, OIB 12292541738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433</properties:Words>
  <properties:Characters>2166</properties:Characters>
  <properties:Lines>69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2015-12-21T08:08:00Z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2015-12-24T08:43:00Z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