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e076" w14:paraId="5bbe07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317D14">
        <w:t>Financijske agencije Regionalni centar Rijeka Podružnica Pula, Giardini 5 OIB: 85821130368, za pokretanje skraćenog stečajnog postupka  nad dužnikom B.L.P. d.o.o. za poslovanje nekretninama Kaštelir (Općina Kaštelir-Labinci-Castelliere-S.Domenica) Rojci 16, MBS: 130007354,  OIB: 75758841086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317D14">
        <w:rPr>
          <w:rFonts w:eastAsia="Calibri"/>
          <w:lang w:eastAsia="en-US"/>
        </w:rPr>
        <w:t>15. studenog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Obustavlja se skraćeni stečajni postupak nad dužnikom </w:t>
      </w:r>
      <w:r w:rsidR="00317D14">
        <w:t>B.L.P. d.o.o. za poslovanje nekretninama Kaštelir (Općina Kaštelir-Labinci-Castelliere-S.Domenica) Rojci 16, MBS: 130007354,  OIB: 75758841086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317D14">
        <w:rPr>
          <w:rFonts w:eastAsia="Calibri"/>
          <w:lang w:eastAsia="en-US"/>
        </w:rPr>
        <w:t>Rijeka, Podružnica Pula</w:t>
      </w:r>
      <w:r w:rsidR="00CE3F99">
        <w:rPr>
          <w:rFonts w:eastAsia="Calibri"/>
          <w:lang w:eastAsia="en-US"/>
        </w:rPr>
        <w:t xml:space="preserve"> od </w:t>
      </w:r>
      <w:r w:rsidR="00317D14">
        <w:rPr>
          <w:rFonts w:eastAsia="Calibri"/>
          <w:lang w:eastAsia="en-US"/>
        </w:rPr>
        <w:t xml:space="preserve">9. kolovoza </w:t>
      </w:r>
      <w:r w:rsidR="00192F80">
        <w:rPr>
          <w:rFonts w:eastAsia="Calibri"/>
          <w:lang w:eastAsia="en-US"/>
        </w:rPr>
        <w:t>2016</w:t>
      </w:r>
      <w:r w:rsidR="009B7B39">
        <w:rPr>
          <w:rFonts w:eastAsia="Calibri"/>
          <w:lang w:eastAsia="en-US"/>
        </w:rPr>
        <w:t>.g.</w:t>
      </w:r>
      <w:r w:rsidR="00EC6708">
        <w:rPr>
          <w:rFonts w:eastAsia="Calibri"/>
          <w:lang w:eastAsia="en-US"/>
        </w:rPr>
        <w:t xml:space="preserve">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192F80">
        <w:rPr>
          <w:rFonts w:eastAsia="Calibri"/>
          <w:lang w:eastAsia="en-US"/>
        </w:rPr>
        <w:t>16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317D14">
        <w:rPr>
          <w:rFonts w:eastAsia="Calibri"/>
          <w:lang w:eastAsia="en-US"/>
        </w:rPr>
        <w:t>Ur.broj: 04-06-16</w:t>
      </w:r>
      <w:r w:rsidR="00225BEC">
        <w:rPr>
          <w:rFonts w:eastAsia="Calibri"/>
          <w:lang w:eastAsia="en-US"/>
        </w:rPr>
        <w:t>-</w:t>
      </w:r>
      <w:r w:rsidR="00317D14">
        <w:rPr>
          <w:rFonts w:eastAsia="Calibri"/>
          <w:lang w:eastAsia="en-US"/>
        </w:rPr>
        <w:t>10733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 xml:space="preserve">Trgovačkog suda u </w:t>
      </w:r>
      <w:r w:rsidR="009B7B39">
        <w:rPr>
          <w:rFonts w:eastAsia="Calibri"/>
          <w:lang w:eastAsia="en-US"/>
        </w:rPr>
        <w:t>Osijeku</w:t>
      </w:r>
      <w:r w:rsidR="00CE3F99">
        <w:rPr>
          <w:rFonts w:eastAsia="Calibri"/>
          <w:lang w:eastAsia="en-US"/>
        </w:rPr>
        <w:t xml:space="preserve"> </w:t>
      </w:r>
      <w:r w:rsidR="00317D14">
        <w:rPr>
          <w:rFonts w:eastAsia="Calibri"/>
          <w:lang w:eastAsia="en-US"/>
        </w:rPr>
        <w:t>30. rujna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317D14">
        <w:t>B.L.P. d.o.o. za poslovanje nekretninama Kaštelir (Općina Kaštelir-Labinci-Castelliere-S.Domenica) Rojci 16, MBS: 130007354,  OIB: 75758841086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317D14">
        <w:rPr>
          <w:rFonts w:eastAsia="Calibri"/>
          <w:lang w:eastAsia="en-US"/>
        </w:rPr>
        <w:t>11. listopada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317D14">
        <w:rPr>
          <w:rFonts w:eastAsia="Calibri"/>
          <w:lang w:eastAsia="en-US"/>
        </w:rPr>
        <w:t>2302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="00B62F25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317D14">
        <w:rPr>
          <w:rFonts w:eastAsia="Calibri"/>
          <w:lang w:eastAsia="en-US"/>
        </w:rPr>
        <w:t>10. studenog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317D14">
        <w:t>B.L.P. d.o.o. za poslovanje nekretninama Kaštelir (Općina Kaštelir-Labinci-Castelliere-S.Domenica) Rojci 16, MBS: 130007354,  OIB: 75758841086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317D14">
        <w:rPr>
          <w:rFonts w:eastAsia="Calibri"/>
          <w:lang w:eastAsia="en-US"/>
        </w:rPr>
        <w:t>15. studenog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B62F25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Žana Bem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317D14">
        <w:rPr>
          <w:rFonts w:eastAsia="Calibri"/>
          <w:lang w:eastAsia="en-US"/>
        </w:rPr>
        <w:t>2/12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1C" w:rsidP="008174CD" w:rsidR="00D8701C">
      <w:r>
        <w:separator/>
      </w:r>
    </w:p>
  </w:endnote>
  <w:endnote w:id="0" w:type="continuationSeparator">
    <w:p w:rsidRDefault="00D8701C" w:rsidP="008174CD" w:rsidR="00D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1C" w:rsidP="008174CD" w:rsidR="00D8701C">
      <w:r>
        <w:separator/>
      </w:r>
    </w:p>
  </w:footnote>
  <w:footnote w:id="0" w:type="continuationSeparator">
    <w:p w:rsidRDefault="00D8701C" w:rsidP="008174CD" w:rsidR="00D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3601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317D14">
      <w:rPr>
        <w:rFonts w:eastAsia="Calibri"/>
        <w:lang w:eastAsia="en-US"/>
      </w:rPr>
      <w:t>2302</w:t>
    </w:r>
    <w:r w:rsidR="00B62F25">
      <w:rPr>
        <w:rFonts w:eastAsia="Calibri"/>
        <w:lang w:eastAsia="en-US"/>
      </w:rPr>
      <w:t>/16</w:t>
    </w:r>
    <w:r>
      <w:rPr>
        <w:rFonts w:eastAsia="Calibri"/>
        <w:lang w:eastAsia="en-US"/>
      </w:rPr>
      <w:t>-</w:t>
    </w:r>
    <w:r w:rsidR="009B7B39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55966"/>
    <w:rsid w:val="00174D58"/>
    <w:rsid w:val="00187E2E"/>
    <w:rsid w:val="0019149A"/>
    <w:rsid w:val="00192F80"/>
    <w:rsid w:val="00225BEC"/>
    <w:rsid w:val="0025699C"/>
    <w:rsid w:val="00317D14"/>
    <w:rsid w:val="00333EEE"/>
    <w:rsid w:val="003660CC"/>
    <w:rsid w:val="00385069"/>
    <w:rsid w:val="004A600C"/>
    <w:rsid w:val="004C1FA5"/>
    <w:rsid w:val="005D5426"/>
    <w:rsid w:val="006134F1"/>
    <w:rsid w:val="00633F10"/>
    <w:rsid w:val="007122AD"/>
    <w:rsid w:val="00757AB1"/>
    <w:rsid w:val="007A0C7E"/>
    <w:rsid w:val="008174CD"/>
    <w:rsid w:val="008433AD"/>
    <w:rsid w:val="00874613"/>
    <w:rsid w:val="008E668E"/>
    <w:rsid w:val="00935171"/>
    <w:rsid w:val="009B7B39"/>
    <w:rsid w:val="009D4775"/>
    <w:rsid w:val="00A0047B"/>
    <w:rsid w:val="00A5174E"/>
    <w:rsid w:val="00A6218D"/>
    <w:rsid w:val="00B62F25"/>
    <w:rsid w:val="00B82754"/>
    <w:rsid w:val="00BE23E3"/>
    <w:rsid w:val="00C84F99"/>
    <w:rsid w:val="00CC455B"/>
    <w:rsid w:val="00CD6778"/>
    <w:rsid w:val="00CE3F99"/>
    <w:rsid w:val="00D21A2C"/>
    <w:rsid w:val="00D8701C"/>
    <w:rsid w:val="00DE0702"/>
    <w:rsid w:val="00E207B3"/>
    <w:rsid w:val="00E228CD"/>
    <w:rsid w:val="00E33601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36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36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6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6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36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36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6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6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B.L.P. d.o.o. KAŠTELIR</izvorni_sadrzaj>
    <derivirana_varijabla naziv="DomainObject.Predmet.ProtustrankaFormated_1">  B.L.P. d.o.o. KAŠTELIR</derivirana_varijabla>
  </DomainObject.Predmet.ProtustrankaFormated>
  <DomainObject.Predmet.ProtustrankaFormatedOIB>
    <izvorni_sadrzaj>  B.L.P. d.o.o. KAŠTELIR, OIB 75758841086</izvorni_sadrzaj>
    <derivirana_varijabla naziv="DomainObject.Predmet.ProtustrankaFormatedOIB_1">  B.L.P. d.o.o. KAŠTELIR, OIB 75758841086</derivirana_varijabla>
  </DomainObject.Predmet.ProtustrankaFormatedOIB>
  <DomainObject.Predmet.ProtustrankaFormatedWithAdress>
    <izvorni_sadrzaj> B.L.P. d.o.o. KAŠTELIR, Rojci 16, 52464 Kaštelir</izvorni_sadrzaj>
    <derivirana_varijabla naziv="DomainObject.Predmet.ProtustrankaFormatedWithAdress_1"> B.L.P. d.o.o. KAŠTELIR, Rojci 16, 52464 Kaštelir</derivirana_varijabla>
  </DomainObject.Predmet.ProtustrankaFormatedWithAdress>
  <DomainObject.Predmet.ProtustrankaFormatedWithAdressOIB>
    <izvorni_sadrzaj> B.L.P. d.o.o. KAŠTELIR, OIB 75758841086, Rojci 16, 52464 Kaštelir</izvorni_sadrzaj>
    <derivirana_varijabla naziv="DomainObject.Predmet.ProtustrankaFormatedWithAdressOIB_1"> B.L.P. d.o.o. KAŠTELIR, OIB 75758841086, Rojci 16, 52464 Kaštelir</derivirana_varijabla>
  </DomainObject.Predmet.ProtustrankaFormatedWithAdressOIB>
  <DomainObject.Predmet.ProtustrankaWithAdress>
    <izvorni_sadrzaj>B.L.P. d.o.o. KAŠTELIR Rojci 16, 52464 Kaštelir</izvorni_sadrzaj>
    <derivirana_varijabla naziv="DomainObject.Predmet.ProtustrankaWithAdress_1">B.L.P. d.o.o. KAŠTELIR Rojci 16, 52464 Kaštelir</derivirana_varijabla>
  </DomainObject.Predmet.ProtustrankaWithAdress>
  <DomainObject.Predmet.ProtustrankaWithAdressOIB>
    <izvorni_sadrzaj>B.L.P. d.o.o. KAŠTELIR, OIB 75758841086, Rojci 16, 52464 Kaštelir</izvorni_sadrzaj>
    <derivirana_varijabla naziv="DomainObject.Predmet.ProtustrankaWithAdressOIB_1">B.L.P. d.o.o. KAŠTELIR, OIB 75758841086, Rojci 16, 52464 Kaštelir</derivirana_varijabla>
  </DomainObject.Predmet.ProtustrankaWithAdressOIB>
  <DomainObject.Predmet.ProtustrankaNazivFormated>
    <izvorni_sadrzaj>B.L.P. d.o.o. KAŠTELIR</izvorni_sadrzaj>
    <derivirana_varijabla naziv="DomainObject.Predmet.ProtustrankaNazivFormated_1">B.L.P. d.o.o. KAŠTELIR</derivirana_varijabla>
  </DomainObject.Predmet.ProtustrankaNazivFormated>
  <DomainObject.Predmet.ProtustrankaNazivFormatedOIB>
    <izvorni_sadrzaj>B.L.P. d.o.o. KAŠTELIR, OIB 75758841086</izvorni_sadrzaj>
    <derivirana_varijabla naziv="DomainObject.Predmet.ProtustrankaNazivFormatedOIB_1">B.L.P. d.o.o. KAŠTELIR, OIB 75758841086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B.L.P. d.o.o. KAŠTELIR</item>
    </izvorni_sadrzaj>
    <derivirana_varijabla naziv="DomainObject.Predmet.ProtuStrankaListFormated_1">
      <item>B.L.P. d.o.o. KAŠTELIR</item>
    </derivirana_varijabla>
  </DomainObject.Predmet.ProtuStrankaListFormated>
  <DomainObject.Predmet.ProtuStrankaListFormatedOIB>
    <izvorni_sadrzaj>
      <item>B.L.P. d.o.o. KAŠTELIR, OIB 75758841086</item>
    </izvorni_sadrzaj>
    <derivirana_varijabla naziv="DomainObject.Predmet.ProtuStrankaListFormatedOIB_1">
      <item>B.L.P. d.o.o. KAŠTELIR, OIB 75758841086</item>
    </derivirana_varijabla>
  </DomainObject.Predmet.ProtuStrankaListFormatedOIB>
  <DomainObject.Predmet.ProtuStrankaListFormatedWithAdress>
    <izvorni_sadrzaj>
      <item>B.L.P. d.o.o. KAŠTELIR, Rojci 16, 52464 Kaštelir</item>
    </izvorni_sadrzaj>
    <derivirana_varijabla naziv="DomainObject.Predmet.ProtuStrankaListFormatedWithAdress_1">
      <item>B.L.P. d.o.o. KAŠTELIR, Rojci 16, 52464 Kaštelir</item>
    </derivirana_varijabla>
  </DomainObject.Predmet.ProtuStrankaListFormatedWithAdress>
  <DomainObject.Predmet.ProtuStrankaListFormatedWithAdressOIB>
    <izvorni_sadrzaj>
      <item>B.L.P. d.o.o. KAŠTELIR, OIB 75758841086, Rojci 16, 52464 Kaštelir</item>
    </izvorni_sadrzaj>
    <derivirana_varijabla naziv="DomainObject.Predmet.ProtuStrankaListFormatedWithAdressOIB_1">
      <item>B.L.P. d.o.o. KAŠTELIR, OIB 75758841086, Rojci 16, 52464 Kaštelir</item>
    </derivirana_varijabla>
  </DomainObject.Predmet.ProtuStrankaListFormatedWithAdressOIB>
  <DomainObject.Predmet.ProtuStrankaListNazivFormated>
    <izvorni_sadrzaj>
      <item>B.L.P. d.o.o. KAŠTELIR</item>
    </izvorni_sadrzaj>
    <derivirana_varijabla naziv="DomainObject.Predmet.ProtuStrankaListNazivFormated_1">
      <item>B.L.P. d.o.o. KAŠTELIR</item>
    </derivirana_varijabla>
  </DomainObject.Predmet.ProtuStrankaListNazivFormated>
  <DomainObject.Predmet.ProtuStrankaListNazivFormatedOIB>
    <izvorni_sadrzaj>
      <item>B.L.P. d.o.o. KAŠTELIR, OIB 75758841086</item>
    </izvorni_sadrzaj>
    <derivirana_varijabla naziv="DomainObject.Predmet.ProtuStrankaListNazivFormatedOIB_1">
      <item>B.L.P. d.o.o. KAŠTELIR, OIB 75758841086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B.L.P. d.o.o. KAŠTELIR</izvorni_sadrzaj>
    <derivirana_varijabla naziv="DomainObject.Predmet.ProtustrankaIDrugi_1">B.L.P.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B.L.P. d.o.o. KAŠTELIR, OIB 75758841086, Rojci 16, 52464 Kaštelir</izvorni_sadrzaj>
    <derivirana_varijabla naziv="DomainObject.Predmet.ProtustrankaIDrugiAdressOIB_1">B.L.P. d.o.o. KAŠTELIR, OIB 75758841086, Rojci 16,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B.L.P. d.o.o. KAŠTELIR</item>
    </izvorni_sadrzaj>
    <derivirana_varijabla naziv="DomainObject.Predmet.SudioniciListNaziv_1">
      <item>FINANCIJSKA AGENCIJA, RC RIJEKA, PODRUŽNICA PULA, PULA</item>
      <item>B.L.P.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B.L.P. d.o.o. KAŠTELIR, OIB 75758841086, Rojci 16,52464 Kaštelir</item>
    </izvorni_sadrzaj>
    <derivirana_varijabla naziv="DomainObject.Predmet.SudioniciListAdressOIB_1">
      <item>FINANCIJSKA AGENCIJA, RC RIJEKA, PODRUŽNICA PULA, PULA, OIB 85821130368, Ulica grada Vukovara 70,10000 Zagreb</item>
      <item>B.L.P. d.o.o. KAŠTELIR, OIB 75758841086, Rojci 16,52464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75758841086</item>
    </izvorni_sadrzaj>
    <derivirana_varijabla naziv="DomainObject.Predmet.SudioniciListNazivOIB_1">
      <item>, OIB 85821130368</item>
      <item>, OIB 75758841086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2A4A2-C43B-4D1F-A59F-68CDD6D0E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2629</properties:Characters>
  <properties:Lines>85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2016-11-15T06:42:00Z</dcterms:created>
  <dc:creator>korisnik</dc:creator>
  <cp:lastModifiedBy>Žana Bem</cp:lastModifiedBy>
  <cp:lastPrinted>2016-06-27T06:15:00Z</cp:lastPrinted>
  <dcterms:modified xmlns:xsi="http://www.w3.org/2001/XMLSchema-instance" xsi:type="dcterms:W3CDTF">2016-11-15T06:48:00Z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