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cdf03" w14:paraId="26cdf03" w:rsidRDefault="00C36D0A" w:rsidP="00C36D0A" w:rsidR="00C36D0A" w:rsidRPr="001B099A">
      <w:pPr>
        <w15:collapsed w:val="false"/>
        <w:rPr>
          <w:b/>
        </w:rPr>
      </w:pPr>
      <w:bookmarkStart w:name="_GoBack" w:id="0"/>
      <w:bookmarkEnd w:id="0"/>
      <w:r w:rsidRPr="001B099A">
        <w:rPr>
          <w:b/>
        </w:rPr>
        <w:t xml:space="preserve">         </w:t>
      </w:r>
      <w:r>
        <w:rPr>
          <w:b/>
        </w:rPr>
        <w:t xml:space="preserve">  </w:t>
      </w:r>
      <w:r w:rsidRPr="001B099A">
        <w:rPr>
          <w:b/>
        </w:rPr>
        <w:t xml:space="preserve">        </w:t>
      </w:r>
      <w:r w:rsidRPr="001B099A">
        <w:rPr>
          <w:b/>
          <w:noProof/>
        </w:rPr>
        <w:drawing>
          <wp:inline distR="0" distL="0" distB="0" distT="0">
            <wp:extent cy="673100" cx="526415"/>
            <wp:effectExtent b="0" r="6985" t="0" l="0"/>
            <wp:docPr descr="HR grb" name="Slika 3" id="3"/>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1B099A">
        <w:rPr>
          <w:b/>
        </w:rPr>
        <w:t xml:space="preserve">                                                            </w:t>
      </w:r>
    </w:p>
    <w:p w:rsidRDefault="00C36D0A" w:rsidP="00C36D0A" w:rsidR="00C36D0A" w:rsidRPr="001B099A">
      <w:r w:rsidRPr="001B099A">
        <w:t xml:space="preserve">    REPUBLIKA HRVATSKA </w:t>
      </w:r>
      <w:r w:rsidRPr="001B099A">
        <w:tab/>
      </w:r>
      <w:r w:rsidRPr="001B099A">
        <w:tab/>
      </w:r>
      <w:r w:rsidRPr="001B099A">
        <w:tab/>
      </w:r>
      <w:r w:rsidRPr="001B099A">
        <w:tab/>
      </w:r>
      <w:r w:rsidRPr="001B099A">
        <w:tab/>
      </w:r>
    </w:p>
    <w:p w:rsidRDefault="00C36D0A" w:rsidP="00C36D0A" w:rsidR="00C36D0A" w:rsidRPr="001B099A">
      <w:r w:rsidRPr="001B099A">
        <w:t xml:space="preserve"> TRGOVAČKI SUD U PAZINU</w:t>
      </w:r>
    </w:p>
    <w:p w:rsidRDefault="00C36D0A" w:rsidP="00C36D0A" w:rsidR="00C36D0A" w:rsidRPr="001B099A">
      <w:pPr>
        <w:ind w:right="50"/>
      </w:pPr>
      <w:r w:rsidRPr="001B099A">
        <w:t xml:space="preserve">     52000 PAZIN, D</w:t>
      </w:r>
      <w:r>
        <w:t>ršćevka 1</w:t>
      </w:r>
      <w:r>
        <w:tab/>
      </w:r>
      <w:r>
        <w:tab/>
      </w:r>
      <w:r>
        <w:tab/>
      </w:r>
      <w:r>
        <w:tab/>
      </w:r>
      <w:r>
        <w:tab/>
        <w:t xml:space="preserve">          Posl.br.: 2 St-16/15-146</w:t>
      </w:r>
    </w:p>
    <w:p w:rsidRDefault="00C36D0A" w:rsidP="00C36D0A" w:rsidR="00C36D0A" w:rsidRPr="00C36D0A">
      <w:pPr>
        <w:ind w:firstLine="708" w:left="5664"/>
      </w:pPr>
      <w:r w:rsidRPr="001B099A">
        <w:rPr>
          <w:b/>
        </w:rPr>
        <w:t xml:space="preserve">   </w:t>
      </w:r>
      <w:r>
        <w:rPr>
          <w:b/>
        </w:rPr>
        <w:tab/>
        <w:t xml:space="preserve">       </w:t>
      </w:r>
      <w:r w:rsidRPr="00C36D0A">
        <w:t>(prije: 17 P-71/11)</w:t>
      </w:r>
    </w:p>
    <w:p w:rsidRDefault="00C36D0A" w:rsidP="00C36D0A" w:rsidR="00C36D0A" w:rsidRPr="001B099A">
      <w:pPr>
        <w:rPr>
          <w:b/>
          <w:bCs/>
        </w:rPr>
      </w:pPr>
    </w:p>
    <w:p w:rsidRDefault="00C36D0A" w:rsidP="00C36D0A" w:rsidR="00C36D0A" w:rsidRPr="001B099A">
      <w:pPr>
        <w:ind w:right="512"/>
        <w:jc w:val="center"/>
      </w:pPr>
      <w:r w:rsidRPr="001B099A">
        <w:t xml:space="preserve">       U  I M E  R E P U B L I K E  H R V A T S K E</w:t>
      </w:r>
    </w:p>
    <w:p w:rsidRDefault="00C36D0A" w:rsidP="00C36D0A" w:rsidR="00C36D0A" w:rsidRPr="001B099A">
      <w:pPr>
        <w:ind w:right="512"/>
        <w:jc w:val="center"/>
      </w:pPr>
    </w:p>
    <w:p w:rsidRDefault="00C36D0A" w:rsidP="00C36D0A" w:rsidR="00C36D0A" w:rsidRPr="001B099A">
      <w:pPr>
        <w:ind w:right="512"/>
        <w:jc w:val="center"/>
      </w:pPr>
      <w:r w:rsidRPr="001B099A">
        <w:t xml:space="preserve">      R J E Š E N J E</w:t>
      </w:r>
    </w:p>
    <w:p w:rsidRDefault="00C36D0A" w:rsidP="00C36D0A" w:rsidR="00C36D0A" w:rsidRPr="001B099A">
      <w:pPr>
        <w:jc w:val="both"/>
      </w:pPr>
    </w:p>
    <w:p w:rsidRDefault="00C36D0A" w:rsidP="00C36D0A" w:rsidR="00C36D0A" w:rsidRPr="001B099A">
      <w:pPr>
        <w:ind w:firstLine="720"/>
        <w:jc w:val="both"/>
      </w:pPr>
      <w:r w:rsidRPr="001B099A">
        <w:t xml:space="preserve">Trgovački sud u Pazinu po stečajnom sucu ovoga suda Adrijani Labinjan Skok, u stečajnom postupku nad stečajnim dužnikom </w:t>
      </w:r>
      <w:r w:rsidRPr="00FF5CDA">
        <w:t>ULJANIK STROJOGRADNJA ALATNICA d.o.o. u stečaju Pula, Valica 6,</w:t>
      </w:r>
      <w:r>
        <w:t xml:space="preserve"> OIB: 57130466818, MBS: </w:t>
      </w:r>
      <w:r w:rsidRPr="00C36D0A">
        <w:t>40191350</w:t>
      </w:r>
      <w:r w:rsidRPr="001B099A">
        <w:t>,</w:t>
      </w:r>
      <w:r w:rsidRPr="001B099A">
        <w:rPr>
          <w:color w:val="FF0000"/>
        </w:rPr>
        <w:t xml:space="preserve"> </w:t>
      </w:r>
      <w:r w:rsidRPr="001B099A">
        <w:t xml:space="preserve">dana </w:t>
      </w:r>
      <w:r w:rsidR="003E517D">
        <w:t>13</w:t>
      </w:r>
      <w:r>
        <w:t>. listopada</w:t>
      </w:r>
      <w:r w:rsidRPr="001B099A">
        <w:t xml:space="preserve"> 2015.</w:t>
      </w:r>
    </w:p>
    <w:p w:rsidRDefault="00C36D0A" w:rsidP="00C36D0A" w:rsidR="00C36D0A" w:rsidRPr="001B099A">
      <w:pPr>
        <w:jc w:val="both"/>
      </w:pPr>
    </w:p>
    <w:p w:rsidRDefault="00C36D0A" w:rsidP="00C36D0A" w:rsidR="00C36D0A" w:rsidRPr="001B099A">
      <w:pPr>
        <w:jc w:val="center"/>
      </w:pPr>
      <w:r w:rsidRPr="001B099A">
        <w:t>r i j e š i o   j e</w:t>
      </w:r>
    </w:p>
    <w:p w:rsidRDefault="00C36D0A" w:rsidP="00C36D0A" w:rsidR="00C36D0A">
      <w:pPr>
        <w:ind w:left="1080"/>
        <w:jc w:val="both"/>
      </w:pPr>
    </w:p>
    <w:p w:rsidRDefault="00C36D0A" w:rsidP="00C36D0A" w:rsidR="00C36D0A">
      <w:pPr>
        <w:jc w:val="both"/>
      </w:pPr>
      <w:r>
        <w:tab/>
        <w:t>I.</w:t>
      </w:r>
      <w:r>
        <w:tab/>
      </w:r>
      <w:r w:rsidRPr="00C36D0A">
        <w:t xml:space="preserve">Zaključuje se stečajni postupak nad dužnikom </w:t>
      </w:r>
      <w:r w:rsidRPr="00FF5CDA">
        <w:t>ULJANIK STROJOGRADNJA ALATNICA d.o.o. u stečaju Pula, Valica 6,</w:t>
      </w:r>
      <w:r>
        <w:t xml:space="preserve"> OIB: 57130466818, MBS: </w:t>
      </w:r>
      <w:r w:rsidRPr="00C36D0A">
        <w:t>40191350</w:t>
      </w:r>
      <w:r>
        <w:t xml:space="preserve">, po odredbi čl. 196. st. 1. Stečajnog zakona </w:t>
      </w:r>
      <w:r w:rsidRPr="001B099A">
        <w:t>(Narodne Novine br. 44/96, 29/99, 129/00, 123/03, 82/06, 116/10, 25/12, 133/12)</w:t>
      </w:r>
      <w:r w:rsidRPr="00C36D0A">
        <w:t>.</w:t>
      </w:r>
    </w:p>
    <w:p w:rsidRDefault="00C36D0A" w:rsidP="00C36D0A" w:rsidR="00C36D0A">
      <w:pPr>
        <w:ind w:left="1080"/>
        <w:jc w:val="both"/>
      </w:pPr>
    </w:p>
    <w:p w:rsidRDefault="00C36D0A" w:rsidP="00C36D0A" w:rsidR="00C36D0A">
      <w:pPr>
        <w:jc w:val="both"/>
      </w:pPr>
      <w:r>
        <w:tab/>
        <w:t>II.</w:t>
      </w:r>
      <w:r>
        <w:tab/>
      </w:r>
      <w:r w:rsidRPr="00C36D0A">
        <w:t xml:space="preserve">Ovo rješenje i osnova zaključenja stečajnog postupka objaviti će se </w:t>
      </w:r>
      <w:r>
        <w:t>na mrežnoj stranici E-Oglasna ploča sudova.</w:t>
      </w:r>
    </w:p>
    <w:p w:rsidRDefault="00C36D0A" w:rsidP="00C36D0A" w:rsidR="00C36D0A" w:rsidRPr="00C36D0A">
      <w:pPr>
        <w:jc w:val="both"/>
      </w:pPr>
    </w:p>
    <w:p w:rsidRDefault="00C36D0A" w:rsidP="00C36D0A" w:rsidR="00C36D0A">
      <w:pPr>
        <w:jc w:val="both"/>
      </w:pPr>
      <w:r>
        <w:tab/>
        <w:t>III.</w:t>
      </w:r>
      <w:r>
        <w:tab/>
        <w:t>O</w:t>
      </w:r>
      <w:r w:rsidRPr="00C36D0A">
        <w:t>vo rješenj</w:t>
      </w:r>
      <w:r>
        <w:t xml:space="preserve">e </w:t>
      </w:r>
      <w:r w:rsidRPr="00C36D0A">
        <w:t xml:space="preserve">dostaviti će se </w:t>
      </w:r>
      <w:r>
        <w:t xml:space="preserve">po pravomoćnosti </w:t>
      </w:r>
      <w:r w:rsidRPr="00C36D0A">
        <w:t>sudskom registru ovoga suda radi brisanja dužnika iz sudskog registra.</w:t>
      </w:r>
    </w:p>
    <w:p w:rsidRDefault="004B4321" w:rsidP="00C36D0A" w:rsidR="004B4321">
      <w:pPr>
        <w:jc w:val="both"/>
      </w:pPr>
    </w:p>
    <w:p w:rsidRDefault="004B4321" w:rsidP="004B4321" w:rsidR="004B4321">
      <w:pPr>
        <w:jc w:val="both"/>
        <w:rPr>
          <w:color w:val="000000"/>
        </w:rPr>
      </w:pPr>
      <w:r>
        <w:tab/>
        <w:t>IV.</w:t>
      </w:r>
      <w:r>
        <w:tab/>
        <w:t>Ovlašćuje se stečajni upravitelj Dražen Ezgeta iz Poreča, M. Benussi 8,</w:t>
      </w:r>
      <w:r w:rsidR="00866FEF">
        <w:t xml:space="preserve"> nakon zaključenja ovog stečajnog postupka,</w:t>
      </w:r>
      <w:r>
        <w:t xml:space="preserve"> zastupati stečajnu masu </w:t>
      </w:r>
      <w:r w:rsidRPr="00FF5CDA">
        <w:t>ULJANIK STROJOGRADNJA ALATNICA d.o.o. u stečaju Pula, Valica 6,</w:t>
      </w:r>
      <w:r>
        <w:t xml:space="preserve"> OIB: 57130466818, MBS: </w:t>
      </w:r>
      <w:r w:rsidRPr="00C36D0A">
        <w:t>40191350</w:t>
      </w:r>
      <w:r>
        <w:t xml:space="preserve">, </w:t>
      </w:r>
      <w:r>
        <w:rPr>
          <w:color w:val="000000"/>
        </w:rPr>
        <w:t xml:space="preserve">u parnici koja se vodi na Trgovačkom sudu u Pazinu pod posl. br. P-1466/15, tužitelja </w:t>
      </w:r>
      <w:r w:rsidRPr="00EA16AD">
        <w:rPr>
          <w:bCs/>
        </w:rPr>
        <w:t>ULJANIK STROJOGRADNJA ALATNICA d.o.o, u stečaju</w:t>
      </w:r>
      <w:r>
        <w:rPr>
          <w:bCs/>
        </w:rPr>
        <w:t xml:space="preserve">, </w:t>
      </w:r>
      <w:r>
        <w:rPr>
          <w:color w:val="000000"/>
        </w:rPr>
        <w:t xml:space="preserve">protiv tuženika </w:t>
      </w:r>
      <w:r w:rsidRPr="000E2DB4">
        <w:rPr>
          <w:color w:val="000000"/>
        </w:rPr>
        <w:t>Borisa Mandića</w:t>
      </w:r>
      <w:r>
        <w:rPr>
          <w:color w:val="000000"/>
        </w:rPr>
        <w:t xml:space="preserve">, </w:t>
      </w:r>
      <w:r>
        <w:t>OIB: 43072779102,</w:t>
      </w:r>
      <w:r w:rsidRPr="000E2DB4">
        <w:rPr>
          <w:color w:val="000000"/>
        </w:rPr>
        <w:t xml:space="preserve"> iz </w:t>
      </w:r>
      <w:r w:rsidRPr="004F00C7">
        <w:rPr>
          <w:bCs/>
        </w:rPr>
        <w:t>Pul</w:t>
      </w:r>
      <w:r>
        <w:rPr>
          <w:bCs/>
        </w:rPr>
        <w:t>e</w:t>
      </w:r>
      <w:r w:rsidRPr="004F00C7">
        <w:rPr>
          <w:bCs/>
        </w:rPr>
        <w:t>, Kašićeva 10</w:t>
      </w:r>
      <w:r w:rsidRPr="000E2DB4">
        <w:rPr>
          <w:color w:val="000000"/>
        </w:rPr>
        <w:t>, radi</w:t>
      </w:r>
      <w:r>
        <w:rPr>
          <w:color w:val="000000"/>
        </w:rPr>
        <w:t xml:space="preserve"> isplate,</w:t>
      </w:r>
      <w:r w:rsidRPr="000E2DB4">
        <w:rPr>
          <w:color w:val="000000"/>
        </w:rPr>
        <w:t xml:space="preserve"> te </w:t>
      </w:r>
      <w:r>
        <w:rPr>
          <w:color w:val="000000"/>
        </w:rPr>
        <w:t xml:space="preserve">u parnici koja se vodi na Trgovačkom sudu u Pazinu pod posl. br. P-1465/2015 tužitelja </w:t>
      </w:r>
      <w:r w:rsidRPr="00EA16AD">
        <w:rPr>
          <w:bCs/>
        </w:rPr>
        <w:t>ULJANIK STROJOGRADNJA ALATNICA d.o.o, u stečaju</w:t>
      </w:r>
      <w:r>
        <w:rPr>
          <w:bCs/>
        </w:rPr>
        <w:t xml:space="preserve">, </w:t>
      </w:r>
      <w:r>
        <w:rPr>
          <w:color w:val="000000"/>
        </w:rPr>
        <w:t xml:space="preserve">protiv tuženika </w:t>
      </w:r>
      <w:r w:rsidRPr="000E2DB4">
        <w:rPr>
          <w:color w:val="000000"/>
        </w:rPr>
        <w:t>Mije Likića</w:t>
      </w:r>
      <w:r>
        <w:rPr>
          <w:color w:val="000000"/>
        </w:rPr>
        <w:t>,</w:t>
      </w:r>
      <w:r w:rsidRPr="000E2DB4">
        <w:rPr>
          <w:color w:val="000000"/>
        </w:rPr>
        <w:t xml:space="preserve"> </w:t>
      </w:r>
      <w:r>
        <w:t xml:space="preserve">OIB: 50394936433, </w:t>
      </w:r>
      <w:r w:rsidRPr="000E2DB4">
        <w:rPr>
          <w:color w:val="000000"/>
        </w:rPr>
        <w:t>iz Pule,</w:t>
      </w:r>
      <w:r>
        <w:rPr>
          <w:color w:val="000000"/>
        </w:rPr>
        <w:t xml:space="preserve"> </w:t>
      </w:r>
      <w:r w:rsidRPr="004F00C7">
        <w:rPr>
          <w:bCs/>
        </w:rPr>
        <w:t>Braban, Vadreš, Filini 14</w:t>
      </w:r>
      <w:r>
        <w:rPr>
          <w:bCs/>
        </w:rPr>
        <w:t>, radi isplate.</w:t>
      </w:r>
      <w:r w:rsidRPr="000E2DB4">
        <w:rPr>
          <w:color w:val="000000"/>
        </w:rPr>
        <w:t xml:space="preserve"> </w:t>
      </w:r>
    </w:p>
    <w:p w:rsidRDefault="00C36D0A" w:rsidP="00C36D0A" w:rsidR="00C36D0A" w:rsidRPr="001B099A"/>
    <w:p w:rsidRDefault="00C36D0A" w:rsidP="00C36D0A" w:rsidR="00C36D0A">
      <w:pPr>
        <w:ind w:left="360"/>
        <w:jc w:val="center"/>
      </w:pPr>
      <w:r w:rsidRPr="001B099A">
        <w:t>Obrazloženje</w:t>
      </w:r>
    </w:p>
    <w:p w:rsidRDefault="00C36D0A" w:rsidP="00C36D0A" w:rsidR="00C36D0A">
      <w:pPr>
        <w:ind w:left="360"/>
        <w:jc w:val="center"/>
      </w:pPr>
    </w:p>
    <w:p w:rsidRDefault="00C36D0A" w:rsidP="00C36D0A" w:rsidR="00C36D0A">
      <w:pPr>
        <w:ind w:firstLine="708"/>
        <w:jc w:val="both"/>
      </w:pPr>
      <w:r>
        <w:t>Završno ročište je u predmetu održano 11. rujna 2015. g.</w:t>
      </w:r>
      <w:r w:rsidR="004B4321">
        <w:t>, na kojem je prihvaćeno</w:t>
      </w:r>
      <w:r>
        <w:t xml:space="preserve"> </w:t>
      </w:r>
      <w:r w:rsidR="004B4321">
        <w:t>završno izvješće i završni račun koje je podnio stečajni upravitelj. Nije zaprimljen prigovor na završni popis. Neunovčivih predmeta stečajne mase nema.</w:t>
      </w:r>
    </w:p>
    <w:p w:rsidRDefault="00C36D0A" w:rsidP="00C36D0A" w:rsidR="00C36D0A">
      <w:pPr>
        <w:ind w:firstLine="708"/>
        <w:jc w:val="both"/>
      </w:pPr>
      <w:r>
        <w:t xml:space="preserve">Dana je suglasnost stečajnom upravitelju za završnu diobu. </w:t>
      </w:r>
    </w:p>
    <w:p w:rsidRDefault="004B4321" w:rsidP="004B4321" w:rsidR="00BE66B2">
      <w:pPr>
        <w:jc w:val="both"/>
      </w:pPr>
      <w:r>
        <w:lastRenderedPageBreak/>
        <w:tab/>
      </w:r>
      <w:r w:rsidR="00C36D0A">
        <w:t>Dana 5. listopada 2015. g. stečajni upravitelj je obavijestio sud da su izvršene isplate po završnom diobenom popisu, u iznosu od 237.574,66 kn, osim vjerovnicima Miji Likiću i Borisu Mandiću, za čija potraživanja će se izvršiti prijeboj sa dijelom njihovog dugovanja prema stečajnom dužniku za koja se vode parnični postupci.</w:t>
      </w:r>
    </w:p>
    <w:p w:rsidRDefault="00BE66B2" w:rsidP="004B4321" w:rsidR="004B4321">
      <w:pPr>
        <w:jc w:val="both"/>
        <w:rPr>
          <w:color w:val="000000"/>
        </w:rPr>
      </w:pPr>
      <w:r>
        <w:tab/>
      </w:r>
      <w:r w:rsidR="00C36D0A">
        <w:t xml:space="preserve"> Osim navedenog, sukladno podacima iz izvješća stečajnog upravitelja za završno ročište vjerovnika, isplaćeni su i troškovi u iznosu od </w:t>
      </w:r>
      <w:r w:rsidR="0099036D">
        <w:t>45.511,30 kn.</w:t>
      </w:r>
      <w:r w:rsidR="004B4321">
        <w:t xml:space="preserve"> Stečajni upravitelj je predložio zaključenje stečajnog postupka po čl. 196. Stečajnog zakona (dalje: SZ), te da ga se ovlasti zastupati stečajnu masu </w:t>
      </w:r>
      <w:r w:rsidR="004B4321" w:rsidRPr="00FF5CDA">
        <w:t>ULJANIK STROJOGRADNJA ALATNICA d.o.o. u stečaju Pula, Valica 6,</w:t>
      </w:r>
      <w:r w:rsidR="004B4321">
        <w:t xml:space="preserve"> OIB: 57130466818, MBS: </w:t>
      </w:r>
      <w:r w:rsidR="004B4321" w:rsidRPr="00C36D0A">
        <w:t>40191350</w:t>
      </w:r>
      <w:r w:rsidR="004B4321">
        <w:t xml:space="preserve">, </w:t>
      </w:r>
      <w:r w:rsidR="004B4321">
        <w:rPr>
          <w:color w:val="000000"/>
        </w:rPr>
        <w:t xml:space="preserve">u parnici koja se vodi na Trgovačkom sudu u Pazinu pod posl. br. P-1466/15, tužitelja </w:t>
      </w:r>
      <w:r w:rsidR="004B4321" w:rsidRPr="00EA16AD">
        <w:rPr>
          <w:bCs/>
        </w:rPr>
        <w:t>ULJANIK STROJOGRADNJA ALATNICA d.o.o, u stečaju</w:t>
      </w:r>
      <w:r w:rsidR="004B4321">
        <w:rPr>
          <w:bCs/>
        </w:rPr>
        <w:t xml:space="preserve">, </w:t>
      </w:r>
      <w:r w:rsidR="004B4321">
        <w:rPr>
          <w:color w:val="000000"/>
        </w:rPr>
        <w:t xml:space="preserve">protiv tuženika </w:t>
      </w:r>
      <w:r w:rsidR="004B4321" w:rsidRPr="000E2DB4">
        <w:rPr>
          <w:color w:val="000000"/>
        </w:rPr>
        <w:t>Borisa Mandića</w:t>
      </w:r>
      <w:r w:rsidR="004B4321">
        <w:rPr>
          <w:color w:val="000000"/>
        </w:rPr>
        <w:t xml:space="preserve">, </w:t>
      </w:r>
      <w:r w:rsidR="004B4321">
        <w:t>OIB: 43072779102,</w:t>
      </w:r>
      <w:r w:rsidR="004B4321" w:rsidRPr="000E2DB4">
        <w:rPr>
          <w:color w:val="000000"/>
        </w:rPr>
        <w:t xml:space="preserve"> iz </w:t>
      </w:r>
      <w:r w:rsidR="004B4321" w:rsidRPr="004F00C7">
        <w:rPr>
          <w:bCs/>
        </w:rPr>
        <w:t>Pul</w:t>
      </w:r>
      <w:r w:rsidR="004B4321">
        <w:rPr>
          <w:bCs/>
        </w:rPr>
        <w:t>e</w:t>
      </w:r>
      <w:r w:rsidR="004B4321" w:rsidRPr="004F00C7">
        <w:rPr>
          <w:bCs/>
        </w:rPr>
        <w:t>, Kašićeva 10</w:t>
      </w:r>
      <w:r w:rsidR="004B4321" w:rsidRPr="000E2DB4">
        <w:rPr>
          <w:color w:val="000000"/>
        </w:rPr>
        <w:t>, radi</w:t>
      </w:r>
      <w:r w:rsidR="004B4321">
        <w:rPr>
          <w:color w:val="000000"/>
        </w:rPr>
        <w:t xml:space="preserve"> isplate,</w:t>
      </w:r>
      <w:r w:rsidR="004B4321" w:rsidRPr="000E2DB4">
        <w:rPr>
          <w:color w:val="000000"/>
        </w:rPr>
        <w:t xml:space="preserve"> te </w:t>
      </w:r>
      <w:r w:rsidR="004B4321">
        <w:rPr>
          <w:color w:val="000000"/>
        </w:rPr>
        <w:t xml:space="preserve">u parnici koja se vodi na Trgovačkom sudu u Pazinu pod posl. br. P-1465/2015 tužitelja </w:t>
      </w:r>
      <w:r w:rsidR="004B4321" w:rsidRPr="00EA16AD">
        <w:rPr>
          <w:bCs/>
        </w:rPr>
        <w:t>ULJANIK STROJOGRADNJA ALATNICA d.o.o, u stečaju</w:t>
      </w:r>
      <w:r w:rsidR="004B4321">
        <w:rPr>
          <w:bCs/>
        </w:rPr>
        <w:t xml:space="preserve">, </w:t>
      </w:r>
      <w:r w:rsidR="004B4321">
        <w:rPr>
          <w:color w:val="000000"/>
        </w:rPr>
        <w:t xml:space="preserve">protiv tuženika </w:t>
      </w:r>
      <w:r w:rsidR="004B4321" w:rsidRPr="000E2DB4">
        <w:rPr>
          <w:color w:val="000000"/>
        </w:rPr>
        <w:t>Mije Likića</w:t>
      </w:r>
      <w:r w:rsidR="004B4321">
        <w:rPr>
          <w:color w:val="000000"/>
        </w:rPr>
        <w:t>,</w:t>
      </w:r>
      <w:r w:rsidR="004B4321" w:rsidRPr="000E2DB4">
        <w:rPr>
          <w:color w:val="000000"/>
        </w:rPr>
        <w:t xml:space="preserve"> </w:t>
      </w:r>
      <w:r w:rsidR="004B4321">
        <w:t xml:space="preserve">OIB: 50394936433, </w:t>
      </w:r>
      <w:r w:rsidR="004B4321" w:rsidRPr="000E2DB4">
        <w:rPr>
          <w:color w:val="000000"/>
        </w:rPr>
        <w:t>iz Pule,</w:t>
      </w:r>
      <w:r w:rsidR="004B4321">
        <w:rPr>
          <w:color w:val="000000"/>
        </w:rPr>
        <w:t xml:space="preserve"> </w:t>
      </w:r>
      <w:r w:rsidR="004B4321" w:rsidRPr="004F00C7">
        <w:rPr>
          <w:bCs/>
        </w:rPr>
        <w:t>Braban, Vadreš, Filini 14</w:t>
      </w:r>
      <w:r w:rsidR="004B4321">
        <w:rPr>
          <w:bCs/>
        </w:rPr>
        <w:t>, radi isplate.</w:t>
      </w:r>
      <w:r w:rsidR="004B4321" w:rsidRPr="000E2DB4">
        <w:rPr>
          <w:color w:val="000000"/>
        </w:rPr>
        <w:t xml:space="preserve"> </w:t>
      </w:r>
    </w:p>
    <w:p w:rsidRDefault="004B4321" w:rsidP="00C36D0A" w:rsidR="00C36D0A">
      <w:pPr>
        <w:pStyle w:val="Tijeloteksta"/>
      </w:pPr>
      <w:r>
        <w:tab/>
      </w:r>
      <w:r w:rsidR="00C36D0A">
        <w:t xml:space="preserve">Slijedom navedenog a temeljem čl. 196. </w:t>
      </w:r>
      <w:r>
        <w:t>SZ-a</w:t>
      </w:r>
      <w:r w:rsidR="00C36D0A">
        <w:t xml:space="preserve"> odlučeno je kao u izreci. </w:t>
      </w:r>
    </w:p>
    <w:p w:rsidRDefault="004B4321" w:rsidP="00C36D0A" w:rsidR="00C36D0A">
      <w:pPr>
        <w:pStyle w:val="Tijeloteksta"/>
      </w:pPr>
      <w:r>
        <w:tab/>
      </w:r>
      <w:r w:rsidR="00C36D0A">
        <w:t>Suglasno odredbi čl. 25. st. 1. točka 1</w:t>
      </w:r>
      <w:r w:rsidR="00866FEF">
        <w:t>3</w:t>
      </w:r>
      <w:r w:rsidR="00C36D0A">
        <w:t xml:space="preserve">. </w:t>
      </w:r>
      <w:r>
        <w:t>SZ-a,</w:t>
      </w:r>
      <w:r w:rsidR="00C36D0A">
        <w:t xml:space="preserve"> stečajni upravitelj je dužan i nakon zaključenja stečajnog postupka zastupati stečajnu masu u skladu s tim zakonom. </w:t>
      </w:r>
    </w:p>
    <w:p w:rsidRDefault="00C36D0A" w:rsidP="00C36D0A" w:rsidR="00C36D0A" w:rsidRPr="001B099A">
      <w:pPr>
        <w:ind w:left="360"/>
        <w:jc w:val="center"/>
      </w:pPr>
    </w:p>
    <w:p w:rsidRDefault="00C36D0A" w:rsidP="00C36D0A" w:rsidR="00C36D0A" w:rsidRPr="001B099A">
      <w:pPr>
        <w:ind w:left="360"/>
        <w:jc w:val="center"/>
        <w:rPr>
          <w:b/>
        </w:rPr>
      </w:pPr>
    </w:p>
    <w:p w:rsidRDefault="00C36D0A" w:rsidP="00C36D0A" w:rsidR="00C36D0A" w:rsidRPr="004B4321">
      <w:pPr>
        <w:jc w:val="both"/>
      </w:pPr>
      <w:r w:rsidRPr="001B099A">
        <w:tab/>
      </w:r>
    </w:p>
    <w:p w:rsidRDefault="00C36D0A" w:rsidP="00C36D0A" w:rsidR="00C36D0A" w:rsidRPr="001B099A">
      <w:pPr>
        <w:jc w:val="center"/>
      </w:pPr>
      <w:r w:rsidRPr="001B099A">
        <w:t xml:space="preserve">U Pazinu, dana </w:t>
      </w:r>
      <w:r w:rsidR="003E517D">
        <w:t>13</w:t>
      </w:r>
      <w:r w:rsidR="004B4321">
        <w:t>. listopada</w:t>
      </w:r>
      <w:r w:rsidRPr="001B099A">
        <w:t xml:space="preserve"> 2015.</w:t>
      </w:r>
    </w:p>
    <w:p w:rsidRDefault="00C36D0A" w:rsidP="00C36D0A" w:rsidR="00C36D0A">
      <w:pPr>
        <w:jc w:val="center"/>
        <w:rPr>
          <w:b/>
        </w:rPr>
      </w:pPr>
    </w:p>
    <w:p w:rsidRDefault="00C36D0A" w:rsidP="00C36D0A" w:rsidR="00C36D0A" w:rsidRPr="001B099A">
      <w:pPr>
        <w:jc w:val="center"/>
        <w:rPr>
          <w:b/>
        </w:rPr>
      </w:pPr>
    </w:p>
    <w:p w:rsidRDefault="00C36D0A" w:rsidP="00C36D0A" w:rsidR="00C36D0A" w:rsidRPr="001B099A">
      <w:pPr>
        <w:jc w:val="center"/>
        <w:rPr>
          <w:b/>
        </w:rPr>
      </w:pPr>
    </w:p>
    <w:p w:rsidRDefault="00C36D0A" w:rsidP="00C36D0A" w:rsidR="00C36D0A" w:rsidRPr="001B099A">
      <w:pPr>
        <w:jc w:val="both"/>
      </w:pPr>
      <w:r w:rsidRPr="001B099A">
        <w:tab/>
      </w:r>
      <w:r w:rsidRPr="001B099A">
        <w:tab/>
      </w:r>
      <w:r w:rsidRPr="001B099A">
        <w:tab/>
      </w:r>
      <w:r w:rsidRPr="001B099A">
        <w:tab/>
      </w:r>
      <w:r w:rsidRPr="001B099A">
        <w:tab/>
      </w:r>
      <w:r w:rsidRPr="001B099A">
        <w:tab/>
      </w:r>
      <w:r w:rsidRPr="001B099A">
        <w:tab/>
      </w:r>
      <w:r w:rsidRPr="001B099A">
        <w:tab/>
      </w:r>
      <w:r w:rsidRPr="001B099A">
        <w:tab/>
        <w:t xml:space="preserve">    Stečajni sudac</w:t>
      </w:r>
    </w:p>
    <w:p w:rsidRDefault="00C36D0A" w:rsidP="00C36D0A" w:rsidR="00C36D0A" w:rsidRPr="001B099A">
      <w:pPr>
        <w:jc w:val="both"/>
      </w:pPr>
      <w:r w:rsidRPr="001B099A">
        <w:tab/>
      </w:r>
      <w:r w:rsidRPr="001B099A">
        <w:tab/>
      </w:r>
      <w:r w:rsidRPr="001B099A">
        <w:tab/>
      </w:r>
      <w:r w:rsidRPr="001B099A">
        <w:tab/>
      </w:r>
      <w:r w:rsidRPr="001B099A">
        <w:tab/>
      </w:r>
      <w:r w:rsidRPr="001B099A">
        <w:tab/>
      </w:r>
      <w:r w:rsidRPr="001B099A">
        <w:tab/>
      </w:r>
      <w:r w:rsidRPr="001B099A">
        <w:tab/>
        <w:t xml:space="preserve">     Adrijana Labinjan Skok, v.r.</w:t>
      </w:r>
    </w:p>
    <w:p w:rsidRDefault="00C36D0A" w:rsidP="00C36D0A" w:rsidR="00C36D0A" w:rsidRPr="001B099A">
      <w:pPr>
        <w:jc w:val="both"/>
      </w:pPr>
    </w:p>
    <w:p w:rsidRDefault="00C36D0A" w:rsidP="00C36D0A" w:rsidR="00C36D0A">
      <w:pPr>
        <w:jc w:val="both"/>
      </w:pPr>
    </w:p>
    <w:p w:rsidRDefault="00C36D0A" w:rsidP="00C36D0A" w:rsidR="00C36D0A" w:rsidRPr="001B099A">
      <w:pPr>
        <w:jc w:val="both"/>
      </w:pPr>
    </w:p>
    <w:p w:rsidRDefault="00C36D0A" w:rsidP="00C36D0A" w:rsidR="00C36D0A" w:rsidRPr="001B099A">
      <w:pPr>
        <w:jc w:val="both"/>
      </w:pPr>
    </w:p>
    <w:p w:rsidRDefault="00C36D0A" w:rsidP="00C36D0A" w:rsidR="00C36D0A" w:rsidRPr="001B099A">
      <w:pPr>
        <w:jc w:val="both"/>
      </w:pPr>
    </w:p>
    <w:p w:rsidRDefault="00C36D0A" w:rsidP="00C36D0A" w:rsidR="00C36D0A" w:rsidRPr="001B099A">
      <w:pPr>
        <w:jc w:val="both"/>
      </w:pPr>
      <w:r w:rsidRPr="001B099A">
        <w:t>UPUTA O PRAVNOM LIJEKU</w:t>
      </w:r>
      <w:r>
        <w:t>:</w:t>
      </w:r>
    </w:p>
    <w:p w:rsidRDefault="00C36D0A" w:rsidP="00C36D0A" w:rsidR="00C36D0A" w:rsidRPr="001B099A">
      <w:pPr>
        <w:jc w:val="both"/>
      </w:pPr>
      <w:r>
        <w:tab/>
      </w:r>
      <w:r w:rsidRPr="001B099A">
        <w:t>Protiv ovog rješenja pravo na žalbu imaju stečajni upravitelj i vjerovnici. Žalba se podnosi u roku od 8 dana od dana primitka</w:t>
      </w:r>
      <w:r>
        <w:t xml:space="preserve"> prijepisa</w:t>
      </w:r>
      <w:r w:rsidRPr="001B099A">
        <w:t xml:space="preserve"> istog. Žalba se podnosi putem ovoga suda u 3 istovjetna primjerka, a o žalbi odlučuje Visoki trgovački sud Republike Hrvatske.</w:t>
      </w:r>
    </w:p>
    <w:p w:rsidRDefault="00C36D0A" w:rsidP="00C36D0A" w:rsidR="00C36D0A">
      <w:pPr>
        <w:jc w:val="both"/>
      </w:pPr>
    </w:p>
    <w:p w:rsidRDefault="002820DB" w:rsidP="00C36D0A" w:rsidR="002820DB" w:rsidRPr="001B099A">
      <w:pPr>
        <w:jc w:val="both"/>
      </w:pPr>
      <w:r>
        <w:t>DNA:</w:t>
      </w:r>
    </w:p>
    <w:p w:rsidRDefault="00C36D0A" w:rsidP="00C36D0A" w:rsidR="00C36D0A">
      <w:pPr>
        <w:jc w:val="both"/>
      </w:pPr>
      <w:r w:rsidRPr="001B099A">
        <w:t>- Stečajn</w:t>
      </w:r>
      <w:r w:rsidR="004B4321">
        <w:t>i upravitelj</w:t>
      </w:r>
      <w:r w:rsidRPr="001B099A">
        <w:t xml:space="preserve"> </w:t>
      </w:r>
      <w:r w:rsidR="004B4321">
        <w:t>Dražen Ezgeta, Poreč, M. Benussi 8</w:t>
      </w:r>
    </w:p>
    <w:p w:rsidRDefault="00C36D0A" w:rsidP="00C36D0A" w:rsidR="00C36D0A" w:rsidRPr="001B099A">
      <w:pPr>
        <w:jc w:val="both"/>
      </w:pPr>
      <w:r w:rsidRPr="001B099A">
        <w:t xml:space="preserve">- FINA </w:t>
      </w:r>
      <w:r>
        <w:t>–</w:t>
      </w:r>
      <w:r w:rsidRPr="001B099A">
        <w:t xml:space="preserve"> Pula</w:t>
      </w:r>
      <w:r>
        <w:t>, Pula, Giardini 5</w:t>
      </w:r>
    </w:p>
    <w:p w:rsidRDefault="00C36D0A" w:rsidP="00C36D0A" w:rsidR="00C36D0A" w:rsidRPr="001B099A">
      <w:pPr>
        <w:jc w:val="both"/>
      </w:pPr>
      <w:r w:rsidRPr="001B099A">
        <w:t>- ŽDO Pula</w:t>
      </w:r>
      <w:r>
        <w:t>, Pula, Kranjčevićeva 8</w:t>
      </w:r>
    </w:p>
    <w:p w:rsidRDefault="00C36D0A" w:rsidP="00C36D0A" w:rsidR="00C36D0A" w:rsidRPr="001B099A">
      <w:pPr>
        <w:jc w:val="both"/>
      </w:pPr>
      <w:r>
        <w:t>- Porezna uprava,</w:t>
      </w:r>
      <w:r w:rsidRPr="001B099A">
        <w:t xml:space="preserve"> Ispostava Pula</w:t>
      </w:r>
      <w:r>
        <w:t>, Pula, Carrarina 5</w:t>
      </w:r>
    </w:p>
    <w:p w:rsidRDefault="00C36D0A" w:rsidP="00C36D0A" w:rsidR="00C36D0A">
      <w:pPr>
        <w:jc w:val="both"/>
      </w:pPr>
      <w:r w:rsidRPr="001B099A">
        <w:t xml:space="preserve">- </w:t>
      </w:r>
      <w:r>
        <w:t>mrežna stranica</w:t>
      </w:r>
      <w:r w:rsidRPr="001B099A">
        <w:t xml:space="preserve"> e-Oglasna ploča sudova</w:t>
      </w:r>
    </w:p>
    <w:p w:rsidRDefault="00C36D0A" w:rsidP="00C36D0A" w:rsidR="00C36D0A" w:rsidRPr="001B099A">
      <w:pPr>
        <w:jc w:val="both"/>
      </w:pPr>
      <w:r>
        <w:t xml:space="preserve">- Ministarstvo pravosuđa, </w:t>
      </w:r>
      <w:r w:rsidR="004B4321">
        <w:t xml:space="preserve">Zagreb, </w:t>
      </w:r>
      <w:r>
        <w:t>Ulica grada Vukovara 49</w:t>
      </w:r>
    </w:p>
    <w:p w:rsidRDefault="00C36D0A" w:rsidP="00B62E9A" w:rsidR="00500701">
      <w:pPr>
        <w:jc w:val="both"/>
      </w:pPr>
      <w:r>
        <w:t>- s</w:t>
      </w:r>
      <w:r w:rsidRPr="001B099A">
        <w:t>udski registar ovoga suda</w:t>
      </w:r>
      <w:r>
        <w:t xml:space="preserve"> - po pravomoćnosti</w:t>
      </w:r>
    </w:p>
    <w:sectPr w:rsidSect="00524D58" w:rsidR="00500701">
      <w:headerReference w:type="even" r:id="rId10"/>
      <w:headerReference w:type="default" r:id="rId11"/>
      <w:pgSz w:h="15840" w:w="12240"/>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6D0A" w:rsidP="00C36D0A" w:rsidR="00C36D0A">
      <w:r>
        <w:separator/>
      </w:r>
    </w:p>
  </w:endnote>
  <w:endnote w:id="0" w:type="continuationSeparator">
    <w:p w:rsidRDefault="00C36D0A" w:rsidP="00C36D0A" w:rsidR="00C36D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9" w:usb1="4000ACFF" w:usb0="E1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6D0A" w:rsidP="00C36D0A" w:rsidR="00C36D0A">
      <w:r>
        <w:separator/>
      </w:r>
    </w:p>
  </w:footnote>
  <w:footnote w:id="0" w:type="continuationSeparator">
    <w:p w:rsidRDefault="00C36D0A" w:rsidP="00C36D0A" w:rsidR="00C36D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181E" w:rsidP="005A1466" w:rsidR="008142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F52" w:rsidR="008142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7045593"/>
      <w:docPartObj>
        <w:docPartGallery w:val="Page Numbers (Top of Page)"/>
        <w:docPartUnique/>
      </w:docPartObj>
    </w:sdtPr>
    <w:sdtEndPr/>
    <w:sdtContent>
      <w:p w:rsidRDefault="0061181E" w:rsidR="00C36D0A">
        <w:pPr>
          <w:pStyle w:val="Zaglavlje"/>
          <w:jc w:val="center"/>
        </w:pPr>
        <w:r>
          <w:tab/>
        </w:r>
        <w:r>
          <w:fldChar w:fldCharType="begin"/>
        </w:r>
        <w:r>
          <w:instrText>PAGE   \* MERGEFORMAT</w:instrText>
        </w:r>
        <w:r>
          <w:fldChar w:fldCharType="separate"/>
        </w:r>
        <w:r w:rsidR="00E97F52">
          <w:rPr>
            <w:noProof/>
          </w:rPr>
          <w:t>2</w:t>
        </w:r>
        <w:r>
          <w:fldChar w:fldCharType="end"/>
        </w:r>
        <w:r>
          <w:tab/>
        </w:r>
        <w:r w:rsidR="00C36D0A">
          <w:t>Posl.br.: 2 St-16/15-146</w:t>
        </w:r>
      </w:p>
      <w:p w:rsidRDefault="00C36D0A" w:rsidR="00CE75F2">
        <w:pPr>
          <w:pStyle w:val="Zaglavlje"/>
          <w:jc w:val="center"/>
        </w:pPr>
        <w:r>
          <w:tab/>
        </w:r>
        <w:r>
          <w:tab/>
        </w:r>
        <w:r w:rsidRPr="00C36D0A">
          <w:t>(prije: 17 P-71/11)</w:t>
        </w:r>
      </w:p>
    </w:sdtContent>
  </w:sdt>
  <w:p w:rsidRDefault="00E97F52" w:rsidR="008142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7E7A84"/>
    <w:multiLevelType w:val="hybridMultilevel"/>
    <w:tmpl w:val="3AF2AA50"/>
    <w:lvl w:tplc="41A8177C"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E01164B"/>
    <w:multiLevelType w:val="hybridMultilevel"/>
    <w:tmpl w:val="83EA3E5C"/>
    <w:lvl w:tplc="32FEC86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6D0A"/>
    <w:rsid w:val="000C6684"/>
    <w:rsid w:val="002820DB"/>
    <w:rsid w:val="003273A0"/>
    <w:rsid w:val="003E517D"/>
    <w:rsid w:val="004B4321"/>
    <w:rsid w:val="00554328"/>
    <w:rsid w:val="0061181E"/>
    <w:rsid w:val="00866FEF"/>
    <w:rsid w:val="00985388"/>
    <w:rsid w:val="0099036D"/>
    <w:rsid w:val="00B62E9A"/>
    <w:rsid w:val="00BE66B2"/>
    <w:rsid w:val="00C36D0A"/>
    <w:rsid w:val="00E97F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6D0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36D0A"/>
    <w:pPr>
      <w:tabs>
        <w:tab w:pos="4703" w:val="center"/>
        <w:tab w:pos="9406" w:val="right"/>
      </w:tabs>
    </w:pPr>
  </w:style>
  <w:style w:customStyle="true" w:styleId="ZaglavljeChar" w:type="character">
    <w:name w:val="Zaglavlje Char"/>
    <w:basedOn w:val="Zadanifontodlomka"/>
    <w:link w:val="Zaglavlje"/>
    <w:uiPriority w:val="99"/>
    <w:rsid w:val="00C36D0A"/>
    <w:rPr>
      <w:rFonts w:cs="Times New Roman" w:eastAsia="Times New Roman" w:hAnsi="Times New Roman" w:ascii="Times New Roman"/>
      <w:sz w:val="24"/>
      <w:szCs w:val="24"/>
      <w:lang w:eastAsia="hr-HR"/>
    </w:rPr>
  </w:style>
  <w:style w:styleId="Brojstranice" w:type="character">
    <w:name w:val="page number"/>
    <w:basedOn w:val="Zadanifontodlomka"/>
    <w:rsid w:val="00C36D0A"/>
  </w:style>
  <w:style w:styleId="Tekstbalonia" w:type="paragraph">
    <w:name w:val="Balloon Text"/>
    <w:basedOn w:val="Normal"/>
    <w:link w:val="TekstbaloniaChar"/>
    <w:uiPriority w:val="99"/>
    <w:semiHidden/>
    <w:unhideWhenUsed/>
    <w:rsid w:val="00C36D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6D0A"/>
    <w:rPr>
      <w:rFonts w:cs="Tahoma" w:eastAsia="Times New Roman" w:hAnsi="Tahoma" w:ascii="Tahoma"/>
      <w:sz w:val="16"/>
      <w:szCs w:val="16"/>
      <w:lang w:eastAsia="hr-HR"/>
    </w:rPr>
  </w:style>
  <w:style w:styleId="Podnoje" w:type="paragraph">
    <w:name w:val="footer"/>
    <w:basedOn w:val="Normal"/>
    <w:link w:val="PodnojeChar"/>
    <w:uiPriority w:val="99"/>
    <w:unhideWhenUsed/>
    <w:rsid w:val="00C36D0A"/>
    <w:pPr>
      <w:tabs>
        <w:tab w:pos="4536" w:val="center"/>
        <w:tab w:pos="9072" w:val="right"/>
      </w:tabs>
    </w:pPr>
  </w:style>
  <w:style w:customStyle="true" w:styleId="PodnojeChar" w:type="character">
    <w:name w:val="Podnožje Char"/>
    <w:basedOn w:val="Zadanifontodlomka"/>
    <w:link w:val="Podnoje"/>
    <w:uiPriority w:val="99"/>
    <w:rsid w:val="00C36D0A"/>
    <w:rPr>
      <w:rFonts w:cs="Times New Roman" w:eastAsia="Times New Roman" w:hAnsi="Times New Roman" w:ascii="Times New Roman"/>
      <w:sz w:val="24"/>
      <w:szCs w:val="24"/>
      <w:lang w:eastAsia="hr-HR"/>
    </w:rPr>
  </w:style>
  <w:style w:styleId="Tijeloteksta" w:type="paragraph">
    <w:name w:val="Body Text"/>
    <w:basedOn w:val="Normal"/>
    <w:link w:val="TijelotekstaChar"/>
    <w:rsid w:val="00C36D0A"/>
    <w:pPr>
      <w:jc w:val="both"/>
    </w:pPr>
  </w:style>
  <w:style w:customStyle="true" w:styleId="TijelotekstaChar" w:type="character">
    <w:name w:val="Tijelo teksta Char"/>
    <w:basedOn w:val="Zadanifontodlomka"/>
    <w:link w:val="Tijeloteksta"/>
    <w:rsid w:val="00C36D0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97F52"/>
    <w:rPr>
      <w:color w:val="808080"/>
      <w:bdr w:space="0" w:sz="0" w:color="auto" w:val="none"/>
      <w:shd w:fill="auto" w:color="auto" w:val="clear"/>
    </w:rPr>
  </w:style>
  <w:style w:customStyle="true" w:styleId="eSPISCCParagraphDefaultFont" w:type="character">
    <w:name w:val="eSPIS_CC_Paragraph Default Font"/>
    <w:basedOn w:val="Zadanifontodlomka"/>
    <w:rsid w:val="00E97F5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97F52"/>
    <w:rPr>
      <w:b/>
      <w:bdr w:space="0" w:sz="0" w:color="auto" w:val="none"/>
      <w:shd w:fill="FFFFCC" w:color="auto" w:val="clear"/>
      <w:lang w:val="hr-HR"/>
    </w:rPr>
  </w:style>
  <w:style w:customStyle="true" w:styleId="PozadinaSvijetloCrvena" w:type="character">
    <w:name w:val="Pozadina_SvijetloCrvena"/>
    <w:basedOn w:val="eSPISCCParagraphDefaultFont"/>
    <w:rsid w:val="00E97F5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97F5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6D0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36D0A"/>
    <w:pPr>
      <w:tabs>
        <w:tab w:pos="4703" w:val="center"/>
        <w:tab w:pos="9406" w:val="right"/>
      </w:tabs>
    </w:pPr>
  </w:style>
  <w:style w:customStyle="1" w:styleId="ZaglavljeChar" w:type="character">
    <w:name w:val="Zaglavlje Char"/>
    <w:basedOn w:val="Zadanifontodlomka"/>
    <w:link w:val="Zaglavlje"/>
    <w:uiPriority w:val="99"/>
    <w:rsid w:val="00C36D0A"/>
    <w:rPr>
      <w:rFonts w:ascii="Times New Roman" w:cs="Times New Roman" w:eastAsia="Times New Roman" w:hAnsi="Times New Roman"/>
      <w:sz w:val="24"/>
      <w:szCs w:val="24"/>
      <w:lang w:eastAsia="hr-HR"/>
    </w:rPr>
  </w:style>
  <w:style w:styleId="Brojstranice" w:type="character">
    <w:name w:val="page number"/>
    <w:basedOn w:val="Zadanifontodlomka"/>
    <w:rsid w:val="00C36D0A"/>
  </w:style>
  <w:style w:styleId="Tekstbalonia" w:type="paragraph">
    <w:name w:val="Balloon Text"/>
    <w:basedOn w:val="Normal"/>
    <w:link w:val="TekstbaloniaChar"/>
    <w:uiPriority w:val="99"/>
    <w:semiHidden/>
    <w:unhideWhenUsed/>
    <w:rsid w:val="00C36D0A"/>
    <w:rPr>
      <w:rFonts w:ascii="Tahoma" w:cs="Tahoma" w:hAnsi="Tahoma"/>
      <w:sz w:val="16"/>
      <w:szCs w:val="16"/>
    </w:rPr>
  </w:style>
  <w:style w:customStyle="1" w:styleId="TekstbaloniaChar" w:type="character">
    <w:name w:val="Tekst balončića Char"/>
    <w:basedOn w:val="Zadanifontodlomka"/>
    <w:link w:val="Tekstbalonia"/>
    <w:uiPriority w:val="99"/>
    <w:semiHidden/>
    <w:rsid w:val="00C36D0A"/>
    <w:rPr>
      <w:rFonts w:ascii="Tahoma" w:cs="Tahoma" w:eastAsia="Times New Roman" w:hAnsi="Tahoma"/>
      <w:sz w:val="16"/>
      <w:szCs w:val="16"/>
      <w:lang w:eastAsia="hr-HR"/>
    </w:rPr>
  </w:style>
  <w:style w:styleId="Podnoje" w:type="paragraph">
    <w:name w:val="footer"/>
    <w:basedOn w:val="Normal"/>
    <w:link w:val="PodnojeChar"/>
    <w:uiPriority w:val="99"/>
    <w:unhideWhenUsed/>
    <w:rsid w:val="00C36D0A"/>
    <w:pPr>
      <w:tabs>
        <w:tab w:pos="4536" w:val="center"/>
        <w:tab w:pos="9072" w:val="right"/>
      </w:tabs>
    </w:pPr>
  </w:style>
  <w:style w:customStyle="1" w:styleId="PodnojeChar" w:type="character">
    <w:name w:val="Podnožje Char"/>
    <w:basedOn w:val="Zadanifontodlomka"/>
    <w:link w:val="Podnoje"/>
    <w:uiPriority w:val="99"/>
    <w:rsid w:val="00C36D0A"/>
    <w:rPr>
      <w:rFonts w:ascii="Times New Roman" w:cs="Times New Roman" w:eastAsia="Times New Roman" w:hAnsi="Times New Roman"/>
      <w:sz w:val="24"/>
      <w:szCs w:val="24"/>
      <w:lang w:eastAsia="hr-HR"/>
    </w:rPr>
  </w:style>
  <w:style w:styleId="Tijeloteksta" w:type="paragraph">
    <w:name w:val="Body Text"/>
    <w:basedOn w:val="Normal"/>
    <w:link w:val="TijelotekstaChar"/>
    <w:rsid w:val="00C36D0A"/>
    <w:pPr>
      <w:jc w:val="both"/>
    </w:pPr>
  </w:style>
  <w:style w:customStyle="1" w:styleId="TijelotekstaChar" w:type="character">
    <w:name w:val="Tijelo teksta Char"/>
    <w:basedOn w:val="Zadanifontodlomka"/>
    <w:link w:val="Tijeloteksta"/>
    <w:rsid w:val="00C36D0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97F52"/>
    <w:rPr>
      <w:color w:val="808080"/>
      <w:bdr w:color="auto" w:space="0" w:sz="0" w:val="none"/>
      <w:shd w:color="auto" w:fill="auto" w:val="clear"/>
    </w:rPr>
  </w:style>
  <w:style w:customStyle="1" w:styleId="eSPISCCParagraphDefaultFont" w:type="character">
    <w:name w:val="eSPIS_CC_Paragraph Default Font"/>
    <w:basedOn w:val="Zadanifontodlomka"/>
    <w:rsid w:val="00E97F5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97F52"/>
    <w:rPr>
      <w:b/>
      <w:bdr w:color="auto" w:space="0" w:sz="0" w:val="none"/>
      <w:shd w:color="auto" w:fill="FFFFCC" w:val="clear"/>
      <w:lang w:val="hr-HR"/>
    </w:rPr>
  </w:style>
  <w:style w:customStyle="1" w:styleId="PozadinaSvijetloCrvena" w:type="character">
    <w:name w:val="Pozadina_SvijetloCrvena"/>
    <w:basedOn w:val="eSPISCCParagraphDefaultFont"/>
    <w:rsid w:val="00E97F5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97F5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2015.</izvorni_sadrzaj>
    <derivirana_varijabla naziv="DomainObject.DatumDonosenjaOdluke_1">13.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St-16/2015</izvorni_sadrzaj>
    <derivirana_varijabla naziv="DomainObject.Predmet.OznakaBroj_1">St-16/2015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ULJANIK STROJOGRADNJA ALATNICA d.o.o. PULA</izvorni_sadrzaj>
    <derivirana_varijabla naziv="DomainObject.Predmet.ProtustrankaFormated_1">  ULJANIK STROJOGRADNJA ALATNICA d.o.o. PULA</derivirana_varijabla>
  </DomainObject.Predmet.ProtustrankaFormated>
  <DomainObject.Predmet.ProtustrankaFormatedOIB>
    <izvorni_sadrzaj>  ULJANIK STROJOGRADNJA ALATNICA d.o.o. PULA, OIB 57130466818</izvorni_sadrzaj>
    <derivirana_varijabla naziv="DomainObject.Predmet.ProtustrankaFormatedOIB_1">  ULJANIK STROJOGRADNJA ALATNICA d.o.o. PULA, OIB 57130466818</derivirana_varijabla>
  </DomainObject.Predmet.ProtustrankaFormatedOIB>
  <DomainObject.Predmet.ProtustrankaFormatedWithAdress>
    <izvorni_sadrzaj> ULJANIK STROJOGRADNJA ALATNICA d.o.o. PULA, Valica 6, 52100 Pula</izvorni_sadrzaj>
    <derivirana_varijabla naziv="DomainObject.Predmet.ProtustrankaFormatedWithAdress_1"> ULJANIK STROJOGRADNJA ALATNICA d.o.o. PULA, Valica 6, 52100 Pula</derivirana_varijabla>
  </DomainObject.Predmet.ProtustrankaFormatedWithAdress>
  <DomainObject.Predmet.ProtustrankaFormatedWithAdressOIB>
    <izvorni_sadrzaj> ULJANIK STROJOGRADNJA ALATNICA d.o.o. PULA, OIB 57130466818, Valica 6, 52100 Pula</izvorni_sadrzaj>
    <derivirana_varijabla naziv="DomainObject.Predmet.ProtustrankaFormatedWithAdressOIB_1"> ULJANIK STROJOGRADNJA ALATNICA d.o.o. PULA, OIB 57130466818, Valica 6, 52100 Pula</derivirana_varijabla>
  </DomainObject.Predmet.ProtustrankaFormatedWithAdressOIB>
  <DomainObject.Predmet.ProtustrankaWithAdress>
    <izvorni_sadrzaj>ULJANIK STROJOGRADNJA ALATNICA d.o.o. PULA Valica 6, 52100 Pula</izvorni_sadrzaj>
    <derivirana_varijabla naziv="DomainObject.Predmet.ProtustrankaWithAdress_1">ULJANIK STROJOGRADNJA ALATNICA d.o.o. PULA Valica 6, 52100 Pula</derivirana_varijabla>
  </DomainObject.Predmet.ProtustrankaWithAdress>
  <DomainObject.Predmet.ProtustrankaWithAdressOIB>
    <izvorni_sadrzaj>ULJANIK STROJOGRADNJA ALATNICA d.o.o. PULA, OIB 57130466818, Valica 6, 52100 Pula</izvorni_sadrzaj>
    <derivirana_varijabla naziv="DomainObject.Predmet.ProtustrankaWithAdressOIB_1">ULJANIK STROJOGRADNJA ALATNICA d.o.o. PULA, OIB 57130466818, Valica 6, 52100 Pula</derivirana_varijabla>
  </DomainObject.Predmet.ProtustrankaWithAdressOIB>
  <DomainObject.Predmet.ProtustrankaNazivFormated>
    <izvorni_sadrzaj>ULJANIK STROJOGRADNJA ALATNICA d.o.o. PULA</izvorni_sadrzaj>
    <derivirana_varijabla naziv="DomainObject.Predmet.ProtustrankaNazivFormated_1">ULJANIK STROJOGRADNJA ALATNICA d.o.o. PULA</derivirana_varijabla>
  </DomainObject.Predmet.ProtustrankaNazivFormated>
  <DomainObject.Predmet.ProtustrankaNazivFormatedOIB>
    <izvorni_sadrzaj>ULJANIK STROJOGRADNJA ALATNICA d.o.o. PULA, OIB 57130466818</izvorni_sadrzaj>
    <derivirana_varijabla naziv="DomainObject.Predmet.ProtustrankaNazivFormatedOIB_1">ULJANIK STROJOGRADNJA ALATNICA d.o.o. PULA, OIB 57130466818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SILVANO KOTOŠIĆ, PULA zastupanog po punomoćniku SLOBODAN KAPOR; MIRJANA NEGRI, PULA zastupanog po punomoćniku SLOBODAN KAPOR; JOVAN SMOLJANIĆ, VODNJAN zastupanog po punomoćniku SLOBODAN KAPOR; BRANKO KOIĆ, PULA zastupanog po punomoćniku SLOBODAN KAPOR; LIVIO VERK, GALIŽANA zastupanog po punomoćniku SLOBODAN KAPOR; ĐANI BENČIĆ, ŽMINJ zastupanog po punomoćniku SLOBODAN KAPOR; MARIJAN PARAFTA, VODNJAN zastupanog po punomoćniku SLOBODAN KAPOR; LIVIO ARSENIĆ, PULA zastupanog po punomoćniku SLOBODAN KAPOR; HAMZALIJA IMŠIREVIĆ, PULA zastupanog po punomoćniku SLOBODAN KAPOR; IVKA MAJDANDŽIĆ, PULA zastupanog po punomoćniku SLOBODAN KAPOR; VILI POROPAT, BALE zastupanog po punomoćniku SLOBODAN KAPOR; MARINO UJČIĆ, ŽMINJ zastupanog po punomoćniku SLOBODAN KAPOR; INES RAIĆ-SUDAR, PULA zastupanog po punomoćniku SLOBODAN KAPOR; MLADEN GRGOROVIĆ, ŽMINJ zastupanog po punomoćniku SLOBODAN KAPOR; ROMANITA ŠIMEK, PULA zastupanog po punomoćniku SLOBODAN KAPOR; EDIN CRNOVIĆ, GALIŽANA zastupanog po punomoćniku SLOBODAN KAPOR; DARKO BENČIĆ, PULA zastupanog po punomoćniku SLOBODAN KAPOR; ARSEN BULIĆ, BARBAN zastupanog po punomoćniku SLOBODAN KAPOR; ELIO TARTICHIO, GALIŽANA zastupanog po punomoćniku SLOBODAN KAPOR; IGOR BOGDANOVIĆ, FAŽANA zastupanog po punomoćniku SLOBODAN KAPOR; MAURICIO ROCE, PULA zastupanog po punomoćniku SLOBODAN KAPOR; ALBINO ROJNIĆ, MELNICA zastupanog po punomoćniku SLOBODAN KAPOR; VLADIMIR KIRAC, MEDULIN zastupanog po punomoćniku SLOBODAN KAPOR; ROLAND BENČIĆ, PULA zastupanog po punomoćniku SLOBODAN KAPOR; DARKO VITASOVIĆ, DIVŠIĆI zastupanog po punomoćniku SLOBODAN KAPOR; LUCIJAN VALE, PULA zastupanog po punomoćniku SLOBODAN KAPOR; BORIS MANDIĆ, PULA zastupanog po punomoćniku SLOBODAN KAPOR; MIRJANA SOŠIĆ, FAŽANA zastupanog po punomoćniku SLOBODAN KAPOR; MIJO LIKIĆ, VADREŠ zastupanog po punomoćniku SLOBODAN KAPOR; UGO ČERLENICA, PULA zastupanog po punomoćniku SLOBODAN KAPOR; MLADEN BOŽAC, VODNJAN zastupanog po punomoćniku SLOBODAN KAPOR; DARIO RAJKO, PULA zastupanog po punomoćniku SLOBODAN KAPOR; STANKO DRANDIĆ, REŽANCI zastupanog po punomoćniku SLOBODAN KAPOR; ŽELJKO JARIĆ, PULA zastupanog po punomoćniku SLOBODAN KAPOR; ŽELJKO KLUNIĆ, LIŽNJAN zastupanog po punomoćniku SLOBODAN KAPOR; VALTER CETINA, DIVŠIĆI zastupanog po punomoćniku SLOBODAN KAPOR</izvorni_sadrzaj>
    <derivirana_varijabla naziv="DomainObject.Predmet.StrankaFormated_1">  SILVANO KOTOŠIĆ, PULA zastupanog po punomoćniku SLOBODAN KAPOR; MIRJANA NEGRI, PULA zastupanog po punomoćniku SLOBODAN KAPOR; JOVAN SMOLJANIĆ, VODNJAN zastupanog po punomoćniku SLOBODAN KAPOR; BRANKO KOIĆ, PULA zastupanog po punomoćniku SLOBODAN KAPOR; LIVIO VERK, GALIŽANA zastupanog po punomoćniku SLOBODAN KAPOR; ĐANI BENČIĆ, ŽMINJ zastupanog po punomoćniku SLOBODAN KAPOR; MARIJAN PARAFTA, VODNJAN zastupanog po punomoćniku SLOBODAN KAPOR; LIVIO ARSENIĆ, PULA zastupanog po punomoćniku SLOBODAN KAPOR; HAMZALIJA IMŠIREVIĆ, PULA zastupanog po punomoćniku SLOBODAN KAPOR; IVKA MAJDANDŽIĆ, PULA zastupanog po punomoćniku SLOBODAN KAPOR; VILI POROPAT, BALE zastupanog po punomoćniku SLOBODAN KAPOR; MARINO UJČIĆ, ŽMINJ zastupanog po punomoćniku SLOBODAN KAPOR; INES RAIĆ-SUDAR, PULA zastupanog po punomoćniku SLOBODAN KAPOR; MLADEN GRGOROVIĆ, ŽMINJ zastupanog po punomoćniku SLOBODAN KAPOR; ROMANITA ŠIMEK, PULA zastupanog po punomoćniku SLOBODAN KAPOR; EDIN CRNOVIĆ, GALIŽANA zastupanog po punomoćniku SLOBODAN KAPOR; DARKO BENČIĆ, PULA zastupanog po punomoćniku SLOBODAN KAPOR; ARSEN BULIĆ, BARBAN zastupanog po punomoćniku SLOBODAN KAPOR; ELIO TARTICHIO, GALIŽANA zastupanog po punomoćniku SLOBODAN KAPOR; IGOR BOGDANOVIĆ, FAŽANA zastupanog po punomoćniku SLOBODAN KAPOR; MAURICIO ROCE, PULA zastupanog po punomoćniku SLOBODAN KAPOR; ALBINO ROJNIĆ, MELNICA zastupanog po punomoćniku SLOBODAN KAPOR; VLADIMIR KIRAC, MEDULIN zastupanog po punomoćniku SLOBODAN KAPOR; ROLAND BENČIĆ, PULA zastupanog po punomoćniku SLOBODAN KAPOR; DARKO VITASOVIĆ, DIVŠIĆI zastupanog po punomoćniku SLOBODAN KAPOR; LUCIJAN VALE, PULA zastupanog po punomoćniku SLOBODAN KAPOR; BORIS MANDIĆ, PULA zastupanog po punomoćniku SLOBODAN KAPOR; MIRJANA SOŠIĆ, FAŽANA zastupanog po punomoćniku SLOBODAN KAPOR; MIJO LIKIĆ, VADREŠ zastupanog po punomoćniku SLOBODAN KAPOR; UGO ČERLENICA, PULA zastupanog po punomoćniku SLOBODAN KAPOR; MLADEN BOŽAC, VODNJAN zastupanog po punomoćniku SLOBODAN KAPOR; DARIO RAJKO, PULA zastupanog po punomoćniku SLOBODAN KAPOR; STANKO DRANDIĆ, REŽANCI zastupanog po punomoćniku SLOBODAN KAPOR; ŽELJKO JARIĆ, PULA zastupanog po punomoćniku SLOBODAN KAPOR; ŽELJKO KLUNIĆ, LIŽNJAN zastupanog po punomoćniku SLOBODAN KAPOR; VALTER CETINA, DIVŠIĆI zastupanog po punomoćniku SLOBODAN KAPOR</derivirana_varijabla>
  </DomainObject.Predmet.StrankaFormated>
  <DomainObject.Predmet.StrankaFormatedOIB>
    <izvorni_sadrzaj>  SILVANO KOTOŠIĆ, PULA zastupanog po punomoćniku SLOBODAN KAPOR; MIRJANA NEGRI, PULA zastupanog po punomoćniku SLOBODAN KAPOR; JOVAN SMOLJANIĆ, VODNJAN zastupanog po punomoćniku SLOBODAN KAPOR; BRANKO KOIĆ, PULA zastupanog po punomoćniku SLOBODAN KAPOR; LIVIO VERK, GALIŽANA zastupanog po punomoćniku SLOBODAN KAPOR; ĐANI BENČIĆ, ŽMINJ zastupanog po punomoćniku SLOBODAN KAPOR; MARIJAN PARAFTA, VODNJAN zastupanog po punomoćniku SLOBODAN KAPOR; LIVIO ARSENIĆ, PULA zastupanog po punomoćniku SLOBODAN KAPOR; HAMZALIJA IMŠIREVIĆ, PULA zastupanog po punomoćniku SLOBODAN KAPOR; IVKA MAJDANDŽIĆ, PULA zastupanog po punomoćniku SLOBODAN KAPOR; VILI POROPAT, BALE zastupanog po punomoćniku SLOBODAN KAPOR; MARINO UJČIĆ, ŽMINJ zastupanog po punomoćniku SLOBODAN KAPOR; INES RAIĆ-SUDAR, PULA zastupanog po punomoćniku SLOBODAN KAPOR; MLADEN GRGOROVIĆ, ŽMINJ zastupanog po punomoćniku SLOBODAN KAPOR; ROMANITA ŠIMEK, PULA zastupanog po punomoćniku SLOBODAN KAPOR; EDIN CRNOVIĆ, GALIŽANA zastupanog po punomoćniku SLOBODAN KAPOR; DARKO BENČIĆ, PULA zastupanog po punomoćniku SLOBODAN KAPOR; ARSEN BULIĆ, BARBAN zastupanog po punomoćniku SLOBODAN KAPOR; ELIO TARTICHIO, GALIŽANA zastupanog po punomoćniku SLOBODAN KAPOR; IGOR BOGDANOVIĆ, FAŽANA zastupanog po punomoćniku SLOBODAN KAPOR; MAURICIO ROCE, PULA zastupanog po punomoćniku SLOBODAN KAPOR; ALBINO ROJNIĆ, MELNICA zastupanog po punomoćniku SLOBODAN KAPOR; VLADIMIR KIRAC, MEDULIN zastupanog po punomoćniku SLOBODAN KAPOR; ROLAND BENČIĆ, PULA zastupanog po punomoćniku SLOBODAN KAPOR; DARKO VITASOVIĆ, DIVŠIĆI zastupanog po punomoćniku SLOBODAN KAPOR; LUCIJAN VALE, PULA zastupanog po punomoćniku SLOBODAN KAPOR; BORIS MANDIĆ, PULA zastupanog po punomoćniku SLOBODAN KAPOR; MIRJANA SOŠIĆ, FAŽANA zastupanog po punomoćniku SLOBODAN KAPOR; MIJO LIKIĆ, VADREŠ zastupanog po punomoćniku SLOBODAN KAPOR; UGO ČERLENICA, PULA zastupanog po punomoćniku SLOBODAN KAPOR; MLADEN BOŽAC, VODNJAN zastupanog po punomoćniku SLOBODAN KAPOR; DARIO RAJKO, PULA zastupanog po punomoćniku SLOBODAN KAPOR; STANKO DRANDIĆ, REŽANCI zastupanog po punomoćniku SLOBODAN KAPOR; ŽELJKO JARIĆ, PULA zastupanog po punomoćniku SLOBODAN KAPOR; ŽELJKO KLUNIĆ, LIŽNJAN zastupanog po punomoćniku SLOBODAN KAPOR; VALTER CETINA, DIVŠIĆI zastupanog po punomoćniku SLOBODAN KAPOR</izvorni_sadrzaj>
    <derivirana_varijabla naziv="DomainObject.Predmet.StrankaFormatedOIB_1">  SILVANO KOTOŠIĆ, PULA zastupanog po punomoćniku SLOBODAN KAPOR; MIRJANA NEGRI, PULA zastupanog po punomoćniku SLOBODAN KAPOR; JOVAN SMOLJANIĆ, VODNJAN zastupanog po punomoćniku SLOBODAN KAPOR; BRANKO KOIĆ, PULA zastupanog po punomoćniku SLOBODAN KAPOR; LIVIO VERK, GALIŽANA zastupanog po punomoćniku SLOBODAN KAPOR; ĐANI BENČIĆ, ŽMINJ zastupanog po punomoćniku SLOBODAN KAPOR; MARIJAN PARAFTA, VODNJAN zastupanog po punomoćniku SLOBODAN KAPOR; LIVIO ARSENIĆ, PULA zastupanog po punomoćniku SLOBODAN KAPOR; HAMZALIJA IMŠIREVIĆ, PULA zastupanog po punomoćniku SLOBODAN KAPOR; IVKA MAJDANDŽIĆ, PULA zastupanog po punomoćniku SLOBODAN KAPOR; VILI POROPAT, BALE zastupanog po punomoćniku SLOBODAN KAPOR; MARINO UJČIĆ, ŽMINJ zastupanog po punomoćniku SLOBODAN KAPOR; INES RAIĆ-SUDAR, PULA zastupanog po punomoćniku SLOBODAN KAPOR; MLADEN GRGOROVIĆ, ŽMINJ zastupanog po punomoćniku SLOBODAN KAPOR; ROMANITA ŠIMEK, PULA zastupanog po punomoćniku SLOBODAN KAPOR; EDIN CRNOVIĆ, GALIŽANA zastupanog po punomoćniku SLOBODAN KAPOR; DARKO BENČIĆ, PULA zastupanog po punomoćniku SLOBODAN KAPOR; ARSEN BULIĆ, BARBAN zastupanog po punomoćniku SLOBODAN KAPOR; ELIO TARTICHIO, GALIŽANA zastupanog po punomoćniku SLOBODAN KAPOR; IGOR BOGDANOVIĆ, FAŽANA zastupanog po punomoćniku SLOBODAN KAPOR; MAURICIO ROCE, PULA zastupanog po punomoćniku SLOBODAN KAPOR; ALBINO ROJNIĆ, MELNICA zastupanog po punomoćniku SLOBODAN KAPOR; VLADIMIR KIRAC, MEDULIN zastupanog po punomoćniku SLOBODAN KAPOR; ROLAND BENČIĆ, PULA zastupanog po punomoćniku SLOBODAN KAPOR; DARKO VITASOVIĆ, DIVŠIĆI zastupanog po punomoćniku SLOBODAN KAPOR; LUCIJAN VALE, PULA zastupanog po punomoćniku SLOBODAN KAPOR; BORIS MANDIĆ, PULA zastupanog po punomoćniku SLOBODAN KAPOR; MIRJANA SOŠIĆ, FAŽANA zastupanog po punomoćniku SLOBODAN KAPOR; MIJO LIKIĆ, VADREŠ zastupanog po punomoćniku SLOBODAN KAPOR; UGO ČERLENICA, PULA zastupanog po punomoćniku SLOBODAN KAPOR; MLADEN BOŽAC, VODNJAN zastupanog po punomoćniku SLOBODAN KAPOR; DARIO RAJKO, PULA zastupanog po punomoćniku SLOBODAN KAPOR; STANKO DRANDIĆ, REŽANCI zastupanog po punomoćniku SLOBODAN KAPOR; ŽELJKO JARIĆ, PULA zastupanog po punomoćniku SLOBODAN KAPOR; ŽELJKO KLUNIĆ, LIŽNJAN zastupanog po punomoćniku SLOBODAN KAPOR; VALTER CETINA, DIVŠIĆI zastupanog po punomoćniku SLOBODAN KAPOR</derivirana_varijabla>
  </DomainObject.Predmet.StrankaFormatedOIB>
  <DomainObject.Predmet.StrankaFormatedWithAdress>
    <izvorni_sadrzaj> SILVANO KOTOŠIĆ, PULA, Antenska 7, 52100 Pula zastupanog po punomoćniku SLOBODAN KAPOR; MIRJANA NEGRI, PULA, Sisplac 15, 52100 Pula zastupanog po punomoćniku SLOBODAN KAPOR; JOVAN SMOLJANIĆ, VODNJAN, Narodni trg 11, 52215 Vodnjan zastupanog po punomoćniku SLOBODAN KAPOR; BRANKO KOIĆ, PULA, Valdmade 28, 52100 Pula zastupanog po punomoćniku SLOBODAN KAPOR; LIVIO VERK, GALIŽANA, Veli Vrh 8, 52216 Galižana zastupanog po punomoćniku SLOBODAN KAPOR; ĐANI BENČIĆ, ŽMINJ, Benčići 8, 52341 Žminj zastupanog po punomoćniku SLOBODAN KAPOR; MARIJAN PARAFTA, VODNJAN, S. Rocco 24, 52215 Vodnjan zastupanog po punomoćniku SLOBODAN KAPOR; LIVIO ARSENIĆ, PULA, Prilaz Cerella 4, 52100 Pula zastupanog po punomoćniku SLOBODAN KAPOR; HAMZALIJA IMŠIREVIĆ, PULA, Sisplac 11, 52100 Pula zastupanog po punomoćniku SLOBODAN KAPOR; IVKA MAJDANDŽIĆ, PULA, Tršćanska 34, 52100 Pula zastupanog po punomoćniku SLOBODAN KAPOR; VILI POROPAT, BALE, Brajda 9, 52211 Bale zastupanog po punomoćniku SLOBODAN KAPOR; MARINO UJČIĆ, ŽMINJ, Lukovica bb, 52341 Žminj zastupanog po punomoćniku SLOBODAN KAPOR; INES RAIĆ-SUDAR, PULA, Pradorlando 19, 52100 Pula zastupanog po punomoćniku SLOBODAN KAPOR; MLADEN GRGOROVIĆ, ŽMINJ, Žgombini 17, 52341 Žminj zastupanog po punomoćniku SLOBODAN KAPOR; ROMANITA ŠIMEK, PULA, Rizzijeva 28, 52100 Pula zastupanog po punomoćniku SLOBODAN KAPOR; EDIN CRNOVIĆ, GALIŽANA, Sant Isepo 18, 52216 Galižana zastupanog po punomoćniku SLOBODAN KAPOR; DARKO BENČIĆ, PULA, Šurida 82, 52100 Pula zastupanog po punomoćniku SLOBODAN KAPOR; ARSEN BULIĆ, BARBAN, Glavani 1, 52207 Barban zastupanog po punomoćniku SLOBODAN KAPOR; ELIO TARTICHIO, GALIŽANA, Veli Vrh 28, 52216 Galižana zastupanog po punomoćniku SLOBODAN KAPOR; IGOR BOGDANOVIĆ, FAŽANA, Braće Ilić 15, 52212 Fažana zastupanog po punomoćniku SLOBODAN KAPOR; MAURICIO ROCE, PULA, Šurida 84, 52100 Pula zastupanog po punomoćniku SLOBODAN KAPOR; ALBINO ROJNIĆ, MELNICA, Grabri 34a, 52207 Melnica zastupanog po punomoćniku SLOBODAN KAPOR; VLADIMIR KIRAC, MEDULIN, Centar 234, 52203 Medulin zastupanog po punomoćniku SLOBODAN KAPOR; ROLAND BENČIĆ, PULA, Osiječka 8, 52100 Pula zastupanog po punomoćniku SLOBODAN KAPOR; DARKO VITASOVIĆ, DIVŠIĆI, Boduleri 51, 52206 Divšići zastupanog po punomoćniku SLOBODAN KAPOR; LUCIJAN VALE, PULA, Valmade 11, 52100 Pula zastupanog po punomoćniku SLOBODAN KAPOR; BORIS MANDIĆ, PULA, Kašićeva 10, 52100 Pula zastupanog po punomoćniku SLOBODAN KAPOR; MIRJANA SOŠIĆ, FAŽANA, Proštin 32a, 52212 Fažana zastupanog po punomoćniku SLOBODAN KAPOR; MIJO LIKIĆ, VADREŠ, Filini 14, 52207 Vadreš zastupanog po punomoćniku SLOBODAN KAPOR; UGO ČERLENICA, PULA, Put od Fortica 163, 52100 Pula zastupanog po punomoćniku SLOBODAN KAPOR; MLADEN BOŽAC, VODNJAN, Stancija Guran 21, 52215 Vodnjan zastupanog po punomoćniku SLOBODAN KAPOR; DARIO RAJKO, PULA, Braće Čeh 25, 52100 Pula zastupanog po punomoćniku SLOBODAN KAPOR; STANKO DRANDIĆ, REŽANCI, Režanci 41, 52342 Režanci zastupanog po punomoćniku SLOBODAN KAPOR; ŽELJKO JARIĆ, PULA, Valmade 39, 52100 Pula zastupanog po punomoćniku SLOBODAN KAPOR; ŽELJKO KLUNIĆ, LIŽNJAN, Ližnjan 125, 52203 Ližnjan zastupanog po punomoćniku SLOBODAN KAPOR; VALTER CETINA, DIVŠIĆI, Divšići 10, 52206 Divšići zastupanog po punomoćniku SLOBODAN KAPOR</izvorni_sadrzaj>
    <derivirana_varijabla naziv="DomainObject.Predmet.StrankaFormatedWithAdress_1"> SILVANO KOTOŠIĆ, PULA, Antenska 7, 52100 Pula zastupanog po punomoćniku SLOBODAN KAPOR; MIRJANA NEGRI, PULA, Sisplac 15, 52100 Pula zastupanog po punomoćniku SLOBODAN KAPOR; JOVAN SMOLJANIĆ, VODNJAN, Narodni trg 11, 52215 Vodnjan zastupanog po punomoćniku SLOBODAN KAPOR; BRANKO KOIĆ, PULA, Valdmade 28, 52100 Pula zastupanog po punomoćniku SLOBODAN KAPOR; LIVIO VERK, GALIŽANA, Veli Vrh 8, 52216 Galižana zastupanog po punomoćniku SLOBODAN KAPOR; ĐANI BENČIĆ, ŽMINJ, Benčići 8, 52341 Žminj zastupanog po punomoćniku SLOBODAN KAPOR; MARIJAN PARAFTA, VODNJAN, S. Rocco 24, 52215 Vodnjan zastupanog po punomoćniku SLOBODAN KAPOR; LIVIO ARSENIĆ, PULA, Prilaz Cerella 4, 52100 Pula zastupanog po punomoćniku SLOBODAN KAPOR; HAMZALIJA IMŠIREVIĆ, PULA, Sisplac 11, 52100 Pula zastupanog po punomoćniku SLOBODAN KAPOR; IVKA MAJDANDŽIĆ, PULA, Tršćanska 34, 52100 Pula zastupanog po punomoćniku SLOBODAN KAPOR; VILI POROPAT, BALE, Brajda 9, 52211 Bale zastupanog po punomoćniku SLOBODAN KAPOR; MARINO UJČIĆ, ŽMINJ, Lukovica bb, 52341 Žminj zastupanog po punomoćniku SLOBODAN KAPOR; INES RAIĆ-SUDAR, PULA, Pradorlando 19, 52100 Pula zastupanog po punomoćniku SLOBODAN KAPOR; MLADEN GRGOROVIĆ, ŽMINJ, Žgombini 17, 52341 Žminj zastupanog po punomoćniku SLOBODAN KAPOR; ROMANITA ŠIMEK, PULA, Rizzijeva 28, 52100 Pula zastupanog po punomoćniku SLOBODAN KAPOR; EDIN CRNOVIĆ, GALIŽANA, Sant Isepo 18, 52216 Galižana zastupanog po punomoćniku SLOBODAN KAPOR; DARKO BENČIĆ, PULA, Šurida 82, 52100 Pula zastupanog po punomoćniku SLOBODAN KAPOR; ARSEN BULIĆ, BARBAN, Glavani 1, 52207 Barban zastupanog po punomoćniku SLOBODAN KAPOR; ELIO TARTICHIO, GALIŽANA, Veli Vrh 28, 52216 Galižana zastupanog po punomoćniku SLOBODAN KAPOR; IGOR BOGDANOVIĆ, FAŽANA, Braće Ilić 15, 52212 Fažana zastupanog po punomoćniku SLOBODAN KAPOR; MAURICIO ROCE, PULA, Šurida 84, 52100 Pula zastupanog po punomoćniku SLOBODAN KAPOR; ALBINO ROJNIĆ, MELNICA, Grabri 34a, 52207 Melnica zastupanog po punomoćniku SLOBODAN KAPOR; VLADIMIR KIRAC, MEDULIN, Centar 234, 52203 Medulin zastupanog po punomoćniku SLOBODAN KAPOR; ROLAND BENČIĆ, PULA, Osiječka 8, 52100 Pula zastupanog po punomoćniku SLOBODAN KAPOR; DARKO VITASOVIĆ, DIVŠIĆI, Boduleri 51, 52206 Divšići zastupanog po punomoćniku SLOBODAN KAPOR; LUCIJAN VALE, PULA, Valmade 11, 52100 Pula zastupanog po punomoćniku SLOBODAN KAPOR; BORIS MANDIĆ, PULA, Kašićeva 10, 52100 Pula zastupanog po punomoćniku SLOBODAN KAPOR; MIRJANA SOŠIĆ, FAŽANA, Proštin 32a, 52212 Fažana zastupanog po punomoćniku SLOBODAN KAPOR; MIJO LIKIĆ, VADREŠ, Filini 14, 52207 Vadreš zastupanog po punomoćniku SLOBODAN KAPOR; UGO ČERLENICA, PULA, Put od Fortica 163, 52100 Pula zastupanog po punomoćniku SLOBODAN KAPOR; MLADEN BOŽAC, VODNJAN, Stancija Guran 21, 52215 Vodnjan zastupanog po punomoćniku SLOBODAN KAPOR; DARIO RAJKO, PULA, Braće Čeh 25, 52100 Pula zastupanog po punomoćniku SLOBODAN KAPOR; STANKO DRANDIĆ, REŽANCI, Režanci 41, 52342 Režanci zastupanog po punomoćniku SLOBODAN KAPOR; ŽELJKO JARIĆ, PULA, Valmade 39, 52100 Pula zastupanog po punomoćniku SLOBODAN KAPOR; ŽELJKO KLUNIĆ, LIŽNJAN, Ližnjan 125, 52203 Ližnjan zastupanog po punomoćniku SLOBODAN KAPOR; VALTER CETINA, DIVŠIĆI, Divšići 10, 52206 Divšići zastupanog po punomoćniku SLOBODAN KAPOR</derivirana_varijabla>
  </DomainObject.Predmet.StrankaFormatedWithAdress>
  <DomainObject.Predmet.StrankaFormatedWithAdressOIB>
    <izvorni_sadrzaj> SILVANO KOTOŠIĆ, PULA, Antenska 7, 52100 Pula zastupanog po punomoćniku SLOBODAN KAPOR; MIRJANA NEGRI, PULA, Sisplac 15, 52100 Pula zastupanog po punomoćniku SLOBODAN KAPOR; JOVAN SMOLJANIĆ, VODNJAN, Narodni trg 11, 52215 Vodnjan zastupanog po punomoćniku SLOBODAN KAPOR; BRANKO KOIĆ, PULA, Valdmade 28, 52100 Pula zastupanog po punomoćniku SLOBODAN KAPOR; LIVIO VERK, GALIŽANA, Veli Vrh 8, 52216 Galižana zastupanog po punomoćniku SLOBODAN KAPOR; ĐANI BENČIĆ, ŽMINJ, Benčići 8, 52341 Žminj zastupanog po punomoćniku SLOBODAN KAPOR; MARIJAN PARAFTA, VODNJAN, S. Rocco 24, 52215 Vodnjan zastupanog po punomoćniku SLOBODAN KAPOR; LIVIO ARSENIĆ, PULA, Prilaz Cerella 4, 52100 Pula zastupanog po punomoćniku SLOBODAN KAPOR; HAMZALIJA IMŠIREVIĆ, PULA, Sisplac 11, 52100 Pula zastupanog po punomoćniku SLOBODAN KAPOR; IVKA MAJDANDŽIĆ, PULA, Tršćanska 34, 52100 Pula zastupanog po punomoćniku SLOBODAN KAPOR; VILI POROPAT, BALE, Brajda 9, 52211 Bale zastupanog po punomoćniku SLOBODAN KAPOR; MARINO UJČIĆ, ŽMINJ, Lukovica bb, 52341 Žminj zastupanog po punomoćniku SLOBODAN KAPOR; INES RAIĆ-SUDAR, PULA, Pradorlando 19, 52100 Pula zastupanog po punomoćniku SLOBODAN KAPOR; MLADEN GRGOROVIĆ, ŽMINJ, Žgombini 17, 52341 Žminj zastupanog po punomoćniku SLOBODAN KAPOR; ROMANITA ŠIMEK, PULA, Rizzijeva 28, 52100 Pula zastupanog po punomoćniku SLOBODAN KAPOR; EDIN CRNOVIĆ, GALIŽANA, Sant Isepo 18, 52216 Galižana zastupanog po punomoćniku SLOBODAN KAPOR; DARKO BENČIĆ, PULA, Šurida 82, 52100 Pula zastupanog po punomoćniku SLOBODAN KAPOR; ARSEN BULIĆ, BARBAN, Glavani 1, 52207 Barban zastupanog po punomoćniku SLOBODAN KAPOR; ELIO TARTICHIO, GALIŽANA, Veli Vrh 28, 52216 Galižana zastupanog po punomoćniku SLOBODAN KAPOR; IGOR BOGDANOVIĆ, FAŽANA, Braće Ilić 15, 52212 Fažana zastupanog po punomoćniku SLOBODAN KAPOR; MAURICIO ROCE, PULA, Šurida 84, 52100 Pula zastupanog po punomoćniku SLOBODAN KAPOR; ALBINO ROJNIĆ, MELNICA, Grabri 34a, 52207 Melnica zastupanog po punomoćniku SLOBODAN KAPOR; VLADIMIR KIRAC, MEDULIN, Centar 234, 52203 Medulin zastupanog po punomoćniku SLOBODAN KAPOR; ROLAND BENČIĆ, PULA, Osiječka 8, 52100 Pula zastupanog po punomoćniku SLOBODAN KAPOR; DARKO VITASOVIĆ, DIVŠIĆI, Boduleri 51, 52206 Divšići zastupanog po punomoćniku SLOBODAN KAPOR; LUCIJAN VALE, PULA, Valmade 11, 52100 Pula zastupanog po punomoćniku SLOBODAN KAPOR; BORIS MANDIĆ, PULA, Kašićeva 10, 52100 Pula zastupanog po punomoćniku SLOBODAN KAPOR; MIRJANA SOŠIĆ, FAŽANA, Proštin 32a, 52212 Fažana zastupanog po punomoćniku SLOBODAN KAPOR; MIJO LIKIĆ, VADREŠ, Filini 14, 52207 Vadreš zastupanog po punomoćniku SLOBODAN KAPOR; UGO ČERLENICA, PULA, Put od Fortica 163, 52100 Pula zastupanog po punomoćniku SLOBODAN KAPOR; MLADEN BOŽAC, VODNJAN, Stancija Guran 21, 52215 Vodnjan zastupanog po punomoćniku SLOBODAN KAPOR; DARIO RAJKO, PULA, Braće Čeh 25, 52100 Pula zastupanog po punomoćniku SLOBODAN KAPOR; STANKO DRANDIĆ, REŽANCI, Režanci 41, 52342 Režanci zastupanog po punomoćniku SLOBODAN KAPOR; ŽELJKO JARIĆ, PULA, Valmade 39, 52100 Pula zastupanog po punomoćniku SLOBODAN KAPOR; ŽELJKO KLUNIĆ, LIŽNJAN, Ližnjan 125, 52203 Ližnjan zastupanog po punomoćniku SLOBODAN KAPOR; VALTER CETINA, DIVŠIĆI, Divšići 10, 52206 Divšići zastupanog po punomoćniku SLOBODAN KAPOR</izvorni_sadrzaj>
    <derivirana_varijabla naziv="DomainObject.Predmet.StrankaFormatedWithAdressOIB_1"> SILVANO KOTOŠIĆ, PULA, Antenska 7, 52100 Pula zastupanog po punomoćniku SLOBODAN KAPOR; MIRJANA NEGRI, PULA, Sisplac 15, 52100 Pula zastupanog po punomoćniku SLOBODAN KAPOR; JOVAN SMOLJANIĆ, VODNJAN, Narodni trg 11, 52215 Vodnjan zastupanog po punomoćniku SLOBODAN KAPOR; BRANKO KOIĆ, PULA, Valdmade 28, 52100 Pula zastupanog po punomoćniku SLOBODAN KAPOR; LIVIO VERK, GALIŽANA, Veli Vrh 8, 52216 Galižana zastupanog po punomoćniku SLOBODAN KAPOR; ĐANI BENČIĆ, ŽMINJ, Benčići 8, 52341 Žminj zastupanog po punomoćniku SLOBODAN KAPOR; MARIJAN PARAFTA, VODNJAN, S. Rocco 24, 52215 Vodnjan zastupanog po punomoćniku SLOBODAN KAPOR; LIVIO ARSENIĆ, PULA, Prilaz Cerella 4, 52100 Pula zastupanog po punomoćniku SLOBODAN KAPOR; HAMZALIJA IMŠIREVIĆ, PULA, Sisplac 11, 52100 Pula zastupanog po punomoćniku SLOBODAN KAPOR; IVKA MAJDANDŽIĆ, PULA, Tršćanska 34, 52100 Pula zastupanog po punomoćniku SLOBODAN KAPOR; VILI POROPAT, BALE, Brajda 9, 52211 Bale zastupanog po punomoćniku SLOBODAN KAPOR; MARINO UJČIĆ, ŽMINJ, Lukovica bb, 52341 Žminj zastupanog po punomoćniku SLOBODAN KAPOR; INES RAIĆ-SUDAR, PULA, Pradorlando 19, 52100 Pula zastupanog po punomoćniku SLOBODAN KAPOR; MLADEN GRGOROVIĆ, ŽMINJ, Žgombini 17, 52341 Žminj zastupanog po punomoćniku SLOBODAN KAPOR; ROMANITA ŠIMEK, PULA, Rizzijeva 28, 52100 Pula zastupanog po punomoćniku SLOBODAN KAPOR; EDIN CRNOVIĆ, GALIŽANA, Sant Isepo 18, 52216 Galižana zastupanog po punomoćniku SLOBODAN KAPOR; DARKO BENČIĆ, PULA, Šurida 82, 52100 Pula zastupanog po punomoćniku SLOBODAN KAPOR; ARSEN BULIĆ, BARBAN, Glavani 1, 52207 Barban zastupanog po punomoćniku SLOBODAN KAPOR; ELIO TARTICHIO, GALIŽANA, Veli Vrh 28, 52216 Galižana zastupanog po punomoćniku SLOBODAN KAPOR; IGOR BOGDANOVIĆ, FAŽANA, Braće Ilić 15, 52212 Fažana zastupanog po punomoćniku SLOBODAN KAPOR; MAURICIO ROCE, PULA, Šurida 84, 52100 Pula zastupanog po punomoćniku SLOBODAN KAPOR; ALBINO ROJNIĆ, MELNICA, Grabri 34a, 52207 Melnica zastupanog po punomoćniku SLOBODAN KAPOR; VLADIMIR KIRAC, MEDULIN, Centar 234, 52203 Medulin zastupanog po punomoćniku SLOBODAN KAPOR; ROLAND BENČIĆ, PULA, Osiječka 8, 52100 Pula zastupanog po punomoćniku SLOBODAN KAPOR; DARKO VITASOVIĆ, DIVŠIĆI, Boduleri 51, 52206 Divšići zastupanog po punomoćniku SLOBODAN KAPOR; LUCIJAN VALE, PULA, Valmade 11, 52100 Pula zastupanog po punomoćniku SLOBODAN KAPOR; BORIS MANDIĆ, PULA, Kašićeva 10, 52100 Pula zastupanog po punomoćniku SLOBODAN KAPOR; MIRJANA SOŠIĆ, FAŽANA, Proštin 32a, 52212 Fažana zastupanog po punomoćniku SLOBODAN KAPOR; MIJO LIKIĆ, VADREŠ, Filini 14, 52207 Vadreš zastupanog po punomoćniku SLOBODAN KAPOR; UGO ČERLENICA, PULA, Put od Fortica 163, 52100 Pula zastupanog po punomoćniku SLOBODAN KAPOR; MLADEN BOŽAC, VODNJAN, Stancija Guran 21, 52215 Vodnjan zastupanog po punomoćniku SLOBODAN KAPOR; DARIO RAJKO, PULA, Braće Čeh 25, 52100 Pula zastupanog po punomoćniku SLOBODAN KAPOR; STANKO DRANDIĆ, REŽANCI, Režanci 41, 52342 Režanci zastupanog po punomoćniku SLOBODAN KAPOR; ŽELJKO JARIĆ, PULA, Valmade 39, 52100 Pula zastupanog po punomoćniku SLOBODAN KAPOR; ŽELJKO KLUNIĆ, LIŽNJAN, Ližnjan 125, 52203 Ližnjan zastupanog po punomoćniku SLOBODAN KAPOR; VALTER CETINA, DIVŠIĆI, Divšići 10, 52206 Divšići zastupanog po punomoćniku SLOBODAN KAPOR</derivirana_varijabla>
  </DomainObject.Predmet.StrankaFormatedWithAdressOIB>
  <DomainObject.Predmet.StrankaWithAdress>
    <izvorni_sadrzaj>SILVANO KOTOŠIĆ, PULA Antenska 7,52100 Pula,MIRJANA NEGRI, PULA Sisplac 15,52100 Pula,JOVAN SMOLJANIĆ, VODNJAN Narodni trg 11,52215 Vodnjan,BRANKO KOIĆ, PULA Valdmade 28,52100 Pula,LIVIO VERK, GALIŽANA Veli Vrh 8,52216 Galižana,ĐANI BENČIĆ, ŽMINJ Benčići 8,52341 Žminj,MARIJAN PARAFTA, VODNJAN S. Rocco 24,52215 Vodnjan,LIVIO ARSENIĆ, PULA Prilaz Cerella 4,52100 Pula,HAMZALIJA IMŠIREVIĆ, PULA Sisplac 11,52100 Pula,IVKA MAJDANDŽIĆ, PULA Tršćanska 34,52100 Pula,VILI POROPAT, BALE Brajda 9,52211 Bale,MARINO UJČIĆ, ŽMINJ Lukovica bb,52341 Žminj,INES RAIĆ-SUDAR, PULA Pradorlando 19,52100 Pula,MLADEN GRGOROVIĆ, ŽMINJ Žgombini 17,52341 Žminj,ROMANITA ŠIMEK, PULA Rizzijeva 28,52100 Pula,EDIN CRNOVIĆ, GALIŽANA Sant Isepo 18,52216 Galižana,DARKO BENČIĆ, PULA Šurida 82,52100 Pula,ARSEN BULIĆ, BARBAN Glavani 1,52207 Barban,ELIO TARTICHIO, GALIŽANA Veli Vrh 28,52216 Galižana,IGOR BOGDANOVIĆ, FAŽANA Braće Ilić 15,52212 Fažana,MAURICIO ROCE, PULA Šurida 84,52100 Pula,ALBINO ROJNIĆ, MELNICA Grabri 34a,52207 Melnica,VLADIMIR KIRAC, MEDULIN Centar 234,52203 Medulin,ROLAND BENČIĆ, PULA Osiječka 8,52100 Pula,DARKO VITASOVIĆ, DIVŠIĆI Boduleri 51,52206 Divšići,LUCIJAN VALE, PULA Valmade 11,52100 Pula,BORIS MANDIĆ, PULA Kašićeva 10,52100 Pula,MIRJANA SOŠIĆ, FAŽANA Proštin 32a,52212 Fažana,MIJO LIKIĆ, VADREŠ Filini 14,52207 Vadreš,UGO ČERLENICA, PULA Put od Fortica 163,52100 Pula,MLADEN BOŽAC, VODNJAN Stancija Guran 21,52215 Vodnjan,DARIO RAJKO, PULA Braće Čeh 25,52100 Pula,STANKO DRANDIĆ, REŽANCI Režanci 41,52342 Režanci,ŽELJKO JARIĆ, PULA Valmade 39,52100 Pula,ŽELJKO KLUNIĆ, LIŽNJAN Ližnjan 125,52203 Ližnjan,VALTER CETINA, DIVŠIĆI Divšići 10,52206 Divšići</izvorni_sadrzaj>
    <derivirana_varijabla naziv="DomainObject.Predmet.StrankaWithAdress_1">SILVANO KOTOŠIĆ, PULA Antenska 7,52100 Pula,MIRJANA NEGRI, PULA Sisplac 15,52100 Pula,JOVAN SMOLJANIĆ, VODNJAN Narodni trg 11,52215 Vodnjan,BRANKO KOIĆ, PULA Valdmade 28,52100 Pula,LIVIO VERK, GALIŽANA Veli Vrh 8,52216 Galižana,ĐANI BENČIĆ, ŽMINJ Benčići 8,52341 Žminj,MARIJAN PARAFTA, VODNJAN S. Rocco 24,52215 Vodnjan,LIVIO ARSENIĆ, PULA Prilaz Cerella 4,52100 Pula,HAMZALIJA IMŠIREVIĆ, PULA Sisplac 11,52100 Pula,IVKA MAJDANDŽIĆ, PULA Tršćanska 34,52100 Pula,VILI POROPAT, BALE Brajda 9,52211 Bale,MARINO UJČIĆ, ŽMINJ Lukovica bb,52341 Žminj,INES RAIĆ-SUDAR, PULA Pradorlando 19,52100 Pula,MLADEN GRGOROVIĆ, ŽMINJ Žgombini 17,52341 Žminj,ROMANITA ŠIMEK, PULA Rizzijeva 28,52100 Pula,EDIN CRNOVIĆ, GALIŽANA Sant Isepo 18,52216 Galižana,DARKO BENČIĆ, PULA Šurida 82,52100 Pula,ARSEN BULIĆ, BARBAN Glavani 1,52207 Barban,ELIO TARTICHIO, GALIŽANA Veli Vrh 28,52216 Galižana,IGOR BOGDANOVIĆ, FAŽANA Braće Ilić 15,52212 Fažana,MAURICIO ROCE, PULA Šurida 84,52100 Pula,ALBINO ROJNIĆ, MELNICA Grabri 34a,52207 Melnica,VLADIMIR KIRAC, MEDULIN Centar 234,52203 Medulin,ROLAND BENČIĆ, PULA Osiječka 8,52100 Pula,DARKO VITASOVIĆ, DIVŠIĆI Boduleri 51,52206 Divšići,LUCIJAN VALE, PULA Valmade 11,52100 Pula,BORIS MANDIĆ, PULA Kašićeva 10,52100 Pula,MIRJANA SOŠIĆ, FAŽANA Proštin 32a,52212 Fažana,MIJO LIKIĆ, VADREŠ Filini 14,52207 Vadreš,UGO ČERLENICA, PULA Put od Fortica 163,52100 Pula,MLADEN BOŽAC, VODNJAN Stancija Guran 21,52215 Vodnjan,DARIO RAJKO, PULA Braće Čeh 25,52100 Pula,STANKO DRANDIĆ, REŽANCI Režanci 41,52342 Režanci,ŽELJKO JARIĆ, PULA Valmade 39,52100 Pula,ŽELJKO KLUNIĆ, LIŽNJAN Ližnjan 125,52203 Ližnjan,VALTER CETINA, DIVŠIĆI Divšići 10,52206 Divšići</derivirana_varijabla>
  </DomainObject.Predmet.StrankaWithAdress>
  <DomainObject.Predmet.StrankaWithAdressOIB>
    <izvorni_sadrzaj>SILVANO KOTOŠIĆ, PULA, Antenska 7,52100 Pula,MIRJANA NEGRI, PULA, Sisplac 15,52100 Pula,JOVAN SMOLJANIĆ, VODNJAN, Narodni trg 11,52215 Vodnjan,BRANKO KOIĆ, PULA, Valdmade 28,52100 Pula,LIVIO VERK, GALIŽANA, Veli Vrh 8,52216 Galižana,ĐANI BENČIĆ, ŽMINJ, Benčići 8,52341 Žminj,MARIJAN PARAFTA, VODNJAN, S. Rocco 24,52215 Vodnjan,LIVIO ARSENIĆ, PULA, Prilaz Cerella 4,52100 Pula,HAMZALIJA IMŠIREVIĆ, PULA, Sisplac 11,52100 Pula,IVKA MAJDANDŽIĆ, PULA, Tršćanska 34,52100 Pula,VILI POROPAT, BALE, Brajda 9,52211 Bale,MARINO UJČIĆ, ŽMINJ, Lukovica bb,52341 Žminj,INES RAIĆ-SUDAR, PULA, Pradorlando 19,52100 Pula,MLADEN GRGOROVIĆ, ŽMINJ, Žgombini 17,52341 Žminj,ROMANITA ŠIMEK, PULA, Rizzijeva 28,52100 Pula,EDIN CRNOVIĆ, GALIŽANA, Sant Isepo 18,52216 Galižana,DARKO BENČIĆ, PULA, Šurida 82,52100 Pula,ARSEN BULIĆ, BARBAN, Glavani 1,52207 Barban,ELIO TARTICHIO, GALIŽANA, Veli Vrh 28,52216 Galižana,IGOR BOGDANOVIĆ, FAŽANA, Braće Ilić 15,52212 Fažana,MAURICIO ROCE, PULA, Šurida 84,52100 Pula,ALBINO ROJNIĆ, MELNICA, Grabri 34a,52207 Melnica,VLADIMIR KIRAC, MEDULIN, Centar 234,52203 Medulin,ROLAND BENČIĆ, PULA, Osiječka 8,52100 Pula,DARKO VITASOVIĆ, DIVŠIĆI, Boduleri 51,52206 Divšići,LUCIJAN VALE, PULA, Valmade 11,52100 Pula,BORIS MANDIĆ, PULA, Kašićeva 10,52100 Pula,MIRJANA SOŠIĆ, FAŽANA, Proštin 32a,52212 Fažana,MIJO LIKIĆ, VADREŠ, Filini 14,52207 Vadreš,UGO ČERLENICA, PULA, Put od Fortica 163,52100 Pula,MLADEN BOŽAC, VODNJAN, Stancija Guran 21,52215 Vodnjan,DARIO RAJKO, PULA, Braće Čeh 25,52100 Pula,STANKO DRANDIĆ, REŽANCI, Režanci 41,52342 Režanci,ŽELJKO JARIĆ, PULA, Valmade 39,52100 Pula,ŽELJKO KLUNIĆ, LIŽNJAN, Ližnjan 125,52203 Ližnjan,VALTER CETINA, DIVŠIĆI, Divšići 10,52206 Divšići</izvorni_sadrzaj>
    <derivirana_varijabla naziv="DomainObject.Predmet.StrankaWithAdressOIB_1">SILVANO KOTOŠIĆ, PULA, Antenska 7,52100 Pula,MIRJANA NEGRI, PULA, Sisplac 15,52100 Pula,JOVAN SMOLJANIĆ, VODNJAN, Narodni trg 11,52215 Vodnjan,BRANKO KOIĆ, PULA, Valdmade 28,52100 Pula,LIVIO VERK, GALIŽANA, Veli Vrh 8,52216 Galižana,ĐANI BENČIĆ, ŽMINJ, Benčići 8,52341 Žminj,MARIJAN PARAFTA, VODNJAN, S. Rocco 24,52215 Vodnjan,LIVIO ARSENIĆ, PULA, Prilaz Cerella 4,52100 Pula,HAMZALIJA IMŠIREVIĆ, PULA, Sisplac 11,52100 Pula,IVKA MAJDANDŽIĆ, PULA, Tršćanska 34,52100 Pula,VILI POROPAT, BALE, Brajda 9,52211 Bale,MARINO UJČIĆ, ŽMINJ, Lukovica bb,52341 Žminj,INES RAIĆ-SUDAR, PULA, Pradorlando 19,52100 Pula,MLADEN GRGOROVIĆ, ŽMINJ, Žgombini 17,52341 Žminj,ROMANITA ŠIMEK, PULA, Rizzijeva 28,52100 Pula,EDIN CRNOVIĆ, GALIŽANA, Sant Isepo 18,52216 Galižana,DARKO BENČIĆ, PULA, Šurida 82,52100 Pula,ARSEN BULIĆ, BARBAN, Glavani 1,52207 Barban,ELIO TARTICHIO, GALIŽANA, Veli Vrh 28,52216 Galižana,IGOR BOGDANOVIĆ, FAŽANA, Braće Ilić 15,52212 Fažana,MAURICIO ROCE, PULA, Šurida 84,52100 Pula,ALBINO ROJNIĆ, MELNICA, Grabri 34a,52207 Melnica,VLADIMIR KIRAC, MEDULIN, Centar 234,52203 Medulin,ROLAND BENČIĆ, PULA, Osiječka 8,52100 Pula,DARKO VITASOVIĆ, DIVŠIĆI, Boduleri 51,52206 Divšići,LUCIJAN VALE, PULA, Valmade 11,52100 Pula,BORIS MANDIĆ, PULA, Kašićeva 10,52100 Pula,MIRJANA SOŠIĆ, FAŽANA, Proštin 32a,52212 Fažana,MIJO LIKIĆ, VADREŠ, Filini 14,52207 Vadreš,UGO ČERLENICA, PULA, Put od Fortica 163,52100 Pula,MLADEN BOŽAC, VODNJAN, Stancija Guran 21,52215 Vodnjan,DARIO RAJKO, PULA, Braće Čeh 25,52100 Pula,STANKO DRANDIĆ, REŽANCI, Režanci 41,52342 Režanci,ŽELJKO JARIĆ, PULA, Valmade 39,52100 Pula,ŽELJKO KLUNIĆ, LIŽNJAN, Ližnjan 125,52203 Ližnjan,VALTER CETINA, DIVŠIĆI, Divšići 10,52206 Divšići</derivirana_varijabla>
  </DomainObject.Predmet.StrankaWithAdressOIB>
  <DomainObject.Predmet.StrankaNazivFormated>
    <izvorni_sadrzaj>SILVANO KOTOŠIĆ, PULA,MIRJANA NEGRI, PULA,JOVAN SMOLJANIĆ, VODNJAN,BRANKO KOIĆ, PULA,LIVIO VERK, GALIŽANA,ĐANI BENČIĆ, ŽMINJ,MARIJAN PARAFTA, VODNJAN,LIVIO ARSENIĆ, PULA,HAMZALIJA IMŠIREVIĆ, PULA,IVKA MAJDANDŽIĆ, PULA,VILI POROPAT, BALE,MARINO UJČIĆ, ŽMINJ,INES RAIĆ-SUDAR, PULA,MLADEN GRGOROVIĆ, ŽMINJ,ROMANITA ŠIMEK, PULA,EDIN CRNOVIĆ, GALIŽANA,DARKO BENČIĆ, PULA,ARSEN BULIĆ, BARBAN,ELIO TARTICHIO, GALIŽANA,IGOR BOGDANOVIĆ, FAŽANA,MAURICIO ROCE, PULA,ALBINO ROJNIĆ, MELNICA,VLADIMIR KIRAC, MEDULIN,ROLAND BENČIĆ, PULA,DARKO VITASOVIĆ, DIVŠIĆI,LUCIJAN VALE, PULA,BORIS MANDIĆ, PULA,MIRJANA SOŠIĆ, FAŽANA,MIJO LIKIĆ, VADREŠ,UGO ČERLENICA, PULA,MLADEN BOŽAC, VODNJAN,DARIO RAJKO, PULA,STANKO DRANDIĆ, REŽANCI,ŽELJKO JARIĆ, PULA,ŽELJKO KLUNIĆ, LIŽNJAN,VALTER CETINA, DIVŠIĆI</izvorni_sadrzaj>
    <derivirana_varijabla naziv="DomainObject.Predmet.StrankaNazivFormated_1">SILVANO KOTOŠIĆ, PULA,MIRJANA NEGRI, PULA,JOVAN SMOLJANIĆ, VODNJAN,BRANKO KOIĆ, PULA,LIVIO VERK, GALIŽANA,ĐANI BENČIĆ, ŽMINJ,MARIJAN PARAFTA, VODNJAN,LIVIO ARSENIĆ, PULA,HAMZALIJA IMŠIREVIĆ, PULA,IVKA MAJDANDŽIĆ, PULA,VILI POROPAT, BALE,MARINO UJČIĆ, ŽMINJ,INES RAIĆ-SUDAR, PULA,MLADEN GRGOROVIĆ, ŽMINJ,ROMANITA ŠIMEK, PULA,EDIN CRNOVIĆ, GALIŽANA,DARKO BENČIĆ, PULA,ARSEN BULIĆ, BARBAN,ELIO TARTICHIO, GALIŽANA,IGOR BOGDANOVIĆ, FAŽANA,MAURICIO ROCE, PULA,ALBINO ROJNIĆ, MELNICA,VLADIMIR KIRAC, MEDULIN,ROLAND BENČIĆ, PULA,DARKO VITASOVIĆ, DIVŠIĆI,LUCIJAN VALE, PULA,BORIS MANDIĆ, PULA,MIRJANA SOŠIĆ, FAŽANA,MIJO LIKIĆ, VADREŠ,UGO ČERLENICA, PULA,MLADEN BOŽAC, VODNJAN,DARIO RAJKO, PULA,STANKO DRANDIĆ, REŽANCI,ŽELJKO JARIĆ, PULA,ŽELJKO KLUNIĆ, LIŽNJAN,VALTER CETINA, DIVŠIĆI</derivirana_varijabla>
  </DomainObject.Predmet.StrankaNazivFormated>
  <DomainObject.Predmet.StrankaNazivFormatedOIB>
    <izvorni_sadrzaj>SILVANO KOTOŠIĆ, PULA,MIRJANA NEGRI, PULA,JOVAN SMOLJANIĆ, VODNJAN,BRANKO KOIĆ, PULA,LIVIO VERK, GALIŽANA,ĐANI BENČIĆ, ŽMINJ,MARIJAN PARAFTA, VODNJAN,LIVIO ARSENIĆ, PULA,HAMZALIJA IMŠIREVIĆ, PULA,IVKA MAJDANDŽIĆ, PULA,VILI POROPAT, BALE,MARINO UJČIĆ, ŽMINJ,INES RAIĆ-SUDAR, PULA,MLADEN GRGOROVIĆ, ŽMINJ,ROMANITA ŠIMEK, PULA,EDIN CRNOVIĆ, GALIŽANA,DARKO BENČIĆ, PULA,ARSEN BULIĆ, BARBAN,ELIO TARTICHIO, GALIŽANA,IGOR BOGDANOVIĆ, FAŽANA,MAURICIO ROCE, PULA,ALBINO ROJNIĆ, MELNICA,VLADIMIR KIRAC, MEDULIN,ROLAND BENČIĆ, PULA,DARKO VITASOVIĆ, DIVŠIĆI,LUCIJAN VALE, PULA,BORIS MANDIĆ, PULA,MIRJANA SOŠIĆ, FAŽANA,MIJO LIKIĆ, VADREŠ,UGO ČERLENICA, PULA,MLADEN BOŽAC, VODNJAN,DARIO RAJKO, PULA,STANKO DRANDIĆ, REŽANCI,ŽELJKO JARIĆ, PULA,ŽELJKO KLUNIĆ, LIŽNJAN,VALTER CETINA, DIVŠIĆI</izvorni_sadrzaj>
    <derivirana_varijabla naziv="DomainObject.Predmet.StrankaNazivFormatedOIB_1">SILVANO KOTOŠIĆ, PULA,MIRJANA NEGRI, PULA,JOVAN SMOLJANIĆ, VODNJAN,BRANKO KOIĆ, PULA,LIVIO VERK, GALIŽANA,ĐANI BENČIĆ, ŽMINJ,MARIJAN PARAFTA, VODNJAN,LIVIO ARSENIĆ, PULA,HAMZALIJA IMŠIREVIĆ, PULA,IVKA MAJDANDŽIĆ, PULA,VILI POROPAT, BALE,MARINO UJČIĆ, ŽMINJ,INES RAIĆ-SUDAR, PULA,MLADEN GRGOROVIĆ, ŽMINJ,ROMANITA ŠIMEK, PULA,EDIN CRNOVIĆ, GALIŽANA,DARKO BENČIĆ, PULA,ARSEN BULIĆ, BARBAN,ELIO TARTICHIO, GALIŽANA,IGOR BOGDANOVIĆ, FAŽANA,MAURICIO ROCE, PULA,ALBINO ROJNIĆ, MELNICA,VLADIMIR KIRAC, MEDULIN,ROLAND BENČIĆ, PULA,DARKO VITASOVIĆ, DIVŠIĆI,LUCIJAN VALE, PULA,BORIS MANDIĆ, PULA,MIRJANA SOŠIĆ, FAŽANA,MIJO LIKIĆ, VADREŠ,UGO ČERLENICA, PULA,MLADEN BOŽAC, VODNJAN,DARIO RAJKO, PULA,STANKO DRANDIĆ, REŽANCI,ŽELJKO JARIĆ, PULA,ŽELJKO KLUNIĆ, LIŽNJAN,VALTER CETINA, DIVŠIĆI</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1350179.37</izvorni_sadrzaj>
    <derivirana_varijabla naziv="DomainObject.Predmet.TrenutnaVrijednost_1">1350179.37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SILVANO KOTOŠIĆ, PULA zastupanog po punomoćniku SLOBODAN KAPOR</item>
      <item>MIRJANA NEGRI, PULA zastupanog po punomoćniku SLOBODAN KAPOR</item>
      <item>JOVAN SMOLJANIĆ, VODNJAN zastupanog po punomoćniku SLOBODAN KAPOR</item>
      <item>BRANKO KOIĆ, PULA zastupanog po punomoćniku SLOBODAN KAPOR</item>
      <item>LIVIO VERK, GALIŽANA zastupanog po punomoćniku SLOBODAN KAPOR</item>
      <item>ĐANI BENČIĆ, ŽMINJ zastupanog po punomoćniku SLOBODAN KAPOR</item>
      <item>MARIJAN PARAFTA, VODNJAN zastupanog po punomoćniku SLOBODAN KAPOR</item>
      <item>LIVIO ARSENIĆ, PULA zastupanog po punomoćniku SLOBODAN KAPOR</item>
      <item>HAMZALIJA IMŠIREVIĆ, PULA zastupanog po punomoćniku SLOBODAN KAPOR</item>
      <item>IVKA MAJDANDŽIĆ, PULA zastupanog po punomoćniku SLOBODAN KAPOR</item>
      <item>VILI POROPAT, BALE zastupanog po punomoćniku SLOBODAN KAPOR</item>
      <item>MARINO UJČIĆ, ŽMINJ zastupanog po punomoćniku SLOBODAN KAPOR</item>
      <item>INES RAIĆ-SUDAR, PULA zastupanog po punomoćniku SLOBODAN KAPOR</item>
      <item>MLADEN GRGOROVIĆ, ŽMINJ zastupanog po punomoćniku SLOBODAN KAPOR</item>
      <item>ROMANITA ŠIMEK, PULA zastupanog po punomoćniku SLOBODAN KAPOR</item>
      <item>EDIN CRNOVIĆ, GALIŽANA zastupanog po punomoćniku SLOBODAN KAPOR</item>
      <item>DARKO BENČIĆ, PULA zastupanog po punomoćniku SLOBODAN KAPOR</item>
      <item>ARSEN BULIĆ, BARBAN zastupanog po punomoćniku SLOBODAN KAPOR</item>
      <item>ELIO TARTICHIO, GALIŽANA zastupanog po punomoćniku SLOBODAN KAPOR</item>
      <item>IGOR BOGDANOVIĆ, FAŽANA zastupanog po punomoćniku SLOBODAN KAPOR</item>
      <item>MAURICIO ROCE, PULA zastupanog po punomoćniku SLOBODAN KAPOR</item>
      <item>ALBINO ROJNIĆ, MELNICA zastupanog po punomoćniku SLOBODAN KAPOR</item>
      <item>VLADIMIR KIRAC, MEDULIN zastupanog po punomoćniku SLOBODAN KAPOR</item>
      <item>ROLAND BENČIĆ, PULA zastupanog po punomoćniku SLOBODAN KAPOR</item>
      <item>DARKO VITASOVIĆ, DIVŠIĆI zastupanog po punomoćniku SLOBODAN KAPOR</item>
      <item>LUCIJAN VALE, PULA zastupanog po punomoćniku SLOBODAN KAPOR</item>
      <item>BORIS MANDIĆ, PULA zastupanog po punomoćniku SLOBODAN KAPOR</item>
      <item>MIRJANA SOŠIĆ, FAŽANA zastupanog po punomoćniku SLOBODAN KAPOR</item>
      <item>MIJO LIKIĆ, VADREŠ zastupanog po punomoćniku SLOBODAN KAPOR</item>
      <item>UGO ČERLENICA, PULA zastupanog po punomoćniku SLOBODAN KAPOR</item>
      <item>MLADEN BOŽAC, VODNJAN zastupanog po punomoćniku SLOBODAN KAPOR</item>
      <item>DARIO RAJKO, PULA zastupanog po punomoćniku SLOBODAN KAPOR</item>
      <item>STANKO DRANDIĆ, REŽANCI zastupanog po punomoćniku SLOBODAN KAPOR</item>
      <item>ŽELJKO JARIĆ, PULA zastupanog po punomoćniku SLOBODAN KAPOR</item>
      <item>ŽELJKO KLUNIĆ, LIŽNJAN zastupanog po punomoćniku SLOBODAN KAPOR</item>
      <item>VALTER CETINA, DIVŠIĆI zastupanog po punomoćniku SLOBODAN KAPOR</item>
    </izvorni_sadrzaj>
    <derivirana_varijabla naziv="DomainObject.Predmet.StrankaListFormated_1">
      <item>SILVANO KOTOŠIĆ, PULA zastupanog po punomoćniku SLOBODAN KAPOR</item>
      <item>MIRJANA NEGRI, PULA zastupanog po punomoćniku SLOBODAN KAPOR</item>
      <item>JOVAN SMOLJANIĆ, VODNJAN zastupanog po punomoćniku SLOBODAN KAPOR</item>
      <item>BRANKO KOIĆ, PULA zastupanog po punomoćniku SLOBODAN KAPOR</item>
      <item>LIVIO VERK, GALIŽANA zastupanog po punomoćniku SLOBODAN KAPOR</item>
      <item>ĐANI BENČIĆ, ŽMINJ zastupanog po punomoćniku SLOBODAN KAPOR</item>
      <item>MARIJAN PARAFTA, VODNJAN zastupanog po punomoćniku SLOBODAN KAPOR</item>
      <item>LIVIO ARSENIĆ, PULA zastupanog po punomoćniku SLOBODAN KAPOR</item>
      <item>HAMZALIJA IMŠIREVIĆ, PULA zastupanog po punomoćniku SLOBODAN KAPOR</item>
      <item>IVKA MAJDANDŽIĆ, PULA zastupanog po punomoćniku SLOBODAN KAPOR</item>
      <item>VILI POROPAT, BALE zastupanog po punomoćniku SLOBODAN KAPOR</item>
      <item>MARINO UJČIĆ, ŽMINJ zastupanog po punomoćniku SLOBODAN KAPOR</item>
      <item>INES RAIĆ-SUDAR, PULA zastupanog po punomoćniku SLOBODAN KAPOR</item>
      <item>MLADEN GRGOROVIĆ, ŽMINJ zastupanog po punomoćniku SLOBODAN KAPOR</item>
      <item>ROMANITA ŠIMEK, PULA zastupanog po punomoćniku SLOBODAN KAPOR</item>
      <item>EDIN CRNOVIĆ, GALIŽANA zastupanog po punomoćniku SLOBODAN KAPOR</item>
      <item>DARKO BENČIĆ, PULA zastupanog po punomoćniku SLOBODAN KAPOR</item>
      <item>ARSEN BULIĆ, BARBAN zastupanog po punomoćniku SLOBODAN KAPOR</item>
      <item>ELIO TARTICHIO, GALIŽANA zastupanog po punomoćniku SLOBODAN KAPOR</item>
      <item>IGOR BOGDANOVIĆ, FAŽANA zastupanog po punomoćniku SLOBODAN KAPOR</item>
      <item>MAURICIO ROCE, PULA zastupanog po punomoćniku SLOBODAN KAPOR</item>
      <item>ALBINO ROJNIĆ, MELNICA zastupanog po punomoćniku SLOBODAN KAPOR</item>
      <item>VLADIMIR KIRAC, MEDULIN zastupanog po punomoćniku SLOBODAN KAPOR</item>
      <item>ROLAND BENČIĆ, PULA zastupanog po punomoćniku SLOBODAN KAPOR</item>
      <item>DARKO VITASOVIĆ, DIVŠIĆI zastupanog po punomoćniku SLOBODAN KAPOR</item>
      <item>LUCIJAN VALE, PULA zastupanog po punomoćniku SLOBODAN KAPOR</item>
      <item>BORIS MANDIĆ, PULA zastupanog po punomoćniku SLOBODAN KAPOR</item>
      <item>MIRJANA SOŠIĆ, FAŽANA zastupanog po punomoćniku SLOBODAN KAPOR</item>
      <item>MIJO LIKIĆ, VADREŠ zastupanog po punomoćniku SLOBODAN KAPOR</item>
      <item>UGO ČERLENICA, PULA zastupanog po punomoćniku SLOBODAN KAPOR</item>
      <item>MLADEN BOŽAC, VODNJAN zastupanog po punomoćniku SLOBODAN KAPOR</item>
      <item>DARIO RAJKO, PULA zastupanog po punomoćniku SLOBODAN KAPOR</item>
      <item>STANKO DRANDIĆ, REŽANCI zastupanog po punomoćniku SLOBODAN KAPOR</item>
      <item>ŽELJKO JARIĆ, PULA zastupanog po punomoćniku SLOBODAN KAPOR</item>
      <item>ŽELJKO KLUNIĆ, LIŽNJAN zastupanog po punomoćniku SLOBODAN KAPOR</item>
      <item>VALTER CETINA, DIVŠIĆI zastupanog po punomoćniku SLOBODAN KAPOR</item>
    </derivirana_varijabla>
  </DomainObject.Predmet.StrankaListFormated>
  <DomainObject.Predmet.StrankaListFormatedOIB>
    <izvorni_sadrzaj>
      <item>SILVANO KOTOŠIĆ, PULA zastupanog po punomoćniku SLOBODAN KAPOR</item>
      <item>MIRJANA NEGRI, PULA zastupanog po punomoćniku SLOBODAN KAPOR</item>
      <item>JOVAN SMOLJANIĆ, VODNJAN zastupanog po punomoćniku SLOBODAN KAPOR</item>
      <item>BRANKO KOIĆ, PULA zastupanog po punomoćniku SLOBODAN KAPOR</item>
      <item>LIVIO VERK, GALIŽANA zastupanog po punomoćniku SLOBODAN KAPOR</item>
      <item>ĐANI BENČIĆ, ŽMINJ zastupanog po punomoćniku SLOBODAN KAPOR</item>
      <item>MARIJAN PARAFTA, VODNJAN zastupanog po punomoćniku SLOBODAN KAPOR</item>
      <item>LIVIO ARSENIĆ, PULA zastupanog po punomoćniku SLOBODAN KAPOR</item>
      <item>HAMZALIJA IMŠIREVIĆ, PULA zastupanog po punomoćniku SLOBODAN KAPOR</item>
      <item>IVKA MAJDANDŽIĆ, PULA zastupanog po punomoćniku SLOBODAN KAPOR</item>
      <item>VILI POROPAT, BALE zastupanog po punomoćniku SLOBODAN KAPOR</item>
      <item>MARINO UJČIĆ, ŽMINJ zastupanog po punomoćniku SLOBODAN KAPOR</item>
      <item>INES RAIĆ-SUDAR, PULA zastupanog po punomoćniku SLOBODAN KAPOR</item>
      <item>MLADEN GRGOROVIĆ, ŽMINJ zastupanog po punomoćniku SLOBODAN KAPOR</item>
      <item>ROMANITA ŠIMEK, PULA zastupanog po punomoćniku SLOBODAN KAPOR</item>
      <item>EDIN CRNOVIĆ, GALIŽANA zastupanog po punomoćniku SLOBODAN KAPOR</item>
      <item>DARKO BENČIĆ, PULA zastupanog po punomoćniku SLOBODAN KAPOR</item>
      <item>ARSEN BULIĆ, BARBAN zastupanog po punomoćniku SLOBODAN KAPOR</item>
      <item>ELIO TARTICHIO, GALIŽANA zastupanog po punomoćniku SLOBODAN KAPOR</item>
      <item>IGOR BOGDANOVIĆ, FAŽANA zastupanog po punomoćniku SLOBODAN KAPOR</item>
      <item>MAURICIO ROCE, PULA zastupanog po punomoćniku SLOBODAN KAPOR</item>
      <item>ALBINO ROJNIĆ, MELNICA zastupanog po punomoćniku SLOBODAN KAPOR</item>
      <item>VLADIMIR KIRAC, MEDULIN zastupanog po punomoćniku SLOBODAN KAPOR</item>
      <item>ROLAND BENČIĆ, PULA zastupanog po punomoćniku SLOBODAN KAPOR</item>
      <item>DARKO VITASOVIĆ, DIVŠIĆI zastupanog po punomoćniku SLOBODAN KAPOR</item>
      <item>LUCIJAN VALE, PULA zastupanog po punomoćniku SLOBODAN KAPOR</item>
      <item>BORIS MANDIĆ, PULA zastupanog po punomoćniku SLOBODAN KAPOR</item>
      <item>MIRJANA SOŠIĆ, FAŽANA zastupanog po punomoćniku SLOBODAN KAPOR</item>
      <item>MIJO LIKIĆ, VADREŠ zastupanog po punomoćniku SLOBODAN KAPOR</item>
      <item>UGO ČERLENICA, PULA zastupanog po punomoćniku SLOBODAN KAPOR</item>
      <item>MLADEN BOŽAC, VODNJAN zastupanog po punomoćniku SLOBODAN KAPOR</item>
      <item>DARIO RAJKO, PULA zastupanog po punomoćniku SLOBODAN KAPOR</item>
      <item>STANKO DRANDIĆ, REŽANCI zastupanog po punomoćniku SLOBODAN KAPOR</item>
      <item>ŽELJKO JARIĆ, PULA zastupanog po punomoćniku SLOBODAN KAPOR</item>
      <item>ŽELJKO KLUNIĆ, LIŽNJAN zastupanog po punomoćniku SLOBODAN KAPOR</item>
      <item>VALTER CETINA, DIVŠIĆI zastupanog po punomoćniku SLOBODAN KAPOR</item>
    </izvorni_sadrzaj>
    <derivirana_varijabla naziv="DomainObject.Predmet.StrankaListFormatedOIB_1">
      <item>SILVANO KOTOŠIĆ, PULA zastupanog po punomoćniku SLOBODAN KAPOR</item>
      <item>MIRJANA NEGRI, PULA zastupanog po punomoćniku SLOBODAN KAPOR</item>
      <item>JOVAN SMOLJANIĆ, VODNJAN zastupanog po punomoćniku SLOBODAN KAPOR</item>
      <item>BRANKO KOIĆ, PULA zastupanog po punomoćniku SLOBODAN KAPOR</item>
      <item>LIVIO VERK, GALIŽANA zastupanog po punomoćniku SLOBODAN KAPOR</item>
      <item>ĐANI BENČIĆ, ŽMINJ zastupanog po punomoćniku SLOBODAN KAPOR</item>
      <item>MARIJAN PARAFTA, VODNJAN zastupanog po punomoćniku SLOBODAN KAPOR</item>
      <item>LIVIO ARSENIĆ, PULA zastupanog po punomoćniku SLOBODAN KAPOR</item>
      <item>HAMZALIJA IMŠIREVIĆ, PULA zastupanog po punomoćniku SLOBODAN KAPOR</item>
      <item>IVKA MAJDANDŽIĆ, PULA zastupanog po punomoćniku SLOBODAN KAPOR</item>
      <item>VILI POROPAT, BALE zastupanog po punomoćniku SLOBODAN KAPOR</item>
      <item>MARINO UJČIĆ, ŽMINJ zastupanog po punomoćniku SLOBODAN KAPOR</item>
      <item>INES RAIĆ-SUDAR, PULA zastupanog po punomoćniku SLOBODAN KAPOR</item>
      <item>MLADEN GRGOROVIĆ, ŽMINJ zastupanog po punomoćniku SLOBODAN KAPOR</item>
      <item>ROMANITA ŠIMEK, PULA zastupanog po punomoćniku SLOBODAN KAPOR</item>
      <item>EDIN CRNOVIĆ, GALIŽANA zastupanog po punomoćniku SLOBODAN KAPOR</item>
      <item>DARKO BENČIĆ, PULA zastupanog po punomoćniku SLOBODAN KAPOR</item>
      <item>ARSEN BULIĆ, BARBAN zastupanog po punomoćniku SLOBODAN KAPOR</item>
      <item>ELIO TARTICHIO, GALIŽANA zastupanog po punomoćniku SLOBODAN KAPOR</item>
      <item>IGOR BOGDANOVIĆ, FAŽANA zastupanog po punomoćniku SLOBODAN KAPOR</item>
      <item>MAURICIO ROCE, PULA zastupanog po punomoćniku SLOBODAN KAPOR</item>
      <item>ALBINO ROJNIĆ, MELNICA zastupanog po punomoćniku SLOBODAN KAPOR</item>
      <item>VLADIMIR KIRAC, MEDULIN zastupanog po punomoćniku SLOBODAN KAPOR</item>
      <item>ROLAND BENČIĆ, PULA zastupanog po punomoćniku SLOBODAN KAPOR</item>
      <item>DARKO VITASOVIĆ, DIVŠIĆI zastupanog po punomoćniku SLOBODAN KAPOR</item>
      <item>LUCIJAN VALE, PULA zastupanog po punomoćniku SLOBODAN KAPOR</item>
      <item>BORIS MANDIĆ, PULA zastupanog po punomoćniku SLOBODAN KAPOR</item>
      <item>MIRJANA SOŠIĆ, FAŽANA zastupanog po punomoćniku SLOBODAN KAPOR</item>
      <item>MIJO LIKIĆ, VADREŠ zastupanog po punomoćniku SLOBODAN KAPOR</item>
      <item>UGO ČERLENICA, PULA zastupanog po punomoćniku SLOBODAN KAPOR</item>
      <item>MLADEN BOŽAC, VODNJAN zastupanog po punomoćniku SLOBODAN KAPOR</item>
      <item>DARIO RAJKO, PULA zastupanog po punomoćniku SLOBODAN KAPOR</item>
      <item>STANKO DRANDIĆ, REŽANCI zastupanog po punomoćniku SLOBODAN KAPOR</item>
      <item>ŽELJKO JARIĆ, PULA zastupanog po punomoćniku SLOBODAN KAPOR</item>
      <item>ŽELJKO KLUNIĆ, LIŽNJAN zastupanog po punomoćniku SLOBODAN KAPOR</item>
      <item>VALTER CETINA, DIVŠIĆI zastupanog po punomoćniku SLOBODAN KAPOR</item>
    </derivirana_varijabla>
  </DomainObject.Predmet.StrankaListFormatedOIB>
  <DomainObject.Predmet.StrankaListFormatedWithAdress>
    <izvorni_sadrzaj>
      <item>SILVANO KOTOŠIĆ, PULA, Antenska 7, 52100 Pula zastupanog po punomoćniku SLOBODAN KAPOR</item>
      <item>MIRJANA NEGRI, PULA, Sisplac 15, 52100 Pula zastupanog po punomoćniku SLOBODAN KAPOR</item>
      <item>JOVAN SMOLJANIĆ, VODNJAN, Narodni trg 11, 52215 Vodnjan zastupanog po punomoćniku SLOBODAN KAPOR</item>
      <item>BRANKO KOIĆ, PULA, Valdmade 28, 52100 Pula zastupanog po punomoćniku SLOBODAN KAPOR</item>
      <item>LIVIO VERK, GALIŽANA, Veli Vrh 8, 52216 Galižana zastupanog po punomoćniku SLOBODAN KAPOR</item>
      <item>ĐANI BENČIĆ, ŽMINJ, Benčići 8, 52341 Žminj zastupanog po punomoćniku SLOBODAN KAPOR</item>
      <item>MARIJAN PARAFTA, VODNJAN, S. Rocco 24, 52215 Vodnjan zastupanog po punomoćniku SLOBODAN KAPOR</item>
      <item>LIVIO ARSENIĆ, PULA, Prilaz Cerella 4, 52100 Pula zastupanog po punomoćniku SLOBODAN KAPOR</item>
      <item>HAMZALIJA IMŠIREVIĆ, PULA, Sisplac 11, 52100 Pula zastupanog po punomoćniku SLOBODAN KAPOR</item>
      <item>IVKA MAJDANDŽIĆ, PULA, Tršćanska 34, 52100 Pula zastupanog po punomoćniku SLOBODAN KAPOR</item>
      <item>VILI POROPAT, BALE, Brajda 9, 52211 Bale zastupanog po punomoćniku SLOBODAN KAPOR</item>
      <item>MARINO UJČIĆ, ŽMINJ, Lukovica bb, 52341 Žminj zastupanog po punomoćniku SLOBODAN KAPOR</item>
      <item>INES RAIĆ-SUDAR, PULA, Pradorlando 19, 52100 Pula zastupanog po punomoćniku SLOBODAN KAPOR</item>
      <item>MLADEN GRGOROVIĆ, ŽMINJ, Žgombini 17, 52341 Žminj zastupanog po punomoćniku SLOBODAN KAPOR</item>
      <item>ROMANITA ŠIMEK, PULA, Rizzijeva 28, 52100 Pula zastupanog po punomoćniku SLOBODAN KAPOR</item>
      <item>EDIN CRNOVIĆ, GALIŽANA, Sant Isepo 18, 52216 Galižana zastupanog po punomoćniku SLOBODAN KAPOR</item>
      <item>DARKO BENČIĆ, PULA, Šurida 82, 52100 Pula zastupanog po punomoćniku SLOBODAN KAPOR</item>
      <item>ARSEN BULIĆ, BARBAN, Glavani 1, 52207 Barban zastupanog po punomoćniku SLOBODAN KAPOR</item>
      <item>ELIO TARTICHIO, GALIŽANA, Veli Vrh 28, 52216 Galižana zastupanog po punomoćniku SLOBODAN KAPOR</item>
      <item>IGOR BOGDANOVIĆ, FAŽANA, Braće Ilić 15, 52212 Fažana zastupanog po punomoćniku SLOBODAN KAPOR</item>
      <item>MAURICIO ROCE, PULA, Šurida 84, 52100 Pula zastupanog po punomoćniku SLOBODAN KAPOR</item>
      <item>ALBINO ROJNIĆ, MELNICA, Grabri 34a, 52207 Melnica zastupanog po punomoćniku SLOBODAN KAPOR</item>
      <item>VLADIMIR KIRAC, MEDULIN, Centar 234, 52203 Medulin zastupanog po punomoćniku SLOBODAN KAPOR</item>
      <item>ROLAND BENČIĆ, PULA, Osiječka 8, 52100 Pula zastupanog po punomoćniku SLOBODAN KAPOR</item>
      <item>DARKO VITASOVIĆ, DIVŠIĆI, Boduleri 51, 52206 Divšići zastupanog po punomoćniku SLOBODAN KAPOR</item>
      <item>LUCIJAN VALE, PULA, Valmade 11, 52100 Pula zastupanog po punomoćniku SLOBODAN KAPOR</item>
      <item>BORIS MANDIĆ, PULA, Kašićeva 10, 52100 Pula zastupanog po punomoćniku SLOBODAN KAPOR</item>
      <item>MIRJANA SOŠIĆ, FAŽANA, Proštin 32a, 52212 Fažana zastupanog po punomoćniku SLOBODAN KAPOR</item>
      <item>MIJO LIKIĆ, VADREŠ, Filini 14, 52207 Vadreš zastupanog po punomoćniku SLOBODAN KAPOR</item>
      <item>UGO ČERLENICA, PULA, Put od Fortica 163, 52100 Pula zastupanog po punomoćniku SLOBODAN KAPOR</item>
      <item>MLADEN BOŽAC, VODNJAN, Stancija Guran 21, 52215 Vodnjan zastupanog po punomoćniku SLOBODAN KAPOR</item>
      <item>DARIO RAJKO, PULA, Braće Čeh 25, 52100 Pula zastupanog po punomoćniku SLOBODAN KAPOR</item>
      <item>STANKO DRANDIĆ, REŽANCI, Režanci 41, 52342 Režanci zastupanog po punomoćniku SLOBODAN KAPOR</item>
      <item>ŽELJKO JARIĆ, PULA, Valmade 39, 52100 Pula zastupanog po punomoćniku SLOBODAN KAPOR</item>
      <item>ŽELJKO KLUNIĆ, LIŽNJAN, Ližnjan 125, 52203 Ližnjan zastupanog po punomoćniku SLOBODAN KAPOR</item>
      <item>VALTER CETINA, DIVŠIĆI, Divšići 10, 52206 Divšići zastupanog po punomoćniku SLOBODAN KAPOR</item>
    </izvorni_sadrzaj>
    <derivirana_varijabla naziv="DomainObject.Predmet.StrankaListFormatedWithAdress_1">
      <item>SILVANO KOTOŠIĆ, PULA, Antenska 7, 52100 Pula zastupanog po punomoćniku SLOBODAN KAPOR</item>
      <item>MIRJANA NEGRI, PULA, Sisplac 15, 52100 Pula zastupanog po punomoćniku SLOBODAN KAPOR</item>
      <item>JOVAN SMOLJANIĆ, VODNJAN, Narodni trg 11, 52215 Vodnjan zastupanog po punomoćniku SLOBODAN KAPOR</item>
      <item>BRANKO KOIĆ, PULA, Valdmade 28, 52100 Pula zastupanog po punomoćniku SLOBODAN KAPOR</item>
      <item>LIVIO VERK, GALIŽANA, Veli Vrh 8, 52216 Galižana zastupanog po punomoćniku SLOBODAN KAPOR</item>
      <item>ĐANI BENČIĆ, ŽMINJ, Benčići 8, 52341 Žminj zastupanog po punomoćniku SLOBODAN KAPOR</item>
      <item>MARIJAN PARAFTA, VODNJAN, S. Rocco 24, 52215 Vodnjan zastupanog po punomoćniku SLOBODAN KAPOR</item>
      <item>LIVIO ARSENIĆ, PULA, Prilaz Cerella 4, 52100 Pula zastupanog po punomoćniku SLOBODAN KAPOR</item>
      <item>HAMZALIJA IMŠIREVIĆ, PULA, Sisplac 11, 52100 Pula zastupanog po punomoćniku SLOBODAN KAPOR</item>
      <item>IVKA MAJDANDŽIĆ, PULA, Tršćanska 34, 52100 Pula zastupanog po punomoćniku SLOBODAN KAPOR</item>
      <item>VILI POROPAT, BALE, Brajda 9, 52211 Bale zastupanog po punomoćniku SLOBODAN KAPOR</item>
      <item>MARINO UJČIĆ, ŽMINJ, Lukovica bb, 52341 Žminj zastupanog po punomoćniku SLOBODAN KAPOR</item>
      <item>INES RAIĆ-SUDAR, PULA, Pradorlando 19, 52100 Pula zastupanog po punomoćniku SLOBODAN KAPOR</item>
      <item>MLADEN GRGOROVIĆ, ŽMINJ, Žgombini 17, 52341 Žminj zastupanog po punomoćniku SLOBODAN KAPOR</item>
      <item>ROMANITA ŠIMEK, PULA, Rizzijeva 28, 52100 Pula zastupanog po punomoćniku SLOBODAN KAPOR</item>
      <item>EDIN CRNOVIĆ, GALIŽANA, Sant Isepo 18, 52216 Galižana zastupanog po punomoćniku SLOBODAN KAPOR</item>
      <item>DARKO BENČIĆ, PULA, Šurida 82, 52100 Pula zastupanog po punomoćniku SLOBODAN KAPOR</item>
      <item>ARSEN BULIĆ, BARBAN, Glavani 1, 52207 Barban zastupanog po punomoćniku SLOBODAN KAPOR</item>
      <item>ELIO TARTICHIO, GALIŽANA, Veli Vrh 28, 52216 Galižana zastupanog po punomoćniku SLOBODAN KAPOR</item>
      <item>IGOR BOGDANOVIĆ, FAŽANA, Braće Ilić 15, 52212 Fažana zastupanog po punomoćniku SLOBODAN KAPOR</item>
      <item>MAURICIO ROCE, PULA, Šurida 84, 52100 Pula zastupanog po punomoćniku SLOBODAN KAPOR</item>
      <item>ALBINO ROJNIĆ, MELNICA, Grabri 34a, 52207 Melnica zastupanog po punomoćniku SLOBODAN KAPOR</item>
      <item>VLADIMIR KIRAC, MEDULIN, Centar 234, 52203 Medulin zastupanog po punomoćniku SLOBODAN KAPOR</item>
      <item>ROLAND BENČIĆ, PULA, Osiječka 8, 52100 Pula zastupanog po punomoćniku SLOBODAN KAPOR</item>
      <item>DARKO VITASOVIĆ, DIVŠIĆI, Boduleri 51, 52206 Divšići zastupanog po punomoćniku SLOBODAN KAPOR</item>
      <item>LUCIJAN VALE, PULA, Valmade 11, 52100 Pula zastupanog po punomoćniku SLOBODAN KAPOR</item>
      <item>BORIS MANDIĆ, PULA, Kašićeva 10, 52100 Pula zastupanog po punomoćniku SLOBODAN KAPOR</item>
      <item>MIRJANA SOŠIĆ, FAŽANA, Proštin 32a, 52212 Fažana zastupanog po punomoćniku SLOBODAN KAPOR</item>
      <item>MIJO LIKIĆ, VADREŠ, Filini 14, 52207 Vadreš zastupanog po punomoćniku SLOBODAN KAPOR</item>
      <item>UGO ČERLENICA, PULA, Put od Fortica 163, 52100 Pula zastupanog po punomoćniku SLOBODAN KAPOR</item>
      <item>MLADEN BOŽAC, VODNJAN, Stancija Guran 21, 52215 Vodnjan zastupanog po punomoćniku SLOBODAN KAPOR</item>
      <item>DARIO RAJKO, PULA, Braće Čeh 25, 52100 Pula zastupanog po punomoćniku SLOBODAN KAPOR</item>
      <item>STANKO DRANDIĆ, REŽANCI, Režanci 41, 52342 Režanci zastupanog po punomoćniku SLOBODAN KAPOR</item>
      <item>ŽELJKO JARIĆ, PULA, Valmade 39, 52100 Pula zastupanog po punomoćniku SLOBODAN KAPOR</item>
      <item>ŽELJKO KLUNIĆ, LIŽNJAN, Ližnjan 125, 52203 Ližnjan zastupanog po punomoćniku SLOBODAN KAPOR</item>
      <item>VALTER CETINA, DIVŠIĆI, Divšići 10, 52206 Divšići zastupanog po punomoćniku SLOBODAN KAPOR</item>
    </derivirana_varijabla>
  </DomainObject.Predmet.StrankaListFormatedWithAdress>
  <DomainObject.Predmet.StrankaListFormatedWithAdressOIB>
    <izvorni_sadrzaj>
      <item>SILVANO KOTOŠIĆ, PULA, Antenska 7, 52100 Pula zastupanog po punomoćniku SLOBODAN KAPOR</item>
      <item>MIRJANA NEGRI, PULA, Sisplac 15, 52100 Pula zastupanog po punomoćniku SLOBODAN KAPOR</item>
      <item>JOVAN SMOLJANIĆ, VODNJAN, Narodni trg 11, 52215 Vodnjan zastupanog po punomoćniku SLOBODAN KAPOR</item>
      <item>BRANKO KOIĆ, PULA, Valdmade 28, 52100 Pula zastupanog po punomoćniku SLOBODAN KAPOR</item>
      <item>LIVIO VERK, GALIŽANA, Veli Vrh 8, 52216 Galižana zastupanog po punomoćniku SLOBODAN KAPOR</item>
      <item>ĐANI BENČIĆ, ŽMINJ, Benčići 8, 52341 Žminj zastupanog po punomoćniku SLOBODAN KAPOR</item>
      <item>MARIJAN PARAFTA, VODNJAN, S. Rocco 24, 52215 Vodnjan zastupanog po punomoćniku SLOBODAN KAPOR</item>
      <item>LIVIO ARSENIĆ, PULA, Prilaz Cerella 4, 52100 Pula zastupanog po punomoćniku SLOBODAN KAPOR</item>
      <item>HAMZALIJA IMŠIREVIĆ, PULA, Sisplac 11, 52100 Pula zastupanog po punomoćniku SLOBODAN KAPOR</item>
      <item>IVKA MAJDANDŽIĆ, PULA, Tršćanska 34, 52100 Pula zastupanog po punomoćniku SLOBODAN KAPOR</item>
      <item>VILI POROPAT, BALE, Brajda 9, 52211 Bale zastupanog po punomoćniku SLOBODAN KAPOR</item>
      <item>MARINO UJČIĆ, ŽMINJ, Lukovica bb, 52341 Žminj zastupanog po punomoćniku SLOBODAN KAPOR</item>
      <item>INES RAIĆ-SUDAR, PULA, Pradorlando 19, 52100 Pula zastupanog po punomoćniku SLOBODAN KAPOR</item>
      <item>MLADEN GRGOROVIĆ, ŽMINJ, Žgombini 17, 52341 Žminj zastupanog po punomoćniku SLOBODAN KAPOR</item>
      <item>ROMANITA ŠIMEK, PULA, Rizzijeva 28, 52100 Pula zastupanog po punomoćniku SLOBODAN KAPOR</item>
      <item>EDIN CRNOVIĆ, GALIŽANA, Sant Isepo 18, 52216 Galižana zastupanog po punomoćniku SLOBODAN KAPOR</item>
      <item>DARKO BENČIĆ, PULA, Šurida 82, 52100 Pula zastupanog po punomoćniku SLOBODAN KAPOR</item>
      <item>ARSEN BULIĆ, BARBAN, Glavani 1, 52207 Barban zastupanog po punomoćniku SLOBODAN KAPOR</item>
      <item>ELIO TARTICHIO, GALIŽANA, Veli Vrh 28, 52216 Galižana zastupanog po punomoćniku SLOBODAN KAPOR</item>
      <item>IGOR BOGDANOVIĆ, FAŽANA, Braće Ilić 15, 52212 Fažana zastupanog po punomoćniku SLOBODAN KAPOR</item>
      <item>MAURICIO ROCE, PULA, Šurida 84, 52100 Pula zastupanog po punomoćniku SLOBODAN KAPOR</item>
      <item>ALBINO ROJNIĆ, MELNICA, Grabri 34a, 52207 Melnica zastupanog po punomoćniku SLOBODAN KAPOR</item>
      <item>VLADIMIR KIRAC, MEDULIN, Centar 234, 52203 Medulin zastupanog po punomoćniku SLOBODAN KAPOR</item>
      <item>ROLAND BENČIĆ, PULA, Osiječka 8, 52100 Pula zastupanog po punomoćniku SLOBODAN KAPOR</item>
      <item>DARKO VITASOVIĆ, DIVŠIĆI, Boduleri 51, 52206 Divšići zastupanog po punomoćniku SLOBODAN KAPOR</item>
      <item>LUCIJAN VALE, PULA, Valmade 11, 52100 Pula zastupanog po punomoćniku SLOBODAN KAPOR</item>
      <item>BORIS MANDIĆ, PULA, Kašićeva 10, 52100 Pula zastupanog po punomoćniku SLOBODAN KAPOR</item>
      <item>MIRJANA SOŠIĆ, FAŽANA, Proštin 32a, 52212 Fažana zastupanog po punomoćniku SLOBODAN KAPOR</item>
      <item>MIJO LIKIĆ, VADREŠ, Filini 14, 52207 Vadreš zastupanog po punomoćniku SLOBODAN KAPOR</item>
      <item>UGO ČERLENICA, PULA, Put od Fortica 163, 52100 Pula zastupanog po punomoćniku SLOBODAN KAPOR</item>
      <item>MLADEN BOŽAC, VODNJAN, Stancija Guran 21, 52215 Vodnjan zastupanog po punomoćniku SLOBODAN KAPOR</item>
      <item>DARIO RAJKO, PULA, Braće Čeh 25, 52100 Pula zastupanog po punomoćniku SLOBODAN KAPOR</item>
      <item>STANKO DRANDIĆ, REŽANCI, Režanci 41, 52342 Režanci zastupanog po punomoćniku SLOBODAN KAPOR</item>
      <item>ŽELJKO JARIĆ, PULA, Valmade 39, 52100 Pula zastupanog po punomoćniku SLOBODAN KAPOR</item>
      <item>ŽELJKO KLUNIĆ, LIŽNJAN, Ližnjan 125, 52203 Ližnjan zastupanog po punomoćniku SLOBODAN KAPOR</item>
      <item>VALTER CETINA, DIVŠIĆI, Divšići 10, 52206 Divšići zastupanog po punomoćniku SLOBODAN KAPOR</item>
    </izvorni_sadrzaj>
    <derivirana_varijabla naziv="DomainObject.Predmet.StrankaListFormatedWithAdressOIB_1">
      <item>SILVANO KOTOŠIĆ, PULA, Antenska 7, 52100 Pula zastupanog po punomoćniku SLOBODAN KAPOR</item>
      <item>MIRJANA NEGRI, PULA, Sisplac 15, 52100 Pula zastupanog po punomoćniku SLOBODAN KAPOR</item>
      <item>JOVAN SMOLJANIĆ, VODNJAN, Narodni trg 11, 52215 Vodnjan zastupanog po punomoćniku SLOBODAN KAPOR</item>
      <item>BRANKO KOIĆ, PULA, Valdmade 28, 52100 Pula zastupanog po punomoćniku SLOBODAN KAPOR</item>
      <item>LIVIO VERK, GALIŽANA, Veli Vrh 8, 52216 Galižana zastupanog po punomoćniku SLOBODAN KAPOR</item>
      <item>ĐANI BENČIĆ, ŽMINJ, Benčići 8, 52341 Žminj zastupanog po punomoćniku SLOBODAN KAPOR</item>
      <item>MARIJAN PARAFTA, VODNJAN, S. Rocco 24, 52215 Vodnjan zastupanog po punomoćniku SLOBODAN KAPOR</item>
      <item>LIVIO ARSENIĆ, PULA, Prilaz Cerella 4, 52100 Pula zastupanog po punomoćniku SLOBODAN KAPOR</item>
      <item>HAMZALIJA IMŠIREVIĆ, PULA, Sisplac 11, 52100 Pula zastupanog po punomoćniku SLOBODAN KAPOR</item>
      <item>IVKA MAJDANDŽIĆ, PULA, Tršćanska 34, 52100 Pula zastupanog po punomoćniku SLOBODAN KAPOR</item>
      <item>VILI POROPAT, BALE, Brajda 9, 52211 Bale zastupanog po punomoćniku SLOBODAN KAPOR</item>
      <item>MARINO UJČIĆ, ŽMINJ, Lukovica bb, 52341 Žminj zastupanog po punomoćniku SLOBODAN KAPOR</item>
      <item>INES RAIĆ-SUDAR, PULA, Pradorlando 19, 52100 Pula zastupanog po punomoćniku SLOBODAN KAPOR</item>
      <item>MLADEN GRGOROVIĆ, ŽMINJ, Žgombini 17, 52341 Žminj zastupanog po punomoćniku SLOBODAN KAPOR</item>
      <item>ROMANITA ŠIMEK, PULA, Rizzijeva 28, 52100 Pula zastupanog po punomoćniku SLOBODAN KAPOR</item>
      <item>EDIN CRNOVIĆ, GALIŽANA, Sant Isepo 18, 52216 Galižana zastupanog po punomoćniku SLOBODAN KAPOR</item>
      <item>DARKO BENČIĆ, PULA, Šurida 82, 52100 Pula zastupanog po punomoćniku SLOBODAN KAPOR</item>
      <item>ARSEN BULIĆ, BARBAN, Glavani 1, 52207 Barban zastupanog po punomoćniku SLOBODAN KAPOR</item>
      <item>ELIO TARTICHIO, GALIŽANA, Veli Vrh 28, 52216 Galižana zastupanog po punomoćniku SLOBODAN KAPOR</item>
      <item>IGOR BOGDANOVIĆ, FAŽANA, Braće Ilić 15, 52212 Fažana zastupanog po punomoćniku SLOBODAN KAPOR</item>
      <item>MAURICIO ROCE, PULA, Šurida 84, 52100 Pula zastupanog po punomoćniku SLOBODAN KAPOR</item>
      <item>ALBINO ROJNIĆ, MELNICA, Grabri 34a, 52207 Melnica zastupanog po punomoćniku SLOBODAN KAPOR</item>
      <item>VLADIMIR KIRAC, MEDULIN, Centar 234, 52203 Medulin zastupanog po punomoćniku SLOBODAN KAPOR</item>
      <item>ROLAND BENČIĆ, PULA, Osiječka 8, 52100 Pula zastupanog po punomoćniku SLOBODAN KAPOR</item>
      <item>DARKO VITASOVIĆ, DIVŠIĆI, Boduleri 51, 52206 Divšići zastupanog po punomoćniku SLOBODAN KAPOR</item>
      <item>LUCIJAN VALE, PULA, Valmade 11, 52100 Pula zastupanog po punomoćniku SLOBODAN KAPOR</item>
      <item>BORIS MANDIĆ, PULA, Kašićeva 10, 52100 Pula zastupanog po punomoćniku SLOBODAN KAPOR</item>
      <item>MIRJANA SOŠIĆ, FAŽANA, Proštin 32a, 52212 Fažana zastupanog po punomoćniku SLOBODAN KAPOR</item>
      <item>MIJO LIKIĆ, VADREŠ, Filini 14, 52207 Vadreš zastupanog po punomoćniku SLOBODAN KAPOR</item>
      <item>UGO ČERLENICA, PULA, Put od Fortica 163, 52100 Pula zastupanog po punomoćniku SLOBODAN KAPOR</item>
      <item>MLADEN BOŽAC, VODNJAN, Stancija Guran 21, 52215 Vodnjan zastupanog po punomoćniku SLOBODAN KAPOR</item>
      <item>DARIO RAJKO, PULA, Braće Čeh 25, 52100 Pula zastupanog po punomoćniku SLOBODAN KAPOR</item>
      <item>STANKO DRANDIĆ, REŽANCI, Režanci 41, 52342 Režanci zastupanog po punomoćniku SLOBODAN KAPOR</item>
      <item>ŽELJKO JARIĆ, PULA, Valmade 39, 52100 Pula zastupanog po punomoćniku SLOBODAN KAPOR</item>
      <item>ŽELJKO KLUNIĆ, LIŽNJAN, Ližnjan 125, 52203 Ližnjan zastupanog po punomoćniku SLOBODAN KAPOR</item>
      <item>VALTER CETINA, DIVŠIĆI, Divšići 10, 52206 Divšići zastupanog po punomoćniku SLOBODAN KAPOR</item>
    </derivirana_varijabla>
  </DomainObject.Predmet.StrankaListFormatedWithAdressOIB>
  <DomainObject.Predmet.StrankaListNazivFormated>
    <izvorni_sadrzaj>
      <item>SILVANO KOTOŠIĆ, PULA</item>
      <item>MIRJANA NEGRI, PULA</item>
      <item>JOVAN SMOLJANIĆ, VODNJAN</item>
      <item>BRANKO KOIĆ, PULA</item>
      <item>LIVIO VERK, GALIŽANA</item>
      <item>ĐANI BENČIĆ, ŽMINJ</item>
      <item>MARIJAN PARAFTA, VODNJAN</item>
      <item>LIVIO ARSENIĆ, PULA</item>
      <item>HAMZALIJA IMŠIREVIĆ, PULA</item>
      <item>IVKA MAJDANDŽIĆ, PULA</item>
      <item>VILI POROPAT, BALE</item>
      <item>MARINO UJČIĆ, ŽMINJ</item>
      <item>INES RAIĆ-SUDAR, PULA</item>
      <item>MLADEN GRGOROVIĆ, ŽMINJ</item>
      <item>ROMANITA ŠIMEK, PULA</item>
      <item>EDIN CRNOVIĆ, GALIŽANA</item>
      <item>DARKO BENČIĆ, PULA</item>
      <item>ARSEN BULIĆ, BARBAN</item>
      <item>ELIO TARTICHIO, GALIŽANA</item>
      <item>IGOR BOGDANOVIĆ, FAŽANA</item>
      <item>MAURICIO ROCE, PULA</item>
      <item>ALBINO ROJNIĆ, MELNICA</item>
      <item>VLADIMIR KIRAC, MEDULIN</item>
      <item>ROLAND BENČIĆ, PULA</item>
      <item>DARKO VITASOVIĆ, DIVŠIĆI</item>
      <item>LUCIJAN VALE, PULA</item>
      <item>BORIS MANDIĆ, PULA</item>
      <item>MIRJANA SOŠIĆ, FAŽANA</item>
      <item>MIJO LIKIĆ, VADREŠ</item>
      <item>UGO ČERLENICA, PULA</item>
      <item>MLADEN BOŽAC, VODNJAN</item>
      <item>DARIO RAJKO, PULA</item>
      <item>STANKO DRANDIĆ, REŽANCI</item>
      <item>ŽELJKO JARIĆ, PULA</item>
      <item>ŽELJKO KLUNIĆ, LIŽNJAN</item>
      <item>VALTER CETINA, DIVŠIĆI</item>
    </izvorni_sadrzaj>
    <derivirana_varijabla naziv="DomainObject.Predmet.StrankaListNazivFormated_1">
      <item>SILVANO KOTOŠIĆ, PULA</item>
      <item>MIRJANA NEGRI, PULA</item>
      <item>JOVAN SMOLJANIĆ, VODNJAN</item>
      <item>BRANKO KOIĆ, PULA</item>
      <item>LIVIO VERK, GALIŽANA</item>
      <item>ĐANI BENČIĆ, ŽMINJ</item>
      <item>MARIJAN PARAFTA, VODNJAN</item>
      <item>LIVIO ARSENIĆ, PULA</item>
      <item>HAMZALIJA IMŠIREVIĆ, PULA</item>
      <item>IVKA MAJDANDŽIĆ, PULA</item>
      <item>VILI POROPAT, BALE</item>
      <item>MARINO UJČIĆ, ŽMINJ</item>
      <item>INES RAIĆ-SUDAR, PULA</item>
      <item>MLADEN GRGOROVIĆ, ŽMINJ</item>
      <item>ROMANITA ŠIMEK, PULA</item>
      <item>EDIN CRNOVIĆ, GALIŽANA</item>
      <item>DARKO BENČIĆ, PULA</item>
      <item>ARSEN BULIĆ, BARBAN</item>
      <item>ELIO TARTICHIO, GALIŽANA</item>
      <item>IGOR BOGDANOVIĆ, FAŽANA</item>
      <item>MAURICIO ROCE, PULA</item>
      <item>ALBINO ROJNIĆ, MELNICA</item>
      <item>VLADIMIR KIRAC, MEDULIN</item>
      <item>ROLAND BENČIĆ, PULA</item>
      <item>DARKO VITASOVIĆ, DIVŠIĆI</item>
      <item>LUCIJAN VALE, PULA</item>
      <item>BORIS MANDIĆ, PULA</item>
      <item>MIRJANA SOŠIĆ, FAŽANA</item>
      <item>MIJO LIKIĆ, VADREŠ</item>
      <item>UGO ČERLENICA, PULA</item>
      <item>MLADEN BOŽAC, VODNJAN</item>
      <item>DARIO RAJKO, PULA</item>
      <item>STANKO DRANDIĆ, REŽANCI</item>
      <item>ŽELJKO JARIĆ, PULA</item>
      <item>ŽELJKO KLUNIĆ, LIŽNJAN</item>
      <item>VALTER CETINA, DIVŠIĆI</item>
    </derivirana_varijabla>
  </DomainObject.Predmet.StrankaListNazivFormated>
  <DomainObject.Predmet.StrankaListNazivFormatedOIB>
    <izvorni_sadrzaj>
      <item>SILVANO KOTOŠIĆ, PULA</item>
      <item>MIRJANA NEGRI, PULA</item>
      <item>JOVAN SMOLJANIĆ, VODNJAN</item>
      <item>BRANKO KOIĆ, PULA</item>
      <item>LIVIO VERK, GALIŽANA</item>
      <item>ĐANI BENČIĆ, ŽMINJ</item>
      <item>MARIJAN PARAFTA, VODNJAN</item>
      <item>LIVIO ARSENIĆ, PULA</item>
      <item>HAMZALIJA IMŠIREVIĆ, PULA</item>
      <item>IVKA MAJDANDŽIĆ, PULA</item>
      <item>VILI POROPAT, BALE</item>
      <item>MARINO UJČIĆ, ŽMINJ</item>
      <item>INES RAIĆ-SUDAR, PULA</item>
      <item>MLADEN GRGOROVIĆ, ŽMINJ</item>
      <item>ROMANITA ŠIMEK, PULA</item>
      <item>EDIN CRNOVIĆ, GALIŽANA</item>
      <item>DARKO BENČIĆ, PULA</item>
      <item>ARSEN BULIĆ, BARBAN</item>
      <item>ELIO TARTICHIO, GALIŽANA</item>
      <item>IGOR BOGDANOVIĆ, FAŽANA</item>
      <item>MAURICIO ROCE, PULA</item>
      <item>ALBINO ROJNIĆ, MELNICA</item>
      <item>VLADIMIR KIRAC, MEDULIN</item>
      <item>ROLAND BENČIĆ, PULA</item>
      <item>DARKO VITASOVIĆ, DIVŠIĆI</item>
      <item>LUCIJAN VALE, PULA</item>
      <item>BORIS MANDIĆ, PULA</item>
      <item>MIRJANA SOŠIĆ, FAŽANA</item>
      <item>MIJO LIKIĆ, VADREŠ</item>
      <item>UGO ČERLENICA, PULA</item>
      <item>MLADEN BOŽAC, VODNJAN</item>
      <item>DARIO RAJKO, PULA</item>
      <item>STANKO DRANDIĆ, REŽANCI</item>
      <item>ŽELJKO JARIĆ, PULA</item>
      <item>ŽELJKO KLUNIĆ, LIŽNJAN</item>
      <item>VALTER CETINA, DIVŠIĆI</item>
    </izvorni_sadrzaj>
    <derivirana_varijabla naziv="DomainObject.Predmet.StrankaListNazivFormatedOIB_1">
      <item>SILVANO KOTOŠIĆ, PULA</item>
      <item>MIRJANA NEGRI, PULA</item>
      <item>JOVAN SMOLJANIĆ, VODNJAN</item>
      <item>BRANKO KOIĆ, PULA</item>
      <item>LIVIO VERK, GALIŽANA</item>
      <item>ĐANI BENČIĆ, ŽMINJ</item>
      <item>MARIJAN PARAFTA, VODNJAN</item>
      <item>LIVIO ARSENIĆ, PULA</item>
      <item>HAMZALIJA IMŠIREVIĆ, PULA</item>
      <item>IVKA MAJDANDŽIĆ, PULA</item>
      <item>VILI POROPAT, BALE</item>
      <item>MARINO UJČIĆ, ŽMINJ</item>
      <item>INES RAIĆ-SUDAR, PULA</item>
      <item>MLADEN GRGOROVIĆ, ŽMINJ</item>
      <item>ROMANITA ŠIMEK, PULA</item>
      <item>EDIN CRNOVIĆ, GALIŽANA</item>
      <item>DARKO BENČIĆ, PULA</item>
      <item>ARSEN BULIĆ, BARBAN</item>
      <item>ELIO TARTICHIO, GALIŽANA</item>
      <item>IGOR BOGDANOVIĆ, FAŽANA</item>
      <item>MAURICIO ROCE, PULA</item>
      <item>ALBINO ROJNIĆ, MELNICA</item>
      <item>VLADIMIR KIRAC, MEDULIN</item>
      <item>ROLAND BENČIĆ, PULA</item>
      <item>DARKO VITASOVIĆ, DIVŠIĆI</item>
      <item>LUCIJAN VALE, PULA</item>
      <item>BORIS MANDIĆ, PULA</item>
      <item>MIRJANA SOŠIĆ, FAŽANA</item>
      <item>MIJO LIKIĆ, VADREŠ</item>
      <item>UGO ČERLENICA, PULA</item>
      <item>MLADEN BOŽAC, VODNJAN</item>
      <item>DARIO RAJKO, PULA</item>
      <item>STANKO DRANDIĆ, REŽANCI</item>
      <item>ŽELJKO JARIĆ, PULA</item>
      <item>ŽELJKO KLUNIĆ, LIŽNJAN</item>
      <item>VALTER CETINA, DIVŠIĆI</item>
    </derivirana_varijabla>
  </DomainObject.Predmet.StrankaListNazivFormatedOIB>
  <DomainObject.Predmet.ProtuStrankaListFormated>
    <izvorni_sadrzaj>
      <item>ULJANIK STROJOGRADNJA ALATNICA d.o.o. PULA</item>
    </izvorni_sadrzaj>
    <derivirana_varijabla naziv="DomainObject.Predmet.ProtuStrankaListFormated_1">
      <item>ULJANIK STROJOGRADNJA ALATNICA d.o.o. PULA</item>
    </derivirana_varijabla>
  </DomainObject.Predmet.ProtuStrankaListFormated>
  <DomainObject.Predmet.ProtuStrankaListFormatedOIB>
    <izvorni_sadrzaj>
      <item>ULJANIK STROJOGRADNJA ALATNICA d.o.o. PULA, OIB 57130466818</item>
    </izvorni_sadrzaj>
    <derivirana_varijabla naziv="DomainObject.Predmet.ProtuStrankaListFormatedOIB_1">
      <item>ULJANIK STROJOGRADNJA ALATNICA d.o.o. PULA, OIB 57130466818</item>
    </derivirana_varijabla>
  </DomainObject.Predmet.ProtuStrankaListFormatedOIB>
  <DomainObject.Predmet.ProtuStrankaListFormatedWithAdress>
    <izvorni_sadrzaj>
      <item>ULJANIK STROJOGRADNJA ALATNICA d.o.o. PULA, Valica 6, 52100 Pula</item>
    </izvorni_sadrzaj>
    <derivirana_varijabla naziv="DomainObject.Predmet.ProtuStrankaListFormatedWithAdress_1">
      <item>ULJANIK STROJOGRADNJA ALATNICA d.o.o. PULA, Valica 6, 52100 Pula</item>
    </derivirana_varijabla>
  </DomainObject.Predmet.ProtuStrankaListFormatedWithAdress>
  <DomainObject.Predmet.ProtuStrankaListFormatedWithAdressOIB>
    <izvorni_sadrzaj>
      <item>ULJANIK STROJOGRADNJA ALATNICA d.o.o. PULA, OIB 57130466818, Valica 6, 52100 Pula</item>
    </izvorni_sadrzaj>
    <derivirana_varijabla naziv="DomainObject.Predmet.ProtuStrankaListFormatedWithAdressOIB_1">
      <item>ULJANIK STROJOGRADNJA ALATNICA d.o.o. PULA, OIB 57130466818, Valica 6, 52100 Pula</item>
    </derivirana_varijabla>
  </DomainObject.Predmet.ProtuStrankaListFormatedWithAdressOIB>
  <DomainObject.Predmet.ProtuStrankaListNazivFormated>
    <izvorni_sadrzaj>
      <item>ULJANIK STROJOGRADNJA ALATNICA d.o.o. PULA</item>
    </izvorni_sadrzaj>
    <derivirana_varijabla naziv="DomainObject.Predmet.ProtuStrankaListNazivFormated_1">
      <item>ULJANIK STROJOGRADNJA ALATNICA d.o.o. PULA</item>
    </derivirana_varijabla>
  </DomainObject.Predmet.ProtuStrankaListNazivFormated>
  <DomainObject.Predmet.ProtuStrankaListNazivFormatedOIB>
    <izvorni_sadrzaj>
      <item>ULJANIK STROJOGRADNJA ALATNICA d.o.o. PULA, OIB 57130466818</item>
    </izvorni_sadrzaj>
    <derivirana_varijabla naziv="DomainObject.Predmet.ProtuStrankaListNazivFormatedOIB_1">
      <item>ULJANIK STROJOGRADNJA ALATNICA d.o.o. PULA, OIB 57130466818</item>
    </derivirana_varijabla>
  </DomainObject.Predmet.ProtuStrankaListNazivFormatedOIB>
  <DomainObject.Predmet.OstaliListFormated>
    <izvorni_sadrzaj>
      <item>SLOBODAN KAPOR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item>
      <item>FINA PULA</item>
      <item>Dražen Ezgeta</item>
    </izvorni_sadrzaj>
    <derivirana_varijabla naziv="DomainObject.Predmet.OstaliListFormated_1">
      <item>SLOBODAN KAPOR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item>
      <item>FINA PULA</item>
      <item>Dražen Ezgeta</item>
    </derivirana_varijabla>
  </DomainObject.Predmet.OstaliListFormated>
  <DomainObject.Predmet.OstaliListFormatedOIB>
    <izvorni_sadrzaj>
      <item>SLOBODAN KAPOR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 OIB 87939104217</item>
      <item>FINA PULA, OIB 85821130368</item>
      <item>Dražen Ezgeta, OIB 62061046523</item>
    </izvorni_sadrzaj>
    <derivirana_varijabla naziv="DomainObject.Predmet.OstaliListFormatedOIB_1">
      <item>SLOBODAN KAPOR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 OIB 87939104217</item>
      <item>FINA PULA, OIB 85821130368</item>
      <item>Dražen Ezgeta, OIB 62061046523</item>
    </derivirana_varijabla>
  </DomainObject.Predmet.OstaliListFormatedOIB>
  <DomainObject.Predmet.OstaliListFormatedWithAdress>
    <izvorni_sadrzaj>
      <item>SLOBODAN KAPOR, Krležina 37, 52100 Pula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 Jurišićeva 4, 10000 Zagreb</item>
      <item>FINA PULA</item>
      <item>Dražen Ezgeta, M. Benussi 8, 52440 Poreč</item>
    </izvorni_sadrzaj>
    <derivirana_varijabla naziv="DomainObject.Predmet.OstaliListFormatedWithAdress_1">
      <item>SLOBODAN KAPOR, Krležina 37, 52100 Pula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 Jurišićeva 4, 10000 Zagreb</item>
      <item>FINA PULA</item>
      <item>Dražen Ezgeta, M. Benussi 8, 52440 Poreč</item>
    </derivirana_varijabla>
  </DomainObject.Predmet.OstaliListFormatedWithAdress>
  <DomainObject.Predmet.OstaliListFormatedWithAdressOIB>
    <izvorni_sadrzaj>
      <item>SLOBODAN KAPOR, Krležina 37, 52100 Pula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 OIB 87939104217, Jurišićeva 4, 10000 Zagreb</item>
      <item>FINA PULA, OIB 85821130368</item>
      <item>Dražen Ezgeta, OIB 62061046523, M. Benussi 8, 52440 Poreč</item>
    </izvorni_sadrzaj>
    <derivirana_varijabla naziv="DomainObject.Predmet.OstaliListFormatedWithAdressOIB_1">
      <item>SLOBODAN KAPOR, Krležina 37, 52100 Pula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 OIB 87939104217, Jurišićeva 4, 10000 Zagreb</item>
      <item>FINA PULA, OIB 85821130368</item>
      <item>Dražen Ezgeta, OIB 62061046523, M. Benussi 8, 52440 Poreč</item>
    </derivirana_varijabla>
  </DomainObject.Predmet.OstaliListFormatedWithAdressOIB>
  <DomainObject.Predmet.OstaliListNazivFormated>
    <izvorni_sadrzaj>
      <item>SLOBODAN KAPOR</item>
      <item>ŽDO PULA</item>
      <item>Hvatska poštanska banka dd Zagreb</item>
      <item>FINA PULA</item>
      <item>Dražen Ezgeta</item>
    </izvorni_sadrzaj>
    <derivirana_varijabla naziv="DomainObject.Predmet.OstaliListNazivFormated_1">
      <item>SLOBODAN KAPOR</item>
      <item>ŽDO PULA</item>
      <item>Hvatska poštanska banka dd Zagreb</item>
      <item>FINA PULA</item>
      <item>Dražen Ezgeta</item>
    </derivirana_varijabla>
  </DomainObject.Predmet.OstaliListNazivFormated>
  <DomainObject.Predmet.OstaliListNazivFormatedOIB>
    <izvorni_sadrzaj>
      <item>SLOBODAN KAPOR</item>
      <item>ŽDO PULA</item>
      <item>Hvatska poštanska banka dd Zagreb, OIB 87939104217</item>
      <item>FINA PULA, OIB 85821130368</item>
      <item>Dražen Ezgeta, OIB 62061046523</item>
    </izvorni_sadrzaj>
    <derivirana_varijabla naziv="DomainObject.Predmet.OstaliListNazivFormatedOIB_1">
      <item>SLOBODAN KAPOR</item>
      <item>ŽDO PULA</item>
      <item>Hvatska poštanska banka dd Zagreb, OIB 87939104217</item>
      <item>FINA PULA, OIB 85821130368</item>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2015.</izvorni_sadrzaj>
    <derivirana_varijabla naziv="DomainObject.Datum_1">13. listopada 2015.</derivirana_varijabla>
  </DomainObject.Datum>
  <DomainObject.PoslovniBrojDokumenta>
    <izvorni_sadrzaj/>
    <derivirana_varijabla naziv="DomainObject.PoslovniBrojDokumenta_1"/>
  </DomainObject.PoslovniBrojDokumenta>
  <DomainObject.Predmet.StrankaIDrugi>
    <izvorni_sadrzaj>ROMANITA ŠIMEK, PULA i dr.</izvorni_sadrzaj>
    <derivirana_varijabla naziv="DomainObject.Predmet.StrankaIDrugi_1">ROMANITA ŠIMEK, PULA i dr.</derivirana_varijabla>
  </DomainObject.Predmet.StrankaIDrugi>
  <DomainObject.Predmet.ProtustrankaIDrugi>
    <izvorni_sadrzaj>ULJANIK STROJOGRADNJA ALATNICA d.o.o. PULA</izvorni_sadrzaj>
    <derivirana_varijabla naziv="DomainObject.Predmet.ProtustrankaIDrugi_1">ULJANIK STROJOGRADNJA ALATNICA d.o.o. PULA</derivirana_varijabla>
  </DomainObject.Predmet.ProtustrankaIDrugi>
  <DomainObject.Predmet.StrankaIDrugiAdressOIB>
    <izvorni_sadrzaj>ROMANITA ŠIMEK, PULA, Rizzijeva 28, 52100 Pula i dr.</izvorni_sadrzaj>
    <derivirana_varijabla naziv="DomainObject.Predmet.StrankaIDrugiAdressOIB_1">ROMANITA ŠIMEK, PULA, Rizzijeva 28, 52100 Pula i dr.</derivirana_varijabla>
  </DomainObject.Predmet.StrankaIDrugiAdressOIB>
  <DomainObject.Predmet.ProtustrankaIDrugiAdressOIB>
    <izvorni_sadrzaj>ULJANIK STROJOGRADNJA ALATNICA d.o.o. PULA, OIB 57130466818, Valica 6, 52100 Pula</izvorni_sadrzaj>
    <derivirana_varijabla naziv="DomainObject.Predmet.ProtustrankaIDrugiAdressOIB_1">ULJANIK STROJOGRADNJA ALATNICA d.o.o. PULA, OIB 57130466818, Valica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SILVANO KOTOŠIĆ, PULA</item>
      <item>MIRJANA NEGRI, PULA</item>
      <item>JOVAN SMOLJANIĆ, VODNJAN</item>
      <item>BRANKO KOIĆ, PULA</item>
      <item>LIVIO VERK, GALIŽANA</item>
      <item>ĐANI BENČIĆ, ŽMINJ</item>
      <item>MARIJAN PARAFTA, VODNJAN</item>
      <item>LIVIO ARSENIĆ, PULA</item>
      <item>HAMZALIJA IMŠIREVIĆ, PULA</item>
      <item>IVKA MAJDANDŽIĆ, PULA</item>
      <item>VILI POROPAT, BALE</item>
      <item>MARINO UJČIĆ, ŽMINJ</item>
      <item>INES RAIĆ-SUDAR, PULA</item>
      <item>MLADEN GRGOROVIĆ, ŽMINJ</item>
      <item>ROMANITA ŠIMEK, PULA</item>
      <item>EDIN CRNOVIĆ, GALIŽANA</item>
      <item>DARKO BENČIĆ, PULA</item>
      <item>ARSEN BULIĆ, BARBAN</item>
      <item>ELIO TARTICHIO, GALIŽANA</item>
      <item>IGOR BOGDANOVIĆ, FAŽANA</item>
      <item>MAURICIO ROCE, PULA</item>
      <item>ALBINO ROJNIĆ, MELNICA</item>
      <item>VLADIMIR KIRAC, MEDULIN</item>
      <item>ROLAND BENČIĆ, PULA</item>
      <item>DARKO VITASOVIĆ, DIVŠIĆI</item>
      <item>LUCIJAN VALE, PULA</item>
      <item>BORIS MANDIĆ, PULA</item>
      <item>MIRJANA SOŠIĆ, FAŽANA</item>
      <item>MIJO LIKIĆ, VADREŠ</item>
      <item>UGO ČERLENICA, PULA</item>
      <item>MLADEN BOŽAC, VODNJAN</item>
      <item>DARIO RAJKO, PULA</item>
      <item>STANKO DRANDIĆ, REŽANCI</item>
      <item>SLOBODAN KAPOR</item>
      <item>ŽELJKO JARIĆ, PULA</item>
      <item>ŽDO PULA</item>
      <item>Hvatska poštanska banka dd Zagreb</item>
      <item>FINA PULA</item>
      <item>ŽELJKO KLUNIĆ, LIŽNJAN</item>
      <item>VALTER CETINA, DIVŠIĆI</item>
      <item>Dražen Ezgeta</item>
      <item>ULJANIK STROJOGRADNJA ALATNICA d.o.o. PULA</item>
    </izvorni_sadrzaj>
    <derivirana_varijabla naziv="DomainObject.Predmet.SudioniciListNaziv_1">
      <item>SILVANO KOTOŠIĆ, PULA</item>
      <item>MIRJANA NEGRI, PULA</item>
      <item>JOVAN SMOLJANIĆ, VODNJAN</item>
      <item>BRANKO KOIĆ, PULA</item>
      <item>LIVIO VERK, GALIŽANA</item>
      <item>ĐANI BENČIĆ, ŽMINJ</item>
      <item>MARIJAN PARAFTA, VODNJAN</item>
      <item>LIVIO ARSENIĆ, PULA</item>
      <item>HAMZALIJA IMŠIREVIĆ, PULA</item>
      <item>IVKA MAJDANDŽIĆ, PULA</item>
      <item>VILI POROPAT, BALE</item>
      <item>MARINO UJČIĆ, ŽMINJ</item>
      <item>INES RAIĆ-SUDAR, PULA</item>
      <item>MLADEN GRGOROVIĆ, ŽMINJ</item>
      <item>ROMANITA ŠIMEK, PULA</item>
      <item>EDIN CRNOVIĆ, GALIŽANA</item>
      <item>DARKO BENČIĆ, PULA</item>
      <item>ARSEN BULIĆ, BARBAN</item>
      <item>ELIO TARTICHIO, GALIŽANA</item>
      <item>IGOR BOGDANOVIĆ, FAŽANA</item>
      <item>MAURICIO ROCE, PULA</item>
      <item>ALBINO ROJNIĆ, MELNICA</item>
      <item>VLADIMIR KIRAC, MEDULIN</item>
      <item>ROLAND BENČIĆ, PULA</item>
      <item>DARKO VITASOVIĆ, DIVŠIĆI</item>
      <item>LUCIJAN VALE, PULA</item>
      <item>BORIS MANDIĆ, PULA</item>
      <item>MIRJANA SOŠIĆ, FAŽANA</item>
      <item>MIJO LIKIĆ, VADREŠ</item>
      <item>UGO ČERLENICA, PULA</item>
      <item>MLADEN BOŽAC, VODNJAN</item>
      <item>DARIO RAJKO, PULA</item>
      <item>STANKO DRANDIĆ, REŽANCI</item>
      <item>SLOBODAN KAPOR</item>
      <item>ŽELJKO JARIĆ, PULA</item>
      <item>ŽDO PULA</item>
      <item>Hvatska poštanska banka dd Zagreb</item>
      <item>FINA PULA</item>
      <item>ŽELJKO KLUNIĆ, LIŽNJAN</item>
      <item>VALTER CETINA, DIVŠIĆI</item>
      <item>Dražen Ezgeta</item>
      <item>ULJANIK STROJOGRADNJA ALATNICA d.o.o. PULA</item>
    </derivirana_varijabla>
  </DomainObject.Predmet.SudioniciListNaziv>
  <DomainObject.Predmet.SudioniciListAdressOIB>
    <izvorni_sadrzaj>
      <item>SILVANO KOTOŠIĆ, PULA, Antenska 7,52100 Pula</item>
      <item>MIRJANA NEGRI, PULA, Sisplac 15,52100 Pula</item>
      <item>JOVAN SMOLJANIĆ, VODNJAN, Narodni trg 11,52215 Vodnjan</item>
      <item>BRANKO KOIĆ, PULA, Valdmade 28,52100 Pula</item>
      <item>LIVIO VERK, GALIŽANA, Veli Vrh 8,52216 Galižana</item>
      <item>ĐANI BENČIĆ, ŽMINJ, Benčići 8,52341 Žminj</item>
      <item>MARIJAN PARAFTA, VODNJAN, S. Rocco 24,52215 Vodnjan</item>
      <item>LIVIO ARSENIĆ, PULA, Prilaz Cerella 4,52100 Pula</item>
      <item>HAMZALIJA IMŠIREVIĆ, PULA, Sisplac 11,52100 Pula</item>
      <item>IVKA MAJDANDŽIĆ, PULA, Tršćanska 34,52100 Pula</item>
      <item>VILI POROPAT, BALE, Brajda 9,52211 Bale</item>
      <item>MARINO UJČIĆ, ŽMINJ, Lukovica bb,52341 Žminj</item>
      <item>INES RAIĆ-SUDAR, PULA, Pradorlando 19,52100 Pula</item>
      <item>MLADEN GRGOROVIĆ, ŽMINJ, Žgombini 17,52341 Žminj</item>
      <item>ROMANITA ŠIMEK, PULA, Rizzijeva 28,52100 Pula</item>
      <item>EDIN CRNOVIĆ, GALIŽANA, Sant Isepo 18,52216 Galižana</item>
      <item>DARKO BENČIĆ, PULA, Šurida 82,52100 Pula</item>
      <item>ARSEN BULIĆ, BARBAN, Glavani 1,52207 Barban</item>
      <item>ELIO TARTICHIO, GALIŽANA, Veli Vrh 28,52216 Galižana</item>
      <item>IGOR BOGDANOVIĆ, FAŽANA, Braće Ilić 15,52212 Fažana</item>
      <item>MAURICIO ROCE, PULA, Šurida 84,52100 Pula</item>
      <item>ALBINO ROJNIĆ, MELNICA, Grabri 34a,52207 Melnica</item>
      <item>VLADIMIR KIRAC, MEDULIN, Centar 234,52203 Medulin</item>
      <item>ROLAND BENČIĆ, PULA, Osiječka 8,52100 Pula</item>
      <item>DARKO VITASOVIĆ, DIVŠIĆI, Boduleri 51,52206 Divšići</item>
      <item>LUCIJAN VALE, PULA, Valmade 11,52100 Pula</item>
      <item>BORIS MANDIĆ, PULA, Kašićeva 10,52100 Pula</item>
      <item>MIRJANA SOŠIĆ, FAŽANA, Proštin 32a,52212 Fažana</item>
      <item>MIJO LIKIĆ, VADREŠ, Filini 14,52207 Vadreš</item>
      <item>UGO ČERLENICA, PULA, Put od Fortica 163,52100 Pula</item>
      <item>MLADEN BOŽAC, VODNJAN, Stancija Guran 21,52215 Vodnjan</item>
      <item>DARIO RAJKO, PULA, Braće Čeh 25,52100 Pula</item>
      <item>STANKO DRANDIĆ, REŽANCI, Režanci 41,52342 Režanci</item>
      <item>SLOBODAN KAPOR, Krležina 37,52100 Pula</item>
      <item>ŽELJKO JARIĆ, PULA, Valmade 39,52100 Pula</item>
      <item>ŽDO PULA</item>
      <item>Hvatska poštanska banka dd Zagreb, OIB 87939104217, Jurišićeva 4,10000 Zagreb</item>
      <item>FINA PULA, OIB 85821130368</item>
      <item>ŽELJKO KLUNIĆ, LIŽNJAN, Ližnjan 125,52203 Ližnjan</item>
      <item>VALTER CETINA, DIVŠIĆI, Divšići 10,52206 Divšići</item>
      <item>Dražen Ezgeta, OIB 62061046523, M. Benussi 8,52440 Poreč</item>
      <item>ULJANIK STROJOGRADNJA ALATNICA d.o.o. PULA, OIB 57130466818, Valica 6,52100 Pula</item>
    </izvorni_sadrzaj>
    <derivirana_varijabla naziv="DomainObject.Predmet.SudioniciListAdressOIB_1">
      <item>SILVANO KOTOŠIĆ, PULA, Antenska 7,52100 Pula</item>
      <item>MIRJANA NEGRI, PULA, Sisplac 15,52100 Pula</item>
      <item>JOVAN SMOLJANIĆ, VODNJAN, Narodni trg 11,52215 Vodnjan</item>
      <item>BRANKO KOIĆ, PULA, Valdmade 28,52100 Pula</item>
      <item>LIVIO VERK, GALIŽANA, Veli Vrh 8,52216 Galižana</item>
      <item>ĐANI BENČIĆ, ŽMINJ, Benčići 8,52341 Žminj</item>
      <item>MARIJAN PARAFTA, VODNJAN, S. Rocco 24,52215 Vodnjan</item>
      <item>LIVIO ARSENIĆ, PULA, Prilaz Cerella 4,52100 Pula</item>
      <item>HAMZALIJA IMŠIREVIĆ, PULA, Sisplac 11,52100 Pula</item>
      <item>IVKA MAJDANDŽIĆ, PULA, Tršćanska 34,52100 Pula</item>
      <item>VILI POROPAT, BALE, Brajda 9,52211 Bale</item>
      <item>MARINO UJČIĆ, ŽMINJ, Lukovica bb,52341 Žminj</item>
      <item>INES RAIĆ-SUDAR, PULA, Pradorlando 19,52100 Pula</item>
      <item>MLADEN GRGOROVIĆ, ŽMINJ, Žgombini 17,52341 Žminj</item>
      <item>ROMANITA ŠIMEK, PULA, Rizzijeva 28,52100 Pula</item>
      <item>EDIN CRNOVIĆ, GALIŽANA, Sant Isepo 18,52216 Galižana</item>
      <item>DARKO BENČIĆ, PULA, Šurida 82,52100 Pula</item>
      <item>ARSEN BULIĆ, BARBAN, Glavani 1,52207 Barban</item>
      <item>ELIO TARTICHIO, GALIŽANA, Veli Vrh 28,52216 Galižana</item>
      <item>IGOR BOGDANOVIĆ, FAŽANA, Braće Ilić 15,52212 Fažana</item>
      <item>MAURICIO ROCE, PULA, Šurida 84,52100 Pula</item>
      <item>ALBINO ROJNIĆ, MELNICA, Grabri 34a,52207 Melnica</item>
      <item>VLADIMIR KIRAC, MEDULIN, Centar 234,52203 Medulin</item>
      <item>ROLAND BENČIĆ, PULA, Osiječka 8,52100 Pula</item>
      <item>DARKO VITASOVIĆ, DIVŠIĆI, Boduleri 51,52206 Divšići</item>
      <item>LUCIJAN VALE, PULA, Valmade 11,52100 Pula</item>
      <item>BORIS MANDIĆ, PULA, Kašićeva 10,52100 Pula</item>
      <item>MIRJANA SOŠIĆ, FAŽANA, Proštin 32a,52212 Fažana</item>
      <item>MIJO LIKIĆ, VADREŠ, Filini 14,52207 Vadreš</item>
      <item>UGO ČERLENICA, PULA, Put od Fortica 163,52100 Pula</item>
      <item>MLADEN BOŽAC, VODNJAN, Stancija Guran 21,52215 Vodnjan</item>
      <item>DARIO RAJKO, PULA, Braće Čeh 25,52100 Pula</item>
      <item>STANKO DRANDIĆ, REŽANCI, Režanci 41,52342 Režanci</item>
      <item>SLOBODAN KAPOR, Krležina 37,52100 Pula</item>
      <item>ŽELJKO JARIĆ, PULA, Valmade 39,52100 Pula</item>
      <item>ŽDO PULA</item>
      <item>Hvatska poštanska banka dd Zagreb, OIB 87939104217, Jurišićeva 4,10000 Zagreb</item>
      <item>FINA PULA, OIB 85821130368</item>
      <item>ŽELJKO KLUNIĆ, LIŽNJAN, Ližnjan 125,52203 Ližnjan</item>
      <item>VALTER CETINA, DIVŠIĆI, Divšići 10,52206 Divšići</item>
      <item>Dražen Ezgeta, OIB 62061046523, M. Benussi 8,52440 Poreč</item>
      <item>ULJANIK STROJOGRADNJA ALATNICA d.o.o. PULA, OIB 57130466818, Valica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87939104217</item>
      <item>, OIB 85821130368</item>
      <item>, OIB null</item>
      <item>, OIB null</item>
      <item>, OIB 62061046523</item>
      <item>, OIB 57130466818</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87939104217</item>
      <item>, OIB 85821130368</item>
      <item>, OIB null</item>
      <item>, OIB null</item>
      <item>, OIB 62061046523</item>
      <item>, OIB 57130466818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633</properties:Words>
  <properties:Characters>3414</properties:Characters>
  <properties:Lines>87</properties:Lines>
  <properties:Paragraphs>32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2015-10-06T11:04:00Z</dcterms:created>
  <dc:creator>Jasmina Matika</dc:creator>
  <cp:lastModifiedBy>Jasmina Matika</cp:lastModifiedBy>
  <dcterms:modified xmlns:xsi="http://www.w3.org/2001/XMLSchema-instance" xsi:type="dcterms:W3CDTF">2015-10-13T06:52:00Z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