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8c82" w14:paraId="51d8c8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7674EF">
        <w:t>-7927</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883718" w:rsidR="002973F9" w:rsidRPr="00B07038">
      <w:pPr>
        <w:ind w:firstLine="708"/>
        <w:jc w:val="both"/>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w:t>
      </w:r>
      <w:r w:rsidR="006015DC">
        <w:t>dužnikom</w:t>
      </w:r>
      <w:r w:rsidR="00B07038">
        <w:t xml:space="preserve"> </w:t>
      </w:r>
      <w:r w:rsidR="00883718">
        <w:t xml:space="preserve">Trgovina marketing - GRAĐENJE ŠIVALEC  d.o.o. Zabok, Matije Gupca 62, OIB: 64261720322, MBS:080579613, </w:t>
      </w:r>
      <w:r w:rsidR="002973F9">
        <w:t xml:space="preserve">dana </w:t>
      </w:r>
      <w:r w:rsidR="00000F95">
        <w:t xml:space="preserve">20. </w:t>
      </w:r>
      <w:r w:rsidR="00D96BB9">
        <w:t xml:space="preserve">rujna </w:t>
      </w:r>
      <w:r w:rsidR="002A3D45">
        <w:t xml:space="preserve">2016. godine </w:t>
      </w:r>
    </w:p>
    <w:p w:rsidRDefault="002973F9" w:rsidP="00CC348F"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883718" w:rsidR="00CC348F">
      <w:pPr>
        <w:ind w:left="708"/>
        <w:jc w:val="both"/>
      </w:pPr>
      <w:r>
        <w:t>Obustavlja se skraćeni stečajni postupak nad dužnikom</w:t>
      </w:r>
      <w:r w:rsidR="006015DC">
        <w:t xml:space="preserve"> </w:t>
      </w:r>
      <w:r w:rsidR="00883718">
        <w:t>Trgovina marketing - GRAĐENJE ŠIVALEC  d.o.o. Zabok, Matije Gupca 62, OIB: 64261720322, MBS: 080579613.</w:t>
      </w:r>
    </w:p>
    <w:p w:rsidRDefault="00D96BB9" w:rsidP="00883718"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883718" w:rsidR="00CC348F">
      <w:pPr>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883718">
        <w:t xml:space="preserve"> Trgovina marketing  – GRAĐENJE ŠIVALEC  d.o.o. Zabok, Matije Gupca 62, OIB: 64261720322, MBS: 080579613. </w:t>
      </w:r>
      <w:r w:rsidR="006015DC">
        <w:t xml:space="preserve"> </w:t>
      </w:r>
    </w:p>
    <w:p w:rsidRDefault="005427D1" w:rsidP="00542EE7" w:rsidR="005427D1">
      <w:pPr>
        <w:suppressAutoHyphens/>
        <w:ind w:firstLine="708"/>
        <w:jc w:val="both"/>
      </w:pP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883718" w:rsidP="00C80CFD" w:rsidR="002973F9">
      <w:pPr>
        <w:jc w:val="both"/>
      </w:pPr>
      <w:r>
        <w:t>dana 09</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883718">
        <w:t xml:space="preserve">11. travnja </w:t>
      </w:r>
      <w:r w:rsidR="001E7BCF">
        <w:t xml:space="preserve">2016. </w:t>
      </w:r>
      <w:r>
        <w:t>podnio prijedlog za otvaranje stečajnog postupka nad dužnikom te je izvijestio sud da prema dužni</w:t>
      </w:r>
      <w:r w:rsidR="00000F95">
        <w:t xml:space="preserve">ku ima potraživanje u iznosu od 693.840,44  </w:t>
      </w:r>
      <w:r w:rsidR="003166AB">
        <w:t>kn.</w:t>
      </w:r>
      <w:r w:rsidR="006015DC">
        <w:t xml:space="preserve"> </w:t>
      </w:r>
      <w:r w:rsidR="00883718">
        <w:t xml:space="preserve"> </w:t>
      </w:r>
    </w:p>
    <w:p w:rsidRDefault="00DD4C9B" w:rsidP="00C80CFD" w:rsidR="003166AB">
      <w:pPr>
        <w:jc w:val="both"/>
      </w:pPr>
      <w:r>
        <w:lastRenderedPageBreak/>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96BB9" w:rsidP="00C80CFD" w:rsidR="00DD4C9B">
      <w:pPr>
        <w:jc w:val="center"/>
      </w:pPr>
      <w:r>
        <w:t xml:space="preserve">U Zagrebu, </w:t>
      </w:r>
      <w:r w:rsidR="00000F95">
        <w:t xml:space="preserve">20. </w:t>
      </w:r>
      <w:r>
        <w:t xml:space="preserve">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7674EF">
          <w:t>48. St-7927</w:t>
        </w:r>
        <w:r w:rsidR="0097434E">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0F95"/>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5182A"/>
    <w:rsid w:val="003F5D58"/>
    <w:rsid w:val="00462590"/>
    <w:rsid w:val="00474665"/>
    <w:rsid w:val="004A0E50"/>
    <w:rsid w:val="004B72A9"/>
    <w:rsid w:val="004C25F1"/>
    <w:rsid w:val="004D61B5"/>
    <w:rsid w:val="004E0CC2"/>
    <w:rsid w:val="005151FF"/>
    <w:rsid w:val="005315D9"/>
    <w:rsid w:val="00533382"/>
    <w:rsid w:val="005427D1"/>
    <w:rsid w:val="00542EE7"/>
    <w:rsid w:val="005A5B38"/>
    <w:rsid w:val="006015DC"/>
    <w:rsid w:val="006451BE"/>
    <w:rsid w:val="0065404E"/>
    <w:rsid w:val="006630E6"/>
    <w:rsid w:val="00677C3A"/>
    <w:rsid w:val="006D37EF"/>
    <w:rsid w:val="006D7209"/>
    <w:rsid w:val="006D7E05"/>
    <w:rsid w:val="007674EF"/>
    <w:rsid w:val="00781B4E"/>
    <w:rsid w:val="00783C48"/>
    <w:rsid w:val="007A5DAF"/>
    <w:rsid w:val="007B5618"/>
    <w:rsid w:val="007C5E77"/>
    <w:rsid w:val="00803C72"/>
    <w:rsid w:val="00842B89"/>
    <w:rsid w:val="00852BC6"/>
    <w:rsid w:val="0086700A"/>
    <w:rsid w:val="00883718"/>
    <w:rsid w:val="008D12F2"/>
    <w:rsid w:val="008D2F73"/>
    <w:rsid w:val="009157A0"/>
    <w:rsid w:val="009357C1"/>
    <w:rsid w:val="0097434E"/>
    <w:rsid w:val="00997C91"/>
    <w:rsid w:val="00A2217E"/>
    <w:rsid w:val="00A45D35"/>
    <w:rsid w:val="00A53662"/>
    <w:rsid w:val="00A81191"/>
    <w:rsid w:val="00A97E67"/>
    <w:rsid w:val="00B07038"/>
    <w:rsid w:val="00B53525"/>
    <w:rsid w:val="00B67A9F"/>
    <w:rsid w:val="00B71151"/>
    <w:rsid w:val="00BD271E"/>
    <w:rsid w:val="00C0217C"/>
    <w:rsid w:val="00C37F42"/>
    <w:rsid w:val="00C80CFD"/>
    <w:rsid w:val="00C9256A"/>
    <w:rsid w:val="00CB121F"/>
    <w:rsid w:val="00CC348F"/>
    <w:rsid w:val="00CC4CC9"/>
    <w:rsid w:val="00CC7F77"/>
    <w:rsid w:val="00D35761"/>
    <w:rsid w:val="00D51262"/>
    <w:rsid w:val="00D6593B"/>
    <w:rsid w:val="00D92198"/>
    <w:rsid w:val="00D96BB9"/>
    <w:rsid w:val="00DD4C9B"/>
    <w:rsid w:val="00DD686D"/>
    <w:rsid w:val="00E021FF"/>
    <w:rsid w:val="00E726A0"/>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D7E05"/>
    <w:rPr>
      <w:color w:val="808080"/>
      <w:bdr w:space="0" w:sz="0" w:color="auto" w:val="none"/>
      <w:shd w:fill="auto" w:color="auto" w:val="clear"/>
    </w:rPr>
  </w:style>
  <w:style w:customStyle="true" w:styleId="eSPISCCParagraphDefaultFont" w:type="character">
    <w:name w:val="eSPIS_CC_Paragraph Default Font"/>
    <w:basedOn w:val="Zadanifontodlomka"/>
    <w:rsid w:val="006D7E0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D7E0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D7E0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7E0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D7E05"/>
    <w:rPr>
      <w:color w:val="808080"/>
      <w:bdr w:color="auto" w:space="0" w:sz="0" w:val="none"/>
      <w:shd w:color="auto" w:fill="auto" w:val="clear"/>
    </w:rPr>
  </w:style>
  <w:style w:customStyle="1" w:styleId="eSPISCCParagraphDefaultFont" w:type="character">
    <w:name w:val="eSPIS_CC_Paragraph Default Font"/>
    <w:basedOn w:val="Zadanifontodlomka"/>
    <w:rsid w:val="006D7E0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D7E0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D7E0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7E0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43382179">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75180434">
      <w:bodyDiv w:val="true"/>
      <w:marLeft w:val="0"/>
      <w:marRight w:val="0"/>
      <w:marTop w:val="0"/>
      <w:marBottom w:val="0"/>
      <w:divBdr>
        <w:top w:space="0" w:sz="0" w:color="auto" w:val="none"/>
        <w:left w:space="0" w:sz="0" w:color="auto" w:val="none"/>
        <w:bottom w:space="0" w:sz="0" w:color="auto" w:val="none"/>
        <w:right w:space="0" w:sz="0" w:color="auto" w:val="none"/>
      </w:divBdr>
    </w:div>
    <w:div w:id="1020619607">
      <w:bodyDiv w:val="true"/>
      <w:marLeft w:val="0"/>
      <w:marRight w:val="0"/>
      <w:marTop w:val="0"/>
      <w:marBottom w:val="0"/>
      <w:divBdr>
        <w:top w:space="0" w:sz="0" w:color="auto" w:val="none"/>
        <w:left w:space="0" w:sz="0" w:color="auto" w:val="none"/>
        <w:bottom w:space="0" w:sz="0" w:color="auto" w:val="none"/>
        <w:right w:space="0" w:sz="0" w:color="auto" w:val="none"/>
      </w:divBdr>
    </w:div>
    <w:div w:id="122135864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71394482">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 w:id="2116556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St-7927/2015-9</izvorni_sadrzaj>
    <derivirana_varijabla naziv="DomainObject.Oznaka_1">St-7927/2015-9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7927</izvorni_sadrzaj>
    <derivirana_varijabla naziv="DomainObject.Predmet.Broj_1">7927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St-7927/2015</izvorni_sadrzaj>
    <derivirana_varijabla naziv="DomainObject.Predmet.OznakaBroj_1">St-7927/2015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Marketing - GRAĐENJE ŠIVALEC d.o.o.</izvorni_sadrzaj>
    <derivirana_varijabla naziv="DomainObject.Predmet.ProtustrankaFormated_1">  Trgovina Marketing - GRAĐENJE ŠIVALEC d.o.o.</derivirana_varijabla>
  </DomainObject.Predmet.ProtustrankaFormated>
  <DomainObject.Predmet.ProtustrankaFormatedOIB>
    <izvorni_sadrzaj>  Trgovina Marketing - GRAĐENJE ŠIVALEC d.o.o., OIB 64261720322</izvorni_sadrzaj>
    <derivirana_varijabla naziv="DomainObject.Predmet.ProtustrankaFormatedOIB_1">  Trgovina Marketing - GRAĐENJE ŠIVALEC d.o.o., OIB 64261720322</derivirana_varijabla>
  </DomainObject.Predmet.ProtustrankaFormatedOIB>
  <DomainObject.Predmet.ProtustrankaFormatedWithAdress>
    <izvorni_sadrzaj> Trgovina Marketing - GRAĐENJE ŠIVALEC d.o.o., Matije Gupca 62, 49210 Zabok</izvorni_sadrzaj>
    <derivirana_varijabla naziv="DomainObject.Predmet.ProtustrankaFormatedWithAdress_1"> Trgovina Marketing - GRAĐENJE ŠIVALEC d.o.o., Matije Gupca 62, 49210 Zabok</derivirana_varijabla>
  </DomainObject.Predmet.ProtustrankaFormatedWithAdress>
  <DomainObject.Predmet.ProtustrankaFormatedWithAdressOIB>
    <izvorni_sadrzaj> Trgovina Marketing - GRAĐENJE ŠIVALEC d.o.o., OIB 64261720322, Matije Gupca 62, 49210 Zabok</izvorni_sadrzaj>
    <derivirana_varijabla naziv="DomainObject.Predmet.ProtustrankaFormatedWithAdressOIB_1"> Trgovina Marketing - GRAĐENJE ŠIVALEC d.o.o., OIB 64261720322, Matije Gupca 62, 49210 Zabok</derivirana_varijabla>
  </DomainObject.Predmet.ProtustrankaFormatedWithAdressOIB>
  <DomainObject.Predmet.ProtustrankaWithAdress>
    <izvorni_sadrzaj>Trgovina Marketing - GRAĐENJE ŠIVALEC d.o.o. Matije Gupca 62, 49210 Zabok</izvorni_sadrzaj>
    <derivirana_varijabla naziv="DomainObject.Predmet.ProtustrankaWithAdress_1">Trgovina Marketing - GRAĐENJE ŠIVALEC d.o.o. Matije Gupca 62, 49210 Zabok</derivirana_varijabla>
  </DomainObject.Predmet.ProtustrankaWithAdress>
  <DomainObject.Predmet.ProtustrankaWithAdressOIB>
    <izvorni_sadrzaj>Trgovina Marketing - GRAĐENJE ŠIVALEC d.o.o., OIB 64261720322, Matije Gupca 62, 49210 Zabok</izvorni_sadrzaj>
    <derivirana_varijabla naziv="DomainObject.Predmet.ProtustrankaWithAdressOIB_1">Trgovina Marketing - GRAĐENJE ŠIVALEC d.o.o., OIB 64261720322, Matije Gupca 62, 49210 Zabok</derivirana_varijabla>
  </DomainObject.Predmet.ProtustrankaWithAdressOIB>
  <DomainObject.Predmet.ProtustrankaNazivFormated>
    <izvorni_sadrzaj>Trgovina Marketing - GRAĐENJE ŠIVALEC d.o.o.</izvorni_sadrzaj>
    <derivirana_varijabla naziv="DomainObject.Predmet.ProtustrankaNazivFormated_1">Trgovina Marketing - GRAĐENJE ŠIVALEC d.o.o.</derivirana_varijabla>
  </DomainObject.Predmet.ProtustrankaNazivFormated>
  <DomainObject.Predmet.ProtustrankaNazivFormatedOIB>
    <izvorni_sadrzaj>Trgovina Marketing - GRAĐENJE ŠIVALEC d.o.o., OIB 64261720322</izvorni_sadrzaj>
    <derivirana_varijabla naziv="DomainObject.Predmet.ProtustrankaNazivFormatedOIB_1">Trgovina Marketing - GRAĐENJE ŠIVALEC d.o.o., OIB 64261720322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 Marketing - GRAĐENJE ŠIVALEC d.o.o.</item>
    </izvorni_sadrzaj>
    <derivirana_varijabla naziv="DomainObject.Predmet.ProtuStrankaListFormated_1">
      <item>Trgovina Marketing - GRAĐENJE ŠIVALEC d.o.o.</item>
    </derivirana_varijabla>
  </DomainObject.Predmet.ProtuStrankaListFormated>
  <DomainObject.Predmet.ProtuStrankaListFormatedOIB>
    <izvorni_sadrzaj>
      <item>Trgovina Marketing - GRAĐENJE ŠIVALEC d.o.o., OIB 64261720322</item>
    </izvorni_sadrzaj>
    <derivirana_varijabla naziv="DomainObject.Predmet.ProtuStrankaListFormatedOIB_1">
      <item>Trgovina Marketing - GRAĐENJE ŠIVALEC d.o.o., OIB 64261720322</item>
    </derivirana_varijabla>
  </DomainObject.Predmet.ProtuStrankaListFormatedOIB>
  <DomainObject.Predmet.ProtuStrankaListFormatedWithAdress>
    <izvorni_sadrzaj>
      <item>Trgovina Marketing - GRAĐENJE ŠIVALEC d.o.o., Matije Gupca 62, 49210 Zabok</item>
    </izvorni_sadrzaj>
    <derivirana_varijabla naziv="DomainObject.Predmet.ProtuStrankaListFormatedWithAdress_1">
      <item>Trgovina Marketing - GRAĐENJE ŠIVALEC d.o.o., Matije Gupca 62, 49210 Zabok</item>
    </derivirana_varijabla>
  </DomainObject.Predmet.ProtuStrankaListFormatedWithAdress>
  <DomainObject.Predmet.ProtuStrankaListFormatedWithAdressOIB>
    <izvorni_sadrzaj>
      <item>Trgovina Marketing - GRAĐENJE ŠIVALEC d.o.o., OIB 64261720322, Matije Gupca 62, 49210 Zabok</item>
    </izvorni_sadrzaj>
    <derivirana_varijabla naziv="DomainObject.Predmet.ProtuStrankaListFormatedWithAdressOIB_1">
      <item>Trgovina Marketing - GRAĐENJE ŠIVALEC d.o.o., OIB 64261720322, Matije Gupca 62, 49210 Zabok</item>
    </derivirana_varijabla>
  </DomainObject.Predmet.ProtuStrankaListFormatedWithAdressOIB>
  <DomainObject.Predmet.ProtuStrankaListNazivFormated>
    <izvorni_sadrzaj>
      <item>Trgovina Marketing - GRAĐENJE ŠIVALEC d.o.o.</item>
    </izvorni_sadrzaj>
    <derivirana_varijabla naziv="DomainObject.Predmet.ProtuStrankaListNazivFormated_1">
      <item>Trgovina Marketing - GRAĐENJE ŠIVALEC d.o.o.</item>
    </derivirana_varijabla>
  </DomainObject.Predmet.ProtuStrankaListNazivFormated>
  <DomainObject.Predmet.ProtuStrankaListNazivFormatedOIB>
    <izvorni_sadrzaj>
      <item>Trgovina Marketing - GRAĐENJE ŠIVALEC d.o.o., OIB 64261720322</item>
    </izvorni_sadrzaj>
    <derivirana_varijabla naziv="DomainObject.Predmet.ProtuStrankaListNazivFormatedOIB_1">
      <item>Trgovina Marketing - GRAĐENJE ŠIVALEC d.o.o., OIB 64261720322</item>
    </derivirana_varijabla>
  </DomainObject.Predmet.ProtuStrankaListNazivFormatedOIB>
  <DomainObject.Predmet.OstaliListFormated>
    <izvorni_sadrzaj>
      <item>NENAD ŠIVALEC</item>
    </izvorni_sadrzaj>
    <derivirana_varijabla naziv="DomainObject.Predmet.OstaliListFormated_1">
      <item>NENAD ŠIVALEC</item>
    </derivirana_varijabla>
  </DomainObject.Predmet.OstaliListFormated>
  <DomainObject.Predmet.OstaliListFormatedOIB>
    <izvorni_sadrzaj>
      <item>NENAD ŠIVALEC, OIB 58326274389</item>
    </izvorni_sadrzaj>
    <derivirana_varijabla naziv="DomainObject.Predmet.OstaliListFormatedOIB_1">
      <item>NENAD ŠIVALEC, OIB 58326274389</item>
    </derivirana_varijabla>
  </DomainObject.Predmet.OstaliListFormatedOIB>
  <DomainObject.Predmet.OstaliListFormatedWithAdress>
    <izvorni_sadrzaj>
      <item>NENAD ŠIVALEC, MATIJE GUPCA 62, 49210 Zabok</item>
    </izvorni_sadrzaj>
    <derivirana_varijabla naziv="DomainObject.Predmet.OstaliListFormatedWithAdress_1">
      <item>NENAD ŠIVALEC, MATIJE GUPCA 62, 49210 Zabok</item>
    </derivirana_varijabla>
  </DomainObject.Predmet.OstaliListFormatedWithAdress>
  <DomainObject.Predmet.OstaliListFormatedWithAdressOIB>
    <izvorni_sadrzaj>
      <item>NENAD ŠIVALEC, OIB 58326274389, MATIJE GUPCA 62, 49210 Zabok</item>
    </izvorni_sadrzaj>
    <derivirana_varijabla naziv="DomainObject.Predmet.OstaliListFormatedWithAdressOIB_1">
      <item>NENAD ŠIVALEC, OIB 58326274389, MATIJE GUPCA 62, 49210 Zabok</item>
    </derivirana_varijabla>
  </DomainObject.Predmet.OstaliListFormatedWithAdressOIB>
  <DomainObject.Predmet.OstaliListNazivFormated>
    <izvorni_sadrzaj>
      <item>NENAD ŠIVALEC</item>
    </izvorni_sadrzaj>
    <derivirana_varijabla naziv="DomainObject.Predmet.OstaliListNazivFormated_1">
      <item>NENAD ŠIVALEC</item>
    </derivirana_varijabla>
  </DomainObject.Predmet.OstaliListNazivFormated>
  <DomainObject.Predmet.OstaliListNazivFormatedOIB>
    <izvorni_sadrzaj>
      <item>NENAD ŠIVALEC, OIB 58326274389</item>
    </izvorni_sadrzaj>
    <derivirana_varijabla naziv="DomainObject.Predmet.OstaliListNazivFormatedOIB_1">
      <item>NENAD ŠIVALEC, OIB 58326274389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St-7927/2015-9</izvorni_sadrzaj>
    <derivirana_varijabla naziv="DomainObject.PoslovniBrojDokumenta_1">St-7927/2015-9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 Marketing - GRAĐENJE ŠIVALEC d.o.o.</izvorni_sadrzaj>
    <derivirana_varijabla naziv="DomainObject.Predmet.ProtustrankaIDrugi_1">Trgovina Marketing - GRAĐENJE ŠIVALEC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Trgovina Marketing - GRAĐENJE ŠIVALEC d.o.o., OIB 64261720322, Matije Gupca 62, 49210 Zabok</izvorni_sadrzaj>
    <derivirana_varijabla naziv="DomainObject.Predmet.ProtustrankaIDrugiAdressOIB_1">Trgovina Marketing - GRAĐENJE ŠIVALEC d.o.o., OIB 64261720322, Matije Gupca 62,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Marketing - GRAĐENJE ŠIVALEC d.o.o.</item>
      <item>NENAD ŠIVALEC</item>
    </izvorni_sadrzaj>
    <derivirana_varijabla naziv="DomainObject.Predmet.SudioniciListNaziv_1">
      <item>FINA Regionalni centar Zagreb</item>
      <item>Trgovina Marketing - GRAĐENJE ŠIVALEC d.o.o.</item>
      <item>NENAD ŠIVALEC</item>
    </derivirana_varijabla>
  </DomainObject.Predmet.SudioniciListNaziv>
  <DomainObject.Predmet.SudioniciListAdressOIB>
    <izvorni_sadrzaj>
      <item>FINA Regionalni centar Zagreb, OIB 85821130368, Trg svibanjskih žrtava 1995. br. 1,10000 Zagreb</item>
      <item>Trgovina Marketing - GRAĐENJE ŠIVALEC d.o.o., OIB 64261720322, Matije Gupca 62,49210 Zabok</item>
      <item>NENAD ŠIVALEC, OIB 58326274389, MATIJE GUPCA 62,49210 Zabok</item>
    </izvorni_sadrzaj>
    <derivirana_varijabla naziv="DomainObject.Predmet.SudioniciListAdressOIB_1">
      <item>FINA Regionalni centar Zagreb, OIB 85821130368, Trg svibanjskih žrtava 1995. br. 1,10000 Zagreb</item>
      <item>Trgovina Marketing - GRAĐENJE ŠIVALEC d.o.o., OIB 64261720322, Matije Gupca 62,49210 Zabok</item>
      <item>NENAD ŠIVALEC, OIB 58326274389, MATIJE GUPCA 62,49210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64261720322</item>
      <item>, OIB 58326274389</item>
    </izvorni_sadrzaj>
    <derivirana_varijabla naziv="DomainObject.Predmet.SudioniciListNazivOIB_1">
      <item>, OIB 85821130368</item>
      <item>, OIB 64261720322</item>
      <item>, OIB 58326274389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23E73-60FA-4596-8931-B2A75A50C4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2703</properties:Characters>
  <properties:Lines>72</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2016-09-19T12:36:00Z</dcterms:created>
  <dc:creator>Vinka Mihalinčić</dc:creator>
  <cp:lastModifiedBy>Zlatka Plivelić</cp:lastModifiedBy>
  <cp:lastPrinted>2016-09-19T12:35:00Z</cp:lastPrinted>
  <dcterms:modified xmlns:xsi="http://www.w3.org/2001/XMLSchema-instance" xsi:type="dcterms:W3CDTF">2016-09-20T10:41:00Z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St-7927/2015-9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