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5165" w14:paraId="b3e5165" w:rsidRDefault="005A24A6" w:rsidP="005A24A6" w:rsidR="005A24A6">
      <w:pPr>
        <w15:collapsed w:val="false"/>
      </w:pPr>
      <w:bookmarkStart w:name="_GoBack" w:id="0"/>
      <w:bookmarkEnd w:id="0"/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4A6" w:rsidP="005A24A6" w:rsidR="005A24A6" w:rsidRPr="00D21A2C"/>
    <w:p w:rsidRDefault="005A24A6" w:rsidP="005A24A6" w:rsidR="005A24A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A24A6" w:rsidP="005A24A6" w:rsidR="005A24A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A24A6" w:rsidR="005A24A6"/>
    <w:p w:rsidRDefault="0065274F" w:rsidP="0065274F" w:rsidR="0065274F">
      <w:pPr>
        <w:jc w:val="center"/>
      </w:pPr>
      <w:r w:rsidRPr="005A24A6">
        <w:t>Z A K LJ U Č A K</w:t>
      </w:r>
    </w:p>
    <w:p w:rsidRDefault="005A24A6" w:rsidP="0065274F" w:rsidR="005A24A6" w:rsidRPr="005A24A6">
      <w:pPr>
        <w:jc w:val="center"/>
      </w:pPr>
    </w:p>
    <w:p w:rsidRDefault="0065274F" w:rsidP="005A24A6" w:rsidR="0065274F">
      <w:pPr>
        <w:ind w:firstLine="720"/>
        <w:jc w:val="both"/>
      </w:pPr>
      <w:r w:rsidRPr="00A6778B">
        <w:t>Trgovački sud u Osijeku, po stečajnom sucu Jadranki Herman, u stečajnom postupku nad dužnikom EUROVOĆE ZADRUGA, u stečaju, Donji Miholjac, Industrijska zona Janjevci 6, MBS 01</w:t>
      </w:r>
      <w:r w:rsidR="005A24A6">
        <w:t xml:space="preserve">0049225, OIB 81184729207, dana </w:t>
      </w:r>
      <w:r w:rsidRPr="00A6778B">
        <w:t>5. veljače 2018.</w:t>
      </w:r>
    </w:p>
    <w:p w:rsidRDefault="005A24A6" w:rsidP="005A24A6" w:rsidR="005A24A6" w:rsidRPr="00A6778B">
      <w:pPr>
        <w:ind w:firstLine="720"/>
        <w:jc w:val="both"/>
      </w:pPr>
    </w:p>
    <w:p w:rsidRDefault="0065274F" w:rsidP="00516A40" w:rsidR="0065274F">
      <w:pPr>
        <w:jc w:val="center"/>
      </w:pPr>
      <w:r w:rsidRPr="005A24A6">
        <w:t xml:space="preserve">z a k lj u č i o  </w:t>
      </w:r>
      <w:r w:rsidR="00A6629E" w:rsidRPr="005A24A6">
        <w:t xml:space="preserve"> </w:t>
      </w:r>
      <w:r w:rsidRPr="005A24A6">
        <w:t>je</w:t>
      </w:r>
    </w:p>
    <w:p w:rsidRDefault="005A24A6" w:rsidP="005A24A6" w:rsidR="005A24A6" w:rsidRPr="005A24A6"/>
    <w:p w:rsidRDefault="0065274F" w:rsidP="0065274F" w:rsidR="0065274F" w:rsidRPr="00A6778B">
      <w:pPr>
        <w:pStyle w:val="Odlomakpopisa"/>
        <w:numPr>
          <w:ilvl w:val="0"/>
          <w:numId w:val="2"/>
        </w:numPr>
        <w:jc w:val="both"/>
      </w:pPr>
      <w:r w:rsidRPr="00A6778B">
        <w:t>Određuje se predaja nekretnina:</w:t>
      </w:r>
    </w:p>
    <w:p w:rsidRDefault="0065274F" w:rsidP="0065274F" w:rsidR="0065274F" w:rsidRPr="00A6778B">
      <w:pPr>
        <w:pStyle w:val="Odlomakpopisa"/>
        <w:ind w:left="1080"/>
        <w:jc w:val="both"/>
      </w:pPr>
    </w:p>
    <w:p w:rsidRDefault="00427552" w:rsidP="00605ABA" w:rsidR="0065274F" w:rsidRPr="00A6778B">
      <w:pPr>
        <w:pStyle w:val="Odlomakpopisa"/>
        <w:jc w:val="both"/>
      </w:pPr>
      <w:r>
        <w:t>1. nekretnina upisanih</w:t>
      </w:r>
      <w:r w:rsidR="0065274F" w:rsidRPr="00A6778B">
        <w:t xml:space="preserve"> u zk.ul. 3728 k.o. Orahovica i to:</w:t>
      </w:r>
    </w:p>
    <w:p w:rsidRDefault="0065274F" w:rsidP="0065274F" w:rsidR="0065274F" w:rsidRPr="00A6778B">
      <w:pPr>
        <w:pStyle w:val="Odlomakpopisa"/>
        <w:jc w:val="both"/>
      </w:pPr>
      <w:r w:rsidRPr="00A6778B">
        <w:t>-   kč.br. 1030/5 u naravi nasip Luka sa 1770 m2</w:t>
      </w:r>
    </w:p>
    <w:p w:rsidRDefault="0065274F" w:rsidP="0065274F" w:rsidR="0065274F" w:rsidRPr="00A6778B">
      <w:pPr>
        <w:pStyle w:val="Odlomakpopisa"/>
        <w:jc w:val="both"/>
      </w:pPr>
      <w:r w:rsidRPr="00A6778B">
        <w:t>-   kč.br. 1030/6 u naravi skladište Luka sa 3136 m2.</w:t>
      </w:r>
    </w:p>
    <w:p w:rsidRDefault="0065274F" w:rsidP="0065274F" w:rsidR="0065274F" w:rsidRPr="00A6778B">
      <w:pPr>
        <w:pStyle w:val="Odlomakpopisa"/>
        <w:jc w:val="both"/>
      </w:pPr>
    </w:p>
    <w:p w:rsidRDefault="00605ABA" w:rsidP="00605ABA" w:rsidR="0065274F" w:rsidRPr="00A6778B">
      <w:pPr>
        <w:pStyle w:val="Odlomakpopisa"/>
        <w:jc w:val="both"/>
      </w:pPr>
      <w:r w:rsidRPr="00A6778B">
        <w:t>2. nekretnina upisanih</w:t>
      </w:r>
      <w:r w:rsidR="0065274F" w:rsidRPr="00A6778B">
        <w:t xml:space="preserve"> u zk.ul. 2828 k.o. Orahovica i to:</w:t>
      </w:r>
    </w:p>
    <w:p w:rsidRDefault="0065274F" w:rsidP="0065274F" w:rsidR="0065274F" w:rsidRPr="00A6778B">
      <w:pPr>
        <w:pStyle w:val="Odlomakpopisa"/>
        <w:jc w:val="both"/>
      </w:pPr>
      <w:r w:rsidRPr="00A6778B">
        <w:t>-kč.br. 1027 u naravi trafostanica, porta i dvorište sa 1536 m2.</w:t>
      </w:r>
    </w:p>
    <w:p w:rsidRDefault="0065274F" w:rsidP="0065274F" w:rsidR="0065274F" w:rsidRPr="00A6778B">
      <w:pPr>
        <w:pStyle w:val="Odlomakpopisa"/>
        <w:jc w:val="both"/>
      </w:pPr>
    </w:p>
    <w:p w:rsidRDefault="00605ABA" w:rsidP="0065274F" w:rsidR="0065274F" w:rsidRPr="00A6778B">
      <w:pPr>
        <w:pStyle w:val="Odlomakpopisa"/>
        <w:jc w:val="both"/>
      </w:pPr>
      <w:r w:rsidRPr="00A6778B">
        <w:t>3. nekretnina upisanih</w:t>
      </w:r>
      <w:r w:rsidR="0065274F" w:rsidRPr="00A6778B">
        <w:t xml:space="preserve"> u zk.ul. 1893 k.o. Orahovica i to:</w:t>
      </w:r>
    </w:p>
    <w:p w:rsidRDefault="0065274F" w:rsidP="0065274F" w:rsidR="0065274F" w:rsidRPr="00A6778B">
      <w:pPr>
        <w:pStyle w:val="Odlomakpopisa"/>
        <w:jc w:val="both"/>
      </w:pPr>
      <w:r w:rsidRPr="00A6778B">
        <w:t>-kč.br. 1025/1 u naravi Riječani sa 20227 m2.</w:t>
      </w:r>
    </w:p>
    <w:p w:rsidRDefault="0065274F" w:rsidP="0065274F" w:rsidR="0065274F" w:rsidRPr="00A6778B">
      <w:pPr>
        <w:pStyle w:val="Odlomakpopisa"/>
        <w:jc w:val="both"/>
      </w:pPr>
    </w:p>
    <w:p w:rsidRDefault="00605ABA" w:rsidP="0065274F" w:rsidR="0065274F" w:rsidRPr="00A6778B">
      <w:pPr>
        <w:pStyle w:val="Odlomakpopisa"/>
        <w:jc w:val="both"/>
      </w:pPr>
      <w:r w:rsidRPr="00A6778B">
        <w:t>4. nekretnina upisanih</w:t>
      </w:r>
      <w:r w:rsidR="0065274F" w:rsidRPr="00A6778B">
        <w:t xml:space="preserve"> u zk.ul. 304 k.o. Orahovica i to:</w:t>
      </w:r>
    </w:p>
    <w:p w:rsidRDefault="0065274F" w:rsidP="0065274F" w:rsidR="0065274F" w:rsidRPr="00A6778B">
      <w:pPr>
        <w:pStyle w:val="Odlomakpopisa"/>
        <w:jc w:val="both"/>
      </w:pPr>
      <w:r w:rsidRPr="00A6778B">
        <w:t>-kč.br. 1031/2 u naravi Mlin i dvorište u dugom polju sa 496 m2.</w:t>
      </w:r>
    </w:p>
    <w:p w:rsidRDefault="0065274F" w:rsidP="0065274F" w:rsidR="0065274F" w:rsidRPr="00A6778B">
      <w:pPr>
        <w:pStyle w:val="Odlomakpopisa"/>
        <w:jc w:val="both"/>
      </w:pPr>
    </w:p>
    <w:p w:rsidRDefault="00605ABA" w:rsidP="0065274F" w:rsidR="0065274F">
      <w:pPr>
        <w:pStyle w:val="Odlomakpopisa"/>
        <w:jc w:val="both"/>
      </w:pPr>
      <w:r w:rsidRPr="00A6778B">
        <w:t>5. nekretnina upisanih</w:t>
      </w:r>
      <w:r w:rsidR="0065274F" w:rsidRPr="00A6778B">
        <w:t xml:space="preserve"> u zk.ul. 2790 k.o. Orahovica i to:</w:t>
      </w:r>
    </w:p>
    <w:p w:rsidRDefault="0065274F" w:rsidP="0065274F" w:rsidR="0065274F" w:rsidRPr="00A6778B">
      <w:pPr>
        <w:pStyle w:val="Odlomakpopisa"/>
        <w:jc w:val="both"/>
      </w:pPr>
      <w:r w:rsidRPr="00A6778B">
        <w:t>-kč.br. 1031/1 u naravi Livada Kućište sa 12854 m2</w:t>
      </w:r>
    </w:p>
    <w:p w:rsidRDefault="0065274F" w:rsidP="0065274F" w:rsidR="0065274F" w:rsidRPr="00A6778B">
      <w:pPr>
        <w:pStyle w:val="Odlomakpopisa"/>
        <w:jc w:val="both"/>
      </w:pPr>
      <w:r w:rsidRPr="00A6778B">
        <w:t>-kč.br. 1032/1 u naravi Livada Kućište sa 4053 m2</w:t>
      </w:r>
    </w:p>
    <w:p w:rsidRDefault="0065274F" w:rsidP="0065274F" w:rsidR="0065274F" w:rsidRPr="00A6778B">
      <w:pPr>
        <w:pStyle w:val="Odlomakpopisa"/>
        <w:jc w:val="both"/>
      </w:pPr>
      <w:r w:rsidRPr="00A6778B">
        <w:t>-kč.br. 1032/2 u naravi Livada Kućište sa 5676 m2</w:t>
      </w:r>
    </w:p>
    <w:p w:rsidRDefault="0065274F" w:rsidP="0065274F" w:rsidR="0065274F">
      <w:pPr>
        <w:pStyle w:val="Odlomakpopisa"/>
        <w:jc w:val="both"/>
      </w:pPr>
      <w:r w:rsidRPr="00A6778B">
        <w:t>-kč.br. 1033 u naravi Dvorište Kućište sa 306 m2.</w:t>
      </w:r>
    </w:p>
    <w:p w:rsidRDefault="005A24A6" w:rsidP="0065274F" w:rsidR="005A24A6">
      <w:pPr>
        <w:pStyle w:val="Odlomakpopisa"/>
        <w:jc w:val="both"/>
      </w:pPr>
    </w:p>
    <w:p w:rsidRDefault="00C17F60" w:rsidP="0065274F" w:rsidR="00C17F60">
      <w:pPr>
        <w:pStyle w:val="Odlomakpopisa"/>
        <w:jc w:val="both"/>
      </w:pPr>
    </w:p>
    <w:p w:rsidRDefault="008468A8" w:rsidP="008468A8" w:rsidR="0065274F">
      <w:pPr>
        <w:pStyle w:val="Odlomakpopisa"/>
        <w:jc w:val="center"/>
      </w:pPr>
      <w:r>
        <w:lastRenderedPageBreak/>
        <w:t>2</w:t>
      </w:r>
    </w:p>
    <w:p w:rsidRDefault="008468A8" w:rsidP="008468A8" w:rsidR="008468A8" w:rsidRPr="00A6778B">
      <w:pPr>
        <w:pStyle w:val="Odlomakpopisa"/>
        <w:jc w:val="center"/>
      </w:pPr>
    </w:p>
    <w:p w:rsidRDefault="00605ABA" w:rsidP="0065274F" w:rsidR="0065274F" w:rsidRPr="00A6778B">
      <w:pPr>
        <w:pStyle w:val="Odlomakpopisa"/>
        <w:jc w:val="both"/>
      </w:pPr>
      <w:r w:rsidRPr="00A6778B">
        <w:t>6. nekretnina upisanih</w:t>
      </w:r>
      <w:r w:rsidR="0065274F" w:rsidRPr="00A6778B">
        <w:t xml:space="preserve"> u zk.ul. 4278 k.o. Orahovica i to:</w:t>
      </w:r>
    </w:p>
    <w:p w:rsidRDefault="00605ABA" w:rsidP="0065274F" w:rsidR="0065274F" w:rsidRPr="00A6778B">
      <w:pPr>
        <w:pStyle w:val="Odlomakpopisa"/>
        <w:jc w:val="both"/>
      </w:pPr>
      <w:r w:rsidRPr="00A6778B">
        <w:t>-kč.br. 3775/</w:t>
      </w:r>
      <w:r w:rsidR="0065274F" w:rsidRPr="00A6778B">
        <w:t>3 u naravi ekonomsko dvorište sa 2338 m2,</w:t>
      </w:r>
    </w:p>
    <w:p w:rsidRDefault="00B92276" w:rsidP="005A24A6" w:rsidR="0065274F">
      <w:pPr>
        <w:pStyle w:val="Odlomakpopisa"/>
        <w:jc w:val="both"/>
      </w:pPr>
      <w:r w:rsidRPr="00A6778B">
        <w:t>kupcu God d.o.o. Virovitica, Podravska 23, OIB 21223758971</w:t>
      </w:r>
      <w:r w:rsidR="005A24A6">
        <w:t>.</w:t>
      </w:r>
    </w:p>
    <w:p w:rsidRDefault="005A24A6" w:rsidP="005A24A6" w:rsidR="005A24A6" w:rsidRPr="00A6778B">
      <w:pPr>
        <w:pStyle w:val="Odlomakpopisa"/>
        <w:jc w:val="both"/>
      </w:pPr>
    </w:p>
    <w:p w:rsidRDefault="00605ABA" w:rsidP="00605ABA" w:rsidR="00605ABA" w:rsidRPr="00A6778B">
      <w:pPr>
        <w:pStyle w:val="Odlomakpopisa"/>
        <w:numPr>
          <w:ilvl w:val="0"/>
          <w:numId w:val="2"/>
        </w:numPr>
        <w:jc w:val="both"/>
      </w:pPr>
      <w:r w:rsidRPr="00A6778B">
        <w:t xml:space="preserve">Nalaže se Općinskom </w:t>
      </w:r>
      <w:r w:rsidR="00D22FC2">
        <w:t>sudu u Virovitici</w:t>
      </w:r>
      <w:r w:rsidRPr="00A6778B">
        <w:t xml:space="preserve"> Stalna služba Orahovica izvršiti upis prava vlasništva na nekretninama iz točke I. ovog zaključka u korist kupca God d.o.o. Virovitica, Podravska 23, OIB 21223758971, te brisanje svih </w:t>
      </w:r>
      <w:r w:rsidR="00822BFC" w:rsidRPr="00A6778B">
        <w:t>tereta i zabilježbi</w:t>
      </w:r>
      <w:r w:rsidRPr="00A6778B">
        <w:t xml:space="preserve"> na istim nekretninama i to kako slijedi:</w:t>
      </w:r>
    </w:p>
    <w:p w:rsidRDefault="00427552" w:rsidP="00474AB9" w:rsidR="00C76DB2">
      <w:pPr>
        <w:pStyle w:val="Odlomakpopisa"/>
        <w:numPr>
          <w:ilvl w:val="0"/>
          <w:numId w:val="8"/>
        </w:numPr>
        <w:jc w:val="both"/>
      </w:pPr>
      <w:r>
        <w:rPr>
          <w:color w:val="000000"/>
        </w:rPr>
        <w:t xml:space="preserve">Na nekretninama upisanim </w:t>
      </w:r>
      <w:r w:rsidR="00A6778B" w:rsidRPr="00474AB9">
        <w:rPr>
          <w:color w:val="000000"/>
        </w:rPr>
        <w:t xml:space="preserve">u zk.ul. 3728 k.o. Orahovica </w:t>
      </w:r>
      <w:r w:rsidR="00C76DB2" w:rsidRPr="00474AB9">
        <w:rPr>
          <w:color w:val="000000"/>
        </w:rPr>
        <w:t xml:space="preserve">i to </w:t>
      </w:r>
      <w:r w:rsidR="00C76DB2" w:rsidRPr="00A6778B">
        <w:t>kč.br. 1030/5 u naravi nasip Luka sa 1770 m2</w:t>
      </w:r>
      <w:r w:rsidR="00C76DB2">
        <w:t xml:space="preserve"> i </w:t>
      </w:r>
      <w:r w:rsidR="00C76DB2" w:rsidRPr="00A6778B">
        <w:t>kč.br. 1030/6 u naravi skladište Luka sa 3136 m2</w:t>
      </w:r>
    </w:p>
    <w:p w:rsidRDefault="00C76DB2" w:rsidP="00C76DB2" w:rsidR="00C76DB2" w:rsidRPr="00A6778B">
      <w:pPr>
        <w:pStyle w:val="Odlomakpopisa"/>
        <w:ind w:left="1080"/>
        <w:jc w:val="both"/>
      </w:pPr>
    </w:p>
    <w:p w:rsidRDefault="00800A07" w:rsidP="00C76DB2" w:rsidR="00C76DB2" w:rsidRPr="00A6778B">
      <w:pPr>
        <w:pStyle w:val="Odlomakpopisa"/>
        <w:numPr>
          <w:ilvl w:val="0"/>
          <w:numId w:val="6"/>
        </w:numPr>
        <w:jc w:val="both"/>
      </w:pPr>
      <w:r w:rsidRPr="00A6778B">
        <w:rPr>
          <w:color w:val="000000"/>
        </w:rPr>
        <w:t>Primljeno: 25. srpnja</w:t>
      </w:r>
      <w:r w:rsidR="00C76DB2">
        <w:rPr>
          <w:color w:val="000000"/>
        </w:rPr>
        <w:t xml:space="preserve"> 2007. godine, broj: Z-1253/07. </w:t>
      </w:r>
      <w:r w:rsidRPr="00C76DB2">
        <w:rPr>
          <w:color w:val="000000"/>
        </w:rPr>
        <w:t>Na temelju sporazuma o osiguranju novčane tražbine privremenim prijenosom prava vlasništva na nekretnini od 25. srpnja 2007. godine, solemniziranog po Javnom bilježniku Antunu Novačić iz Orahovice, broj: OV-4160/2007. od 25. srpnja 2007. godine i izjave o vraćanju vlasništva od 19. srpnja 2007. godine, zabilježuje se da je prijenos prava vlasništva na nekretninama u A učinjen radi osiguranja novčane tražbine u iznosu od 13.408.959,14 (slovima: trinaestmilijunačetiristoosamtisućadevetstopedesetdevetkuna 14/100), s pripadajućim kamatama i troškovima, te uz ostale uvjete navedene u sporazumu.</w:t>
      </w:r>
    </w:p>
    <w:p w:rsidRDefault="004410BB" w:rsidP="004410BB" w:rsidR="004410BB" w:rsidRPr="004410BB">
      <w:pPr>
        <w:pStyle w:val="Odlomakpopisa"/>
        <w:rPr>
          <w:color w:val="000000"/>
        </w:rPr>
      </w:pPr>
    </w:p>
    <w:p w:rsidRDefault="00C76DB2" w:rsidP="004410BB" w:rsidR="004410BB">
      <w:pPr>
        <w:pStyle w:val="Odlomakpopisa"/>
        <w:numPr>
          <w:ilvl w:val="0"/>
          <w:numId w:val="6"/>
        </w:numPr>
        <w:jc w:val="both"/>
        <w:rPr>
          <w:color w:val="000000"/>
        </w:rPr>
      </w:pPr>
      <w:r w:rsidRPr="00C76DB2">
        <w:rPr>
          <w:color w:val="000000"/>
        </w:rPr>
        <w:t>Zapriml</w:t>
      </w:r>
      <w:r>
        <w:rPr>
          <w:color w:val="000000"/>
        </w:rPr>
        <w:t xml:space="preserve">jeno 14.05.2014. broj Z-529/14. </w:t>
      </w:r>
      <w:r w:rsidRPr="00C76DB2">
        <w:rPr>
          <w:color w:val="000000"/>
        </w:rPr>
        <w:t>Na temelju rješenja Trgovačkog suda u Osijeku, broj: 13 St-23/14-12., od 06. svibnja 2014. godine, zabilježuje se da je otvoren stečajni postupak na nekretninama u A.</w:t>
      </w:r>
    </w:p>
    <w:p w:rsidRDefault="004410BB" w:rsidP="004410BB" w:rsidR="004410BB" w:rsidRPr="004410BB">
      <w:pPr>
        <w:pStyle w:val="Odlomakpopisa"/>
        <w:rPr>
          <w:color w:val="000000"/>
        </w:rPr>
      </w:pPr>
    </w:p>
    <w:p w:rsidRDefault="00C76DB2" w:rsidP="004410BB" w:rsidR="004410BB">
      <w:pPr>
        <w:pStyle w:val="Odlomakpopisa"/>
        <w:numPr>
          <w:ilvl w:val="0"/>
          <w:numId w:val="6"/>
        </w:numPr>
        <w:jc w:val="both"/>
        <w:rPr>
          <w:color w:val="000000"/>
        </w:rPr>
      </w:pPr>
      <w:r w:rsidRPr="004410BB">
        <w:rPr>
          <w:color w:val="000000"/>
        </w:rPr>
        <w:t>Zaprimljeno 06.10.2014. broj Z-990/14 Na temelju rješenja Trgovačkog suda u Osijeku, broj: 13 ST-23/14-34, od 01. listopada 2014. godine,</w:t>
      </w:r>
      <w:r w:rsidR="00A6629E">
        <w:rPr>
          <w:color w:val="000000"/>
        </w:rPr>
        <w:t xml:space="preserve"> </w:t>
      </w:r>
      <w:r w:rsidRPr="004410BB">
        <w:rPr>
          <w:color w:val="000000"/>
        </w:rPr>
        <w:t>zabilježuje se rješenje o prodaji nekretnine u stečajnom postupku.</w:t>
      </w:r>
    </w:p>
    <w:p w:rsidRDefault="004410BB" w:rsidP="004410BB" w:rsidR="004410BB" w:rsidRPr="004410BB">
      <w:pPr>
        <w:pStyle w:val="Odlomakpopisa"/>
        <w:rPr>
          <w:color w:val="000000"/>
        </w:rPr>
      </w:pPr>
    </w:p>
    <w:p w:rsidRDefault="00C76DB2" w:rsidP="004410BB" w:rsidR="00C76DB2">
      <w:pPr>
        <w:pStyle w:val="Odlomakpopisa"/>
        <w:numPr>
          <w:ilvl w:val="0"/>
          <w:numId w:val="6"/>
        </w:numPr>
        <w:jc w:val="both"/>
        <w:rPr>
          <w:color w:val="000000"/>
        </w:rPr>
      </w:pPr>
      <w:r w:rsidRPr="004410BB">
        <w:rPr>
          <w:color w:val="000000"/>
        </w:rPr>
        <w:t>Zaprimljeno 13.11.2017.g. pod brojem Z-7909/2017 ZABILJEŽBA, DOSUDA, RJEŠENJE TRGOVAČKOG SUDA U OSIJEKU, POSL. BROJ:13 ST-23/14-99 08.11.2017, RJEŠENJE TRGOVAČKOG SUDA U OSIJEKU OD 17. STUDENOG 2017. GODINE  17.11.2017</w:t>
      </w:r>
    </w:p>
    <w:p w:rsidRDefault="004410BB" w:rsidP="004410BB" w:rsidR="004410BB" w:rsidRPr="004410BB">
      <w:pPr>
        <w:pStyle w:val="Odlomakpopisa"/>
        <w:rPr>
          <w:color w:val="000000"/>
        </w:rPr>
      </w:pPr>
    </w:p>
    <w:p w:rsidRDefault="004410BB" w:rsidP="008468A8" w:rsidR="008468A8">
      <w:pPr>
        <w:pStyle w:val="Odlomakpopisa"/>
        <w:numPr>
          <w:ilvl w:val="0"/>
          <w:numId w:val="6"/>
        </w:numPr>
        <w:jc w:val="both"/>
        <w:rPr>
          <w:color w:val="000000"/>
        </w:rPr>
      </w:pPr>
      <w:r w:rsidRPr="004410BB">
        <w:rPr>
          <w:color w:val="000000"/>
        </w:rPr>
        <w:t xml:space="preserve">Zaprimljeno 18.09.2008. broj Z-1942/08. Na temelju ugovora o komisionom/mandatnom kreditu br. 31039854/2008. sa sporazumom o osiguranju novčane tražbine zasnivanjem založnog prava na nekretninama, od 01. rujna 2008.godine, solemniziranog po javnom bilježniku Antunu Novačić, iz Orahovice, pod brojem: OV-4886/2008, dana 18. rujna 2008.godine, uknjižuje se založno pravo na nekretnini u A, kao sporednom ulošku, za iznos od 3.500.000,00 kuna (slovima: </w:t>
      </w:r>
      <w:r w:rsidRPr="008468A8">
        <w:rPr>
          <w:color w:val="000000"/>
        </w:rPr>
        <w:t xml:space="preserve">trimilijunapetstotisućakuna) s rokom vraćanja do 10 godina u što je uključen poček od 3 godine, uz kamatnu stopu u visini od 2,00% godišnje, te uz ostale uvjete </w:t>
      </w:r>
    </w:p>
    <w:p w:rsidRDefault="008468A8" w:rsidP="008468A8" w:rsidR="008468A8" w:rsidRPr="008468A8">
      <w:pPr>
        <w:pStyle w:val="Odlomakpopisa"/>
        <w:rPr>
          <w:color w:val="000000"/>
        </w:rPr>
      </w:pPr>
    </w:p>
    <w:p w:rsidRDefault="008468A8" w:rsidP="008468A8" w:rsidR="008468A8">
      <w:pPr>
        <w:pStyle w:val="Odlomakpopisa"/>
        <w:ind w:left="1080"/>
        <w:jc w:val="center"/>
        <w:rPr>
          <w:color w:val="000000"/>
        </w:rPr>
      </w:pPr>
      <w:r>
        <w:rPr>
          <w:color w:val="000000"/>
        </w:rPr>
        <w:lastRenderedPageBreak/>
        <w:t>3</w:t>
      </w:r>
    </w:p>
    <w:p w:rsidRDefault="008468A8" w:rsidP="008468A8" w:rsidR="008468A8">
      <w:pPr>
        <w:pStyle w:val="Odlomakpopisa"/>
        <w:ind w:left="1080"/>
        <w:jc w:val="center"/>
        <w:rPr>
          <w:color w:val="000000"/>
        </w:rPr>
      </w:pPr>
    </w:p>
    <w:p w:rsidRDefault="004410BB" w:rsidP="00427552" w:rsidR="004410BB" w:rsidRPr="00427552">
      <w:pPr>
        <w:pStyle w:val="Odlomakpopisa"/>
        <w:ind w:left="1080"/>
        <w:jc w:val="both"/>
        <w:rPr>
          <w:color w:val="000000"/>
        </w:rPr>
      </w:pPr>
      <w:r w:rsidRPr="008468A8">
        <w:rPr>
          <w:color w:val="000000"/>
        </w:rPr>
        <w:t xml:space="preserve">utvrđene Ugovorom, za korist: </w:t>
      </w:r>
      <w:r w:rsidRPr="008468A8">
        <w:rPr>
          <w:bCs/>
          <w:color w:val="000000"/>
        </w:rPr>
        <w:t>FOND ZA RAZVOJ I ZAPOŠLJAVANJE, ZAGREB, FRANKOPANSKA 11</w:t>
      </w:r>
    </w:p>
    <w:p w:rsidRDefault="004410BB" w:rsidP="008468A8" w:rsidR="00C76DB2" w:rsidRPr="008468A8">
      <w:pPr>
        <w:pStyle w:val="Odlomakpopisa"/>
        <w:numPr>
          <w:ilvl w:val="0"/>
          <w:numId w:val="6"/>
        </w:numPr>
        <w:jc w:val="both"/>
        <w:rPr>
          <w:color w:val="000000"/>
        </w:rPr>
      </w:pPr>
      <w:r w:rsidRPr="004410BB">
        <w:rPr>
          <w:color w:val="000000"/>
        </w:rPr>
        <w:t xml:space="preserve">Zaprimljeno 18.09.2008. broj Z-1942/08. </w:t>
      </w:r>
      <w:r>
        <w:rPr>
          <w:color w:val="000000"/>
        </w:rPr>
        <w:t>Z</w:t>
      </w:r>
      <w:r w:rsidRPr="004410BB">
        <w:rPr>
          <w:color w:val="000000"/>
        </w:rPr>
        <w:t>abilježuje se da je glavni uložak za hipoteku upisanu pod C-1, zk.ul. 1893 ove k.o</w:t>
      </w:r>
      <w:r>
        <w:rPr>
          <w:color w:val="000000"/>
          <w:sz w:val="15"/>
          <w:szCs w:val="15"/>
        </w:rPr>
        <w:t>.</w:t>
      </w:r>
    </w:p>
    <w:p w:rsidRDefault="008468A8" w:rsidP="008468A8" w:rsidR="008468A8" w:rsidRPr="008468A8">
      <w:pPr>
        <w:pStyle w:val="Odlomakpopisa"/>
        <w:ind w:left="1080"/>
        <w:jc w:val="both"/>
        <w:rPr>
          <w:color w:val="000000"/>
        </w:rPr>
      </w:pPr>
    </w:p>
    <w:p w:rsidRDefault="00427552" w:rsidP="00474AB9" w:rsidR="00474AB9">
      <w:pPr>
        <w:pStyle w:val="Odlomakpopisa"/>
        <w:numPr>
          <w:ilvl w:val="0"/>
          <w:numId w:val="8"/>
        </w:numPr>
        <w:jc w:val="both"/>
      </w:pPr>
      <w:r>
        <w:rPr>
          <w:color w:val="000000"/>
        </w:rPr>
        <w:t xml:space="preserve">Na nekretninama upisanim </w:t>
      </w:r>
      <w:r w:rsidR="00474AB9" w:rsidRPr="00A6778B">
        <w:t xml:space="preserve">u </w:t>
      </w:r>
      <w:r w:rsidR="00474AB9">
        <w:t xml:space="preserve">zk.ul. 2828 k.o. Orahovica i to </w:t>
      </w:r>
      <w:r w:rsidR="00474AB9" w:rsidRPr="00A6778B">
        <w:t>kč.br. 1027 u naravi trafostanica, porta i dvorište sa 1536 m2</w:t>
      </w:r>
    </w:p>
    <w:p w:rsidRDefault="00474AB9" w:rsidP="00474AB9" w:rsidR="00474AB9">
      <w:pPr>
        <w:pStyle w:val="Odlomakpopisa"/>
        <w:ind w:left="1080"/>
        <w:jc w:val="both"/>
      </w:pPr>
    </w:p>
    <w:p w:rsidRDefault="00474AB9" w:rsidP="00474AB9" w:rsidR="00474AB9" w:rsidRPr="00474AB9">
      <w:pPr>
        <w:pStyle w:val="Odlomakpopisa"/>
        <w:numPr>
          <w:ilvl w:val="0"/>
          <w:numId w:val="6"/>
        </w:numPr>
        <w:jc w:val="both"/>
      </w:pPr>
      <w:r w:rsidRPr="00474AB9">
        <w:rPr>
          <w:color w:val="000000"/>
        </w:rPr>
        <w:t>Primljeno: 25. srpnja 2007. godine, broj: Z-1253/07. Na temelju sporazuma o osiguranju novčane tražbine privremenim prijenosom prava vlasništva na nekretnini od 25. srpnja 2007. godine, solemniziranog po Javnom bilježniku Antunu Novačić iz Orahovice, broj: OV-4160/2007. od 25. srpnja 2007. godine i izjave o vraćanju vlasništva od 19. srpnja 2007. godine, zabilježuje se da je prijenos prava vlasništva na nekretninama u A, učinjen radi osiguranja novčane tražbine u iznosu od 13.408.959,14 (slovima: trinaestmilijunačetiristoosamtisućadevetstopedesetdevetkuna 14/100), s pripadajućim kamatama i troškovima, te uz ostale uvjete navedene u sporazumu.</w:t>
      </w:r>
    </w:p>
    <w:p w:rsidRDefault="00474AB9" w:rsidP="00474AB9" w:rsidR="00474AB9">
      <w:pPr>
        <w:pStyle w:val="Odlomakpopisa"/>
        <w:numPr>
          <w:ilvl w:val="0"/>
          <w:numId w:val="6"/>
        </w:numPr>
        <w:jc w:val="both"/>
        <w:rPr>
          <w:color w:val="000000"/>
        </w:rPr>
      </w:pPr>
      <w:r w:rsidRPr="00C76DB2">
        <w:rPr>
          <w:color w:val="000000"/>
        </w:rPr>
        <w:t>Zapriml</w:t>
      </w:r>
      <w:r>
        <w:rPr>
          <w:color w:val="000000"/>
        </w:rPr>
        <w:t xml:space="preserve">jeno 14.05.2014. broj Z-529/14. </w:t>
      </w:r>
      <w:r w:rsidRPr="00C76DB2">
        <w:rPr>
          <w:color w:val="000000"/>
        </w:rPr>
        <w:t>Na temelju rješenja Trgovačkog suda u Osijeku, broj: 13 St-23/14-12., od 06. svibnja 2014. godine, zabilježuje se da je otvoren s</w:t>
      </w:r>
      <w:r w:rsidR="00D22FC2">
        <w:rPr>
          <w:color w:val="000000"/>
        </w:rPr>
        <w:t>tečajni postupak na nekretnini</w:t>
      </w:r>
      <w:r w:rsidRPr="00C76DB2">
        <w:rPr>
          <w:color w:val="000000"/>
        </w:rPr>
        <w:t xml:space="preserve"> u A.</w:t>
      </w:r>
    </w:p>
    <w:p w:rsidRDefault="00474AB9" w:rsidP="00474AB9" w:rsidR="00474AB9">
      <w:pPr>
        <w:pStyle w:val="Odlomakpopisa"/>
        <w:numPr>
          <w:ilvl w:val="0"/>
          <w:numId w:val="6"/>
        </w:numPr>
        <w:jc w:val="both"/>
        <w:rPr>
          <w:color w:val="000000"/>
        </w:rPr>
      </w:pPr>
      <w:r w:rsidRPr="004410BB">
        <w:rPr>
          <w:color w:val="000000"/>
        </w:rPr>
        <w:t>Zaprimljeno 06.10.2014. broj Z-990/14 Na temelju rješenja Trgovačkog suda u Osijeku, broj: 13 ST-23/14-34, od 01. listopada 2014. godine,</w:t>
      </w:r>
      <w:r w:rsidR="00A6629E">
        <w:rPr>
          <w:color w:val="000000"/>
        </w:rPr>
        <w:t xml:space="preserve"> </w:t>
      </w:r>
      <w:r w:rsidRPr="004410BB">
        <w:rPr>
          <w:color w:val="000000"/>
        </w:rPr>
        <w:t>zabilježuje se rješenje o prodaji nekretnine u stečajnom postupku.</w:t>
      </w:r>
    </w:p>
    <w:p w:rsidRDefault="001A3490" w:rsidP="00474AB9" w:rsidR="00474AB9" w:rsidRPr="001A3490">
      <w:pPr>
        <w:pStyle w:val="Odlomakpopisa"/>
        <w:numPr>
          <w:ilvl w:val="0"/>
          <w:numId w:val="6"/>
        </w:numPr>
        <w:jc w:val="both"/>
      </w:pPr>
      <w:r w:rsidRPr="001A3490">
        <w:rPr>
          <w:color w:val="000000"/>
        </w:rPr>
        <w:t>Zaprimljeno 13.11.2017.g. pod brojem Z-7909/2017 ZABILJEŽBA, DOSUDA, RJEŠENJE TRGOVAČKOG SUDA U OSIJEKU OD 17. STUDENOG 2017. GODINE  17.11.2017, RJEŠENJE TRGOVAČKOG SUDA U OSIJEKU, POSL. BROJ:13 ST-23/14-99 08.11.2017</w:t>
      </w:r>
    </w:p>
    <w:p w:rsidRDefault="001A3490" w:rsidP="008468A8" w:rsidR="001A3490" w:rsidRPr="001A3490">
      <w:pPr>
        <w:pStyle w:val="Odlomakpopisa"/>
        <w:numPr>
          <w:ilvl w:val="0"/>
          <w:numId w:val="6"/>
        </w:numPr>
        <w:jc w:val="both"/>
      </w:pPr>
      <w:r w:rsidRPr="001A3490">
        <w:rPr>
          <w:color w:val="000000"/>
        </w:rPr>
        <w:t xml:space="preserve">Zaprimljeno 18.09.2008. broj Z-1942/08. Na temelju ugovora o komisionom/mandatnom kreditu br. 31039854/2008. sa sporazumom o osiguranju novčane tražbine zasnivanjem založnog prava na nekretninama, od 01. rujna 2008.godine, solemniziranog po javnom bilježniku Antunu Novačić, iz Orahovice, pod brojem: OV-4886/2008, dana 18. rujna 2008.godine, uknjižuje se založno pravo na nekretnini u A, kao sporednom ulošku, za iznos od 3.500.000,00 kuna (slovima: trimilijunapetstotisućakuna) s rokom vraćanja do 10 godina u što je uključen poček od 3 godine, uz kamatnu stopu u visini od 2,00% godišnje, te uz ostale uvjete </w:t>
      </w:r>
      <w:r w:rsidRPr="008468A8">
        <w:rPr>
          <w:color w:val="000000"/>
        </w:rPr>
        <w:t>utvrđene Ugovorom, za korist:</w:t>
      </w:r>
      <w:r w:rsidRPr="008468A8">
        <w:rPr>
          <w:b/>
          <w:bCs/>
          <w:color w:val="000000"/>
          <w:sz w:val="15"/>
          <w:szCs w:val="15"/>
        </w:rPr>
        <w:t xml:space="preserve"> </w:t>
      </w:r>
      <w:r w:rsidRPr="008468A8">
        <w:rPr>
          <w:bCs/>
          <w:color w:val="000000"/>
        </w:rPr>
        <w:t>FOND ZA RAZVOJ I ZAPOŠLJAVANJE, ZAGREB, FRANKOPANSKA 11</w:t>
      </w:r>
    </w:p>
    <w:p w:rsidRDefault="001A3490" w:rsidP="00427552" w:rsidR="00C02FBC" w:rsidRPr="00427552">
      <w:pPr>
        <w:pStyle w:val="Odlomakpopisa"/>
        <w:numPr>
          <w:ilvl w:val="0"/>
          <w:numId w:val="6"/>
        </w:numPr>
        <w:jc w:val="both"/>
      </w:pPr>
      <w:r w:rsidRPr="001A3490">
        <w:rPr>
          <w:color w:val="000000"/>
        </w:rPr>
        <w:t xml:space="preserve">Zaprimljeno 18.09.2008. broj Z-1942/08. </w:t>
      </w:r>
      <w:r>
        <w:rPr>
          <w:color w:val="000000"/>
        </w:rPr>
        <w:t>Z</w:t>
      </w:r>
      <w:r w:rsidRPr="001A3490">
        <w:rPr>
          <w:color w:val="000000"/>
        </w:rPr>
        <w:t>abilježuje se da je glavni uložak za hipoteku upisanu pod C-1 zk.ul. 1893 ove k.o.</w:t>
      </w:r>
    </w:p>
    <w:p w:rsidRDefault="00427552" w:rsidP="00427552" w:rsidR="00427552">
      <w:pPr>
        <w:pStyle w:val="Odlomakpopisa"/>
        <w:ind w:left="1080"/>
        <w:jc w:val="both"/>
      </w:pPr>
    </w:p>
    <w:p w:rsidRDefault="00427552" w:rsidP="00C02FBC" w:rsidR="00C02FBC">
      <w:pPr>
        <w:pStyle w:val="Odlomakpopisa"/>
        <w:numPr>
          <w:ilvl w:val="0"/>
          <w:numId w:val="8"/>
        </w:numPr>
        <w:jc w:val="both"/>
      </w:pPr>
      <w:r>
        <w:rPr>
          <w:color w:val="000000"/>
        </w:rPr>
        <w:t xml:space="preserve">Na nekretninama upisanim </w:t>
      </w:r>
      <w:r w:rsidR="00C02FBC">
        <w:t xml:space="preserve">u zk.ul. 1893 k.o. Orahovica i to </w:t>
      </w:r>
      <w:r w:rsidR="00C02FBC" w:rsidRPr="00A6778B">
        <w:t>kč.br. 1025/</w:t>
      </w:r>
      <w:r w:rsidR="00C02FBC">
        <w:t>1 u naravi Riječani sa 20227 m2</w:t>
      </w:r>
    </w:p>
    <w:p w:rsidRDefault="008468A8" w:rsidP="008468A8" w:rsidR="00C02FBC">
      <w:pPr>
        <w:pStyle w:val="Odlomakpopisa"/>
        <w:ind w:left="1080"/>
        <w:jc w:val="center"/>
      </w:pPr>
      <w:r>
        <w:lastRenderedPageBreak/>
        <w:t>4</w:t>
      </w:r>
    </w:p>
    <w:p w:rsidRDefault="008468A8" w:rsidP="008468A8" w:rsidR="008468A8">
      <w:pPr>
        <w:pStyle w:val="Odlomakpopisa"/>
        <w:ind w:left="1080"/>
        <w:jc w:val="center"/>
      </w:pPr>
    </w:p>
    <w:p w:rsidRDefault="008468A8" w:rsidP="008468A8" w:rsidR="008468A8">
      <w:pPr>
        <w:pStyle w:val="Odlomakpopisa"/>
        <w:ind w:left="1080"/>
        <w:jc w:val="center"/>
      </w:pPr>
    </w:p>
    <w:p w:rsidRDefault="00C02FBC" w:rsidP="00C02FBC" w:rsidR="00C02FBC" w:rsidRPr="00C02FBC">
      <w:pPr>
        <w:pStyle w:val="Odlomakpopisa"/>
        <w:numPr>
          <w:ilvl w:val="0"/>
          <w:numId w:val="6"/>
        </w:numPr>
        <w:jc w:val="both"/>
      </w:pPr>
      <w:r w:rsidRPr="00C02FBC">
        <w:rPr>
          <w:color w:val="000000"/>
        </w:rPr>
        <w:t>Primljeno: 25. srpnja 2007. godine, broj: Z-1253/07. Na temelju sporazuma o osiguranju novčane tražbine privremenim prijenosom prava vlasništva na nekretnini od 25. srpnja 2007. godine, solemniziranog po Javnom bilježniku Antunu Novačić iz Orahovice, broj: OV-4160/2007. od 25. srpnja 2007. godine i izjave o vraćanju vlasništva od 19. srpnja 2007. godine, zabilježuje se da je prijenos prava vlasništva na nekretninama u A učinjen radi osiguranja novčane tražbine u iznosu od 13.408.959,14 (slovima: trinaestmilijunačetiristoosamtisućadevetstopedesetdevetkuna 14/100), s pripadajućim kamatama i troškovima, te uz ostale uvjete navedene u sporazumu.</w:t>
      </w:r>
    </w:p>
    <w:p w:rsidRDefault="00C02FBC" w:rsidP="00C02FBC" w:rsidR="00C02FBC" w:rsidRPr="00C02FBC">
      <w:pPr>
        <w:pStyle w:val="Odlomakpopisa"/>
        <w:numPr>
          <w:ilvl w:val="0"/>
          <w:numId w:val="6"/>
        </w:numPr>
        <w:jc w:val="both"/>
      </w:pPr>
      <w:r w:rsidRPr="00C02FBC">
        <w:rPr>
          <w:color w:val="000000"/>
        </w:rPr>
        <w:t>Zaprimljeno 14.05.2014. broj Z-529/14. Na temelju rješenja Trgovačkog suda u Osijeku, broj: 13 St-23/14-12., od 06. svibnja 2014. godine, zabilježuje se da je otvoren stečajni postupak na nekretnini u A.</w:t>
      </w:r>
    </w:p>
    <w:p w:rsidRDefault="00C02FBC" w:rsidP="00C02FBC" w:rsidR="00C02FBC" w:rsidRPr="00C02FBC">
      <w:pPr>
        <w:pStyle w:val="Odlomakpopisa"/>
        <w:numPr>
          <w:ilvl w:val="0"/>
          <w:numId w:val="6"/>
        </w:numPr>
        <w:jc w:val="both"/>
      </w:pPr>
      <w:r w:rsidRPr="00C02FBC">
        <w:rPr>
          <w:color w:val="000000"/>
        </w:rPr>
        <w:t>Zaprimljeno 06.10.2014. broj Z-990/14 Na temelju rješenja Trgovačkog suda u Osijeku, broj: 13 ST-23/14-34, od 01. listopada 2014. godine,</w:t>
      </w:r>
      <w:r w:rsidR="00A6629E">
        <w:rPr>
          <w:color w:val="000000"/>
        </w:rPr>
        <w:t xml:space="preserve"> </w:t>
      </w:r>
      <w:r w:rsidRPr="00C02FBC">
        <w:rPr>
          <w:color w:val="000000"/>
        </w:rPr>
        <w:t>zabilježuje se rješenje o prodaji nekretnine u stečajnom postupku.</w:t>
      </w:r>
    </w:p>
    <w:p w:rsidRDefault="00C02FBC" w:rsidP="00C02FBC" w:rsidR="00C02FBC" w:rsidRPr="00500DFE">
      <w:pPr>
        <w:pStyle w:val="Odlomakpopisa"/>
        <w:numPr>
          <w:ilvl w:val="0"/>
          <w:numId w:val="6"/>
        </w:numPr>
        <w:jc w:val="both"/>
      </w:pPr>
      <w:r w:rsidRPr="00500DFE">
        <w:rPr>
          <w:color w:val="000000"/>
        </w:rPr>
        <w:t>Zaprimljeno 13.11.</w:t>
      </w:r>
      <w:r w:rsidR="00500DFE" w:rsidRPr="00500DFE">
        <w:rPr>
          <w:color w:val="000000"/>
        </w:rPr>
        <w:t xml:space="preserve">2017.g. pod brojem Z-7909/2017 </w:t>
      </w:r>
      <w:r w:rsidRPr="00500DFE">
        <w:rPr>
          <w:color w:val="000000"/>
        </w:rPr>
        <w:t>ZABILJEŽBA, DOSUDA, RJEŠENJE TRGOVAČKOG SUDA U OSIJEKU, POSL. BROJ:13 ST-23/14-99 08.11.2017, RJEŠENJE TRGOVAČKOG SUDA U OSIJEKU OD 17. STUDENOG 2017. GODINE  17.11.2017</w:t>
      </w:r>
    </w:p>
    <w:p w:rsidRDefault="00500DFE" w:rsidP="00C02FBC" w:rsidR="00500DFE" w:rsidRPr="00500DFE">
      <w:pPr>
        <w:pStyle w:val="Odlomakpopisa"/>
        <w:numPr>
          <w:ilvl w:val="0"/>
          <w:numId w:val="6"/>
        </w:numPr>
        <w:jc w:val="both"/>
      </w:pPr>
      <w:r w:rsidRPr="00500DFE">
        <w:rPr>
          <w:color w:val="000000"/>
        </w:rPr>
        <w:t xml:space="preserve">Zaprimljeno 18.09.2008. broj Z-1942/08. Na temelju ugovora o komisionom/mandatnom kreditu br. 31039854/2008. sa sporazumom o osiguranju novčane tražbine zasnivanjem založnog prava na nekretninama, od 01. rujna 2008.godine, solemniziranog po javnom bilježniku Antunu Novačić, iz Orahovice, pod brojem: OV-4886/2008, dana 18. rujna 2008.godine, uknjižuje se založno pravo na nekretnini u A, kao glavnom ulošku, za iznos od 3.500.000,00 kuna (slovima: trimilijunapetstotisućakuna) s rokom vraćanja do 10 godina u što je uključen poček od 3 godine, uz kamatnu stopu u visini od 2,00% godišnje, te uz ostale uvjete utvrđene Ugovorom, za korist: </w:t>
      </w:r>
      <w:r w:rsidRPr="00500DFE">
        <w:rPr>
          <w:bCs/>
          <w:color w:val="000000"/>
        </w:rPr>
        <w:t>FOND ZA RAZVOJ I ZAPOŠLJAVANJE, ZAGREB, FRANKOPANSKA 11</w:t>
      </w:r>
    </w:p>
    <w:p w:rsidRDefault="00500DFE" w:rsidP="00C02FBC" w:rsidR="00500DFE" w:rsidRPr="00500DFE">
      <w:pPr>
        <w:pStyle w:val="Odlomakpopisa"/>
        <w:numPr>
          <w:ilvl w:val="0"/>
          <w:numId w:val="6"/>
        </w:numPr>
        <w:jc w:val="both"/>
      </w:pPr>
      <w:r w:rsidRPr="00500DFE">
        <w:rPr>
          <w:color w:val="000000"/>
        </w:rPr>
        <w:t>Zaprimljeno 18.09.2008. broj Z-1942/08. Zabilježuje se da su sporedni ulošci za hipoteku upisanu pod C-1 zk.ul. 2828 i 3728 ove k.o.</w:t>
      </w:r>
    </w:p>
    <w:p w:rsidRDefault="00500DFE" w:rsidP="008468A8" w:rsidR="00500DFE" w:rsidRPr="00500DFE">
      <w:pPr>
        <w:pStyle w:val="Odlomakpopisa"/>
        <w:numPr>
          <w:ilvl w:val="0"/>
          <w:numId w:val="6"/>
        </w:numPr>
        <w:jc w:val="both"/>
      </w:pPr>
      <w:r w:rsidRPr="00500DFE">
        <w:rPr>
          <w:color w:val="000000"/>
        </w:rPr>
        <w:t xml:space="preserve">Zaprimljeno 11.08.2011. broj Z-736/11. Na temelju ugovora o osnivanju prava građenja, klasa:403-01/11-01/221, urbroj:526-17-02/1-11-3, od 01. kolovoza 2011. godine, uknjižuje se pravo građenja na čbr. 1025/1 upisanoj u A, na rok od dvije </w:t>
      </w:r>
      <w:r w:rsidRPr="008468A8">
        <w:rPr>
          <w:color w:val="000000"/>
        </w:rPr>
        <w:t xml:space="preserve">godine, za korist nositelja prava građenja: </w:t>
      </w:r>
      <w:r w:rsidRPr="008468A8">
        <w:rPr>
          <w:bCs/>
          <w:color w:val="000000"/>
        </w:rPr>
        <w:t>EUROVOĆE ZADRUGA, OIB: 81184729207, ORAHOVICA, RIJEČANI 85</w:t>
      </w:r>
    </w:p>
    <w:p w:rsidRDefault="00500DFE" w:rsidP="00500DFE" w:rsidR="00500DFE">
      <w:pPr>
        <w:pStyle w:val="Odlomakpopisa"/>
        <w:ind w:left="1080"/>
        <w:jc w:val="both"/>
        <w:rPr>
          <w:color w:val="000000"/>
        </w:rPr>
      </w:pPr>
      <w:r w:rsidRPr="00500DFE">
        <w:rPr>
          <w:color w:val="000000"/>
        </w:rPr>
        <w:t>Zabilježuje se da je pravo građenja upisano u novi Zk uložak broj 4243 ove kat. općine.</w:t>
      </w:r>
    </w:p>
    <w:p w:rsidRDefault="003A7349" w:rsidP="00500DFE" w:rsidR="003A7349">
      <w:pPr>
        <w:pStyle w:val="Odlomakpopisa"/>
        <w:ind w:left="1080"/>
        <w:jc w:val="both"/>
        <w:rPr>
          <w:color w:val="000000"/>
        </w:rPr>
      </w:pPr>
    </w:p>
    <w:p w:rsidRDefault="00427552" w:rsidP="003A7349" w:rsidR="003A7349">
      <w:pPr>
        <w:pStyle w:val="Odlomakpopisa"/>
        <w:numPr>
          <w:ilvl w:val="0"/>
          <w:numId w:val="8"/>
        </w:numPr>
        <w:jc w:val="both"/>
      </w:pPr>
      <w:r>
        <w:rPr>
          <w:color w:val="000000"/>
        </w:rPr>
        <w:t xml:space="preserve">Na nekretninama upisanim </w:t>
      </w:r>
      <w:r w:rsidR="003A7349" w:rsidRPr="00A6778B">
        <w:t>u</w:t>
      </w:r>
      <w:r w:rsidR="003A7349">
        <w:t xml:space="preserve"> zk.ul. 304 k.o. Orahovica i to </w:t>
      </w:r>
      <w:r w:rsidR="003A7349" w:rsidRPr="00A6778B">
        <w:t>kč.br. 1031/2 u naravi Mlin i dvorište u dugom polju sa 496 m2</w:t>
      </w:r>
    </w:p>
    <w:p w:rsidRDefault="003A7349" w:rsidP="003A7349" w:rsidR="003A7349">
      <w:pPr>
        <w:pStyle w:val="Odlomakpopisa"/>
        <w:ind w:left="1080"/>
        <w:jc w:val="both"/>
      </w:pPr>
    </w:p>
    <w:p w:rsidRDefault="008468A8" w:rsidP="008468A8" w:rsidR="008468A8">
      <w:pPr>
        <w:pStyle w:val="Odlomakpopisa"/>
        <w:ind w:left="1080"/>
        <w:jc w:val="center"/>
      </w:pPr>
      <w:r>
        <w:lastRenderedPageBreak/>
        <w:t>5</w:t>
      </w:r>
    </w:p>
    <w:p w:rsidRDefault="008468A8" w:rsidP="008468A8" w:rsidR="008468A8">
      <w:pPr>
        <w:pStyle w:val="Odlomakpopisa"/>
        <w:ind w:left="1080"/>
        <w:jc w:val="center"/>
      </w:pPr>
    </w:p>
    <w:p w:rsidRDefault="008468A8" w:rsidP="008468A8" w:rsidR="008468A8">
      <w:pPr>
        <w:pStyle w:val="Odlomakpopisa"/>
        <w:ind w:left="1080"/>
        <w:jc w:val="center"/>
      </w:pPr>
    </w:p>
    <w:p w:rsidRDefault="003A7349" w:rsidP="003A7349" w:rsidR="003A7349" w:rsidRPr="003A7349">
      <w:pPr>
        <w:pStyle w:val="Odlomakpopisa"/>
        <w:numPr>
          <w:ilvl w:val="0"/>
          <w:numId w:val="6"/>
        </w:numPr>
        <w:jc w:val="both"/>
      </w:pPr>
      <w:r w:rsidRPr="003A7349">
        <w:rPr>
          <w:color w:val="000000"/>
        </w:rPr>
        <w:t>Zaprimljeno 14.05.2014. broj Z-529/14. Na temelju rješenja Trgovačkog suda u Osijeku, broj: 13 St-23/14-12., od 06. svibnja 2014. godine, zabilježuje se da je otvoren stečajni postupak na nekretnini u A.</w:t>
      </w:r>
    </w:p>
    <w:p w:rsidRDefault="003A7349" w:rsidP="003A7349" w:rsidR="003A7349" w:rsidRPr="00D83137">
      <w:pPr>
        <w:pStyle w:val="Odlomakpopisa"/>
        <w:numPr>
          <w:ilvl w:val="0"/>
          <w:numId w:val="6"/>
        </w:numPr>
        <w:jc w:val="both"/>
      </w:pPr>
      <w:r w:rsidRPr="00D83137">
        <w:rPr>
          <w:color w:val="000000"/>
        </w:rPr>
        <w:t>Zaprimljeno 06.10.2014. broj Z-990/14</w:t>
      </w:r>
      <w:r w:rsidR="00D83137" w:rsidRPr="00D83137">
        <w:rPr>
          <w:color w:val="000000"/>
        </w:rPr>
        <w:t xml:space="preserve"> Na temelju rješenja Trgovačkog suda u Osijeku, broj: 13 ST-23/14-34, od 01. listopada 2014. </w:t>
      </w:r>
      <w:r w:rsidR="00A6629E">
        <w:rPr>
          <w:color w:val="000000"/>
        </w:rPr>
        <w:t xml:space="preserve"> g</w:t>
      </w:r>
      <w:r w:rsidR="00D83137" w:rsidRPr="00D83137">
        <w:rPr>
          <w:color w:val="000000"/>
        </w:rPr>
        <w:t>odine,</w:t>
      </w:r>
      <w:r w:rsidR="00A6629E">
        <w:rPr>
          <w:color w:val="000000"/>
        </w:rPr>
        <w:t xml:space="preserve"> </w:t>
      </w:r>
      <w:r w:rsidR="00D83137" w:rsidRPr="00D83137">
        <w:rPr>
          <w:color w:val="000000"/>
        </w:rPr>
        <w:t>zabilježuje se rješenje o prodaji nekretnine u stečajnom postupku.</w:t>
      </w:r>
    </w:p>
    <w:p w:rsidRDefault="00D83137" w:rsidP="003A7349" w:rsidR="00D83137" w:rsidRPr="00D83137">
      <w:pPr>
        <w:pStyle w:val="Odlomakpopisa"/>
        <w:numPr>
          <w:ilvl w:val="0"/>
          <w:numId w:val="6"/>
        </w:numPr>
        <w:jc w:val="both"/>
      </w:pPr>
      <w:r w:rsidRPr="00D83137">
        <w:rPr>
          <w:color w:val="000000"/>
        </w:rPr>
        <w:t>Zaprimljeno 13.11.2017.g. pod brojem Z-7909/2017 ZABILJEŽBA, DOSUDA, RJEŠENJE TRGOVAČKOG SUDA U OSIJEKU, POSL. BROJ:13 ST-23/14-99 08.11.2017, RJEŠENJE TRGOVAČKOG SUDA U OSIJEKU OD 17. STUDENOG 2017. GODINE  17.11.2017</w:t>
      </w:r>
    </w:p>
    <w:p w:rsidRDefault="00D83137" w:rsidP="003A7349" w:rsidR="00D83137" w:rsidRPr="00D83137">
      <w:pPr>
        <w:pStyle w:val="Odlomakpopisa"/>
        <w:numPr>
          <w:ilvl w:val="0"/>
          <w:numId w:val="6"/>
        </w:numPr>
        <w:jc w:val="both"/>
      </w:pPr>
      <w:r w:rsidRPr="00D83137">
        <w:rPr>
          <w:color w:val="000000"/>
        </w:rPr>
        <w:t>Zaprimljeno 08.04.2009. broj Z-459/09. zabilježuje se da je glavni uložak za hipoteku upisanu pod C-2 u zk. ul. br. 2790 k.o. Orahovica.</w:t>
      </w:r>
    </w:p>
    <w:p w:rsidRDefault="00D83137" w:rsidP="003A7349" w:rsidR="00D83137" w:rsidRPr="00D83137">
      <w:pPr>
        <w:pStyle w:val="Odlomakpopisa"/>
        <w:numPr>
          <w:ilvl w:val="0"/>
          <w:numId w:val="6"/>
        </w:numPr>
        <w:jc w:val="both"/>
      </w:pPr>
      <w:r w:rsidRPr="00D83137">
        <w:rPr>
          <w:color w:val="000000"/>
        </w:rPr>
        <w:t>Zaprimljeno 08.04.2009. broj Z-459/09. Na temelju Dodatka br. 02/09. Ugovoru o kreditu br. 31034557/2007. sa Sporazumom o osiguranju novčane tražbine zasnivanjem založnog prava na nekretninama od 30. ožujka 2009. godine, solemniziranog po Javnom bilježniku Antunu Novačić iz Orahovice, broj: OV-1314/2009. od 08. travnja 2009. godine, uknjižuje se pravo zaloga na nekretnini u A, za iznos od 1.000.000,00 kuna (slovima: milijunkuna), s rokom vraćanja do 16.04.2010. godine i kamatnu stopu u visini od 10,50% godišnje, te uz ostale uvjete navedene u dodatku i ugovoru, za korist:</w:t>
      </w:r>
      <w:r>
        <w:rPr>
          <w:color w:val="000000"/>
        </w:rPr>
        <w:t xml:space="preserve"> </w:t>
      </w:r>
      <w:r w:rsidRPr="00D83137">
        <w:rPr>
          <w:bCs/>
          <w:color w:val="000000"/>
        </w:rPr>
        <w:t>H-ABDUCO D.O.O., OIB: 13667298928, ZAGREB, SLAVONSKA AVENIJA 6A</w:t>
      </w:r>
    </w:p>
    <w:p w:rsidRDefault="00D83137" w:rsidP="003A7349" w:rsidR="00D83137" w:rsidRPr="00D83137">
      <w:pPr>
        <w:pStyle w:val="Odlomakpopisa"/>
        <w:numPr>
          <w:ilvl w:val="0"/>
          <w:numId w:val="6"/>
        </w:numPr>
        <w:jc w:val="both"/>
      </w:pPr>
      <w:r w:rsidRPr="00D83137">
        <w:rPr>
          <w:color w:val="000000"/>
        </w:rPr>
        <w:t>Zaprimljeno 27.01.2017.g. pod brojem Z-673/2017 UKNJIŽBA, USTUPANJE ZALOŽNOG PRAVA, UGOVOR O CESIJI OD 15.12.2016. GODINE, SOLEMINIZRAN PO JAVNOM BILJEŽNIKU NIKOLI TADIĆ IZ ZAGREBA, POSLOVNI BROJ: OV-6586/16, 15.12.2016, uknjižuje se ustupanje založnog prava sa dosadašnjeg vjerovnika za korist:</w:t>
      </w:r>
      <w:r w:rsidRPr="00D83137">
        <w:rPr>
          <w:b/>
          <w:bCs/>
          <w:color w:val="000000"/>
        </w:rPr>
        <w:t xml:space="preserve"> </w:t>
      </w:r>
      <w:r w:rsidRPr="00D83137">
        <w:rPr>
          <w:bCs/>
          <w:color w:val="000000"/>
        </w:rPr>
        <w:t>ADRIATIC ASSETS D.O.O. ZA USLUGE, OIB: 18846383988, RADNIČKA CESTA 80, 10000 ZAGREB</w:t>
      </w:r>
    </w:p>
    <w:p w:rsidRDefault="00D83137" w:rsidP="008468A8" w:rsidR="00D83137" w:rsidRPr="00D83137">
      <w:pPr>
        <w:pStyle w:val="Odlomakpopisa"/>
        <w:numPr>
          <w:ilvl w:val="0"/>
          <w:numId w:val="6"/>
        </w:numPr>
        <w:jc w:val="both"/>
      </w:pPr>
      <w:r w:rsidRPr="00D83137">
        <w:rPr>
          <w:color w:val="000000"/>
        </w:rPr>
        <w:t xml:space="preserve">Zaprimljeno 15.06.2010. broj Z-649/10. na temelju ugovora o kreditu broj:7769-51007471, sa Sporazumom o osiguranju novčane tražbine, od 31. svibnja 2010. godine, solemniziranog po javnom bilježniku Antunu Novačić iz Orahovice, broj: OV-2591/2010. godine, od 15. lipnja 2010. godine i članka 347 st. 3 Zakona o vlasništvu i drugim stvarnim pravima, zabilježuje se obveza brisanja hipoteka </w:t>
      </w:r>
      <w:r w:rsidRPr="008468A8">
        <w:rPr>
          <w:color w:val="000000"/>
        </w:rPr>
        <w:t>upisanih na nekretnini u A, pod brojem: Z-2481/08., od 18. studenog 2008. godine, Z-459/09., od 08. travnja 2009. godine, Z-841/09., od 19. lipnja 2009. godine i Z- 893/09., od 02. srpnja 2009. godine, kao i hipoteke koja će biti upisana temeljem ovog Ugovora.</w:t>
      </w:r>
    </w:p>
    <w:p w:rsidRDefault="00B17240" w:rsidP="00D83137" w:rsidR="00D83137" w:rsidRPr="00B17240">
      <w:pPr>
        <w:pStyle w:val="Odlomakpopisa"/>
        <w:numPr>
          <w:ilvl w:val="0"/>
          <w:numId w:val="6"/>
        </w:numPr>
        <w:jc w:val="both"/>
      </w:pPr>
      <w:r w:rsidRPr="00B17240">
        <w:rPr>
          <w:color w:val="000000"/>
        </w:rPr>
        <w:t>Zaprimljeno 15.06.2010. broj Z-649/10. Zabilježuje se da je glavni uložak za hipoteku upisanu pod C rbr.6. zk.ul. 3736 k.o. Orahovica.</w:t>
      </w:r>
    </w:p>
    <w:p w:rsidRDefault="00B17240" w:rsidP="00D83137" w:rsidR="008468A8" w:rsidRPr="008468A8">
      <w:pPr>
        <w:pStyle w:val="Odlomakpopisa"/>
        <w:numPr>
          <w:ilvl w:val="0"/>
          <w:numId w:val="6"/>
        </w:numPr>
        <w:jc w:val="both"/>
      </w:pPr>
      <w:r w:rsidRPr="00B17240">
        <w:rPr>
          <w:color w:val="000000"/>
        </w:rPr>
        <w:t>Zaprimljeno 15.06.2010. broj Z-649/10. Na temelju ugovora o kreditu broj:7769-51007471, sa Sporazumom o osiguranju novčane tražbine, od 31. svibnja 2010. godine, solemnizirano po javnom bilježniku Antunu Novačić iz Orahovice, broj: OV-</w:t>
      </w:r>
    </w:p>
    <w:p w:rsidRDefault="008468A8" w:rsidP="008468A8" w:rsidR="008468A8">
      <w:pPr>
        <w:pStyle w:val="Odlomakpopisa"/>
        <w:ind w:left="1080"/>
        <w:jc w:val="center"/>
        <w:rPr>
          <w:color w:val="000000"/>
        </w:rPr>
      </w:pPr>
      <w:r>
        <w:rPr>
          <w:color w:val="000000"/>
        </w:rPr>
        <w:lastRenderedPageBreak/>
        <w:t>6</w:t>
      </w:r>
    </w:p>
    <w:p w:rsidRDefault="008468A8" w:rsidP="008468A8" w:rsidR="008468A8">
      <w:pPr>
        <w:pStyle w:val="Odlomakpopisa"/>
        <w:ind w:left="1080"/>
        <w:jc w:val="center"/>
        <w:rPr>
          <w:color w:val="000000"/>
        </w:rPr>
      </w:pPr>
    </w:p>
    <w:p w:rsidRDefault="00B17240" w:rsidP="008468A8" w:rsidR="00B17240" w:rsidRPr="00B17240">
      <w:pPr>
        <w:pStyle w:val="Odlomakpopisa"/>
        <w:ind w:left="1080"/>
        <w:jc w:val="both"/>
      </w:pPr>
      <w:r w:rsidRPr="00B17240">
        <w:rPr>
          <w:color w:val="000000"/>
        </w:rPr>
        <w:t>2591/2010. godine, od 15. lipnja 2010. godine, uknjižuje se založno pravo na nekretninama u A,</w:t>
      </w:r>
      <w:r>
        <w:rPr>
          <w:color w:val="000000"/>
        </w:rPr>
        <w:t xml:space="preserve"> za iznos od 1.873.000,00 EUR-a </w:t>
      </w:r>
      <w:r w:rsidRPr="00B17240">
        <w:rPr>
          <w:color w:val="000000"/>
        </w:rPr>
        <w:t>(slovima:jedanmilijuniosamstosedamdesettritisućeeura) u protuvrijednosti kuna prema srednjem tečaju Banke za EUR važećem na dan korištenja kredita, uz kamatnu stopu u visini 6m Euribor-a+5,70% marže godišnje, te uz ostale uvjete navedene u Ugovoru, za korist:</w:t>
      </w:r>
      <w:r>
        <w:rPr>
          <w:color w:val="000000"/>
        </w:rPr>
        <w:t xml:space="preserve"> </w:t>
      </w:r>
      <w:r w:rsidRPr="00B17240">
        <w:rPr>
          <w:bCs/>
          <w:color w:val="000000"/>
        </w:rPr>
        <w:t>H-ABDUCO D.O.O., OIB: 13667298928, ZAGREB, SLAVONSKA AVENIJA 6A</w:t>
      </w:r>
    </w:p>
    <w:p w:rsidRDefault="00B17240" w:rsidP="00B17240" w:rsidR="00C02FBC" w:rsidRPr="00B17240">
      <w:pPr>
        <w:pStyle w:val="Odlomakpopisa"/>
        <w:numPr>
          <w:ilvl w:val="0"/>
          <w:numId w:val="6"/>
        </w:numPr>
        <w:jc w:val="both"/>
      </w:pPr>
      <w:r w:rsidRPr="00B17240">
        <w:rPr>
          <w:color w:val="000000"/>
        </w:rPr>
        <w:t xml:space="preserve">Zaprimljeno 27.01.2017.g. pod brojem Z-673/2017 UKNJIŽBA, USTUPANJE ZALOŽNOG PRAVA, UGOVOR O CESIJI OD 15.12.2016. GODINE, SOLEMINIZRAN PO JAVNOM BILJEŽNIKU NIKOLI TADIĆ IZ ZAGREBA, POSLOVNI BROJ: OV-6586/16, 15.12.2016, uknjižuje se ustupanje založnog prava sa dosadašnjeg vjerovnika za korist: </w:t>
      </w:r>
      <w:r w:rsidRPr="00B17240">
        <w:rPr>
          <w:bCs/>
          <w:color w:val="000000"/>
        </w:rPr>
        <w:t>ADRIATIC ASSETS D.O.O. ZA USLUGE, OIB: 18846383988, RADNIČKA CESTA 80, 10000 ZAGREB</w:t>
      </w:r>
    </w:p>
    <w:p w:rsidRDefault="00B17240" w:rsidP="00C0101F" w:rsidR="00B17240" w:rsidRPr="00613D7D">
      <w:pPr>
        <w:pStyle w:val="Odlomakpopisa"/>
        <w:numPr>
          <w:ilvl w:val="0"/>
          <w:numId w:val="6"/>
        </w:numPr>
        <w:jc w:val="both"/>
      </w:pPr>
      <w:r w:rsidRPr="00B17240">
        <w:rPr>
          <w:color w:val="000000"/>
        </w:rPr>
        <w:t>Zaprimljeno 12.07.2010. broj Z-738/10. Na temelju Aneksa IV Ugovora o kreditiranju pripreme roba za izvoz i izvoz roba - revolving kredit iz programa HBOR-a broj:122/05 5001501-31026299 sa Sporazumom o osiguranju novčane tražbine zasnivanjem založnog prava na nekretninama koje su upisane u zemljišne knjige i Sporazuma o osiguranju novčane tražbine zasnivanjem založnog prava na pokretinama - gotovih proizvoda (lebdeće založno pravno osiguranje), te na plastenicima i opremi, od 02. srpnja 2010. godine, solemniziranog po Javnom bilježniku Antunu Novačić, iz Orahovice, pod brojem: OV-2954/2010., dana 12. srpnja 2010. godine, uknjižuje se založno pravo na nekretnini u A, kao sporednom ulošku, za iznos od 6.000.000,00 kuna (slovima: šestmilijunakuna) uvećano za pripadajuće kamate i sve ostale troškove, za korist:</w:t>
      </w:r>
      <w:r w:rsidR="00613D7D">
        <w:rPr>
          <w:color w:val="000000"/>
        </w:rPr>
        <w:t xml:space="preserve"> HYPO ALPE-ADRIA BANK D.D., OIB 14036333877, ZAGREB, SLAVONSKA AVENIJA 6</w:t>
      </w:r>
    </w:p>
    <w:p w:rsidRDefault="00613D7D" w:rsidP="00C0101F" w:rsidR="00613D7D" w:rsidRPr="00613D7D">
      <w:pPr>
        <w:pStyle w:val="Odlomakpopisa"/>
        <w:numPr>
          <w:ilvl w:val="0"/>
          <w:numId w:val="6"/>
        </w:numPr>
        <w:jc w:val="both"/>
      </w:pPr>
      <w:r w:rsidRPr="00613D7D">
        <w:rPr>
          <w:color w:val="000000"/>
        </w:rPr>
        <w:t xml:space="preserve">Zaprimljeno 12.07.2010. broj Z-738/10. </w:t>
      </w:r>
      <w:r>
        <w:rPr>
          <w:color w:val="000000"/>
        </w:rPr>
        <w:t xml:space="preserve"> Z</w:t>
      </w:r>
      <w:r w:rsidRPr="00613D7D">
        <w:rPr>
          <w:color w:val="000000"/>
        </w:rPr>
        <w:t>abilježuje se da je glavni uložak za hipoteku upisanu pod C rbr.7. zk.ul. 3736 k.o. Orahovica.</w:t>
      </w:r>
    </w:p>
    <w:p w:rsidRDefault="00613D7D" w:rsidP="008468A8" w:rsidR="00156C01" w:rsidRPr="00D83137">
      <w:pPr>
        <w:pStyle w:val="Odlomakpopisa"/>
        <w:numPr>
          <w:ilvl w:val="0"/>
          <w:numId w:val="6"/>
        </w:numPr>
        <w:jc w:val="both"/>
      </w:pPr>
      <w:r w:rsidRPr="00156C01">
        <w:rPr>
          <w:color w:val="000000"/>
        </w:rPr>
        <w:t xml:space="preserve">Zaprimljeno 11.04.2017.g. pod brojem Z-2910/2017 UKNJIŽBA, USTUPANJE ZALOŽNOG PRAVA, UGOVOR O USTUPU TRAŽBINE SOLEMNIZIRANOG PO JAVNOM BILJEŽNIKU MLADENU MATOŠ IZ ZAGREBA, POD POSL. BR. OV-6836/14 OD 05. 06. 2014. 05.06.2014, ANEKS UGOVORA O USTUPU </w:t>
      </w:r>
      <w:r w:rsidRPr="008468A8">
        <w:rPr>
          <w:color w:val="000000"/>
        </w:rPr>
        <w:t>TRAŽBINE, SOLEMNIZIRANOG PO JAVNOM BILJEŽNIKU MLADENU JEŽEK IZ ZAGREBA, POD POSL. BR. OV-962/17 22.02.2017, UGOVOR O CESIJI SOLEMNIZIRAN PO JAVNOM BILJEŽNIKU NIKOLI TADIĆ IZ ZAGREBA POD BROJEM: OV-6586/16 15.12.2016</w:t>
      </w:r>
      <w:r w:rsidR="00156C01" w:rsidRPr="008468A8">
        <w:rPr>
          <w:bCs/>
          <w:color w:val="000000"/>
        </w:rPr>
        <w:t xml:space="preserve"> </w:t>
      </w:r>
      <w:r w:rsidR="00EB37CE" w:rsidRPr="008468A8">
        <w:rPr>
          <w:bCs/>
          <w:color w:val="000000"/>
        </w:rPr>
        <w:t>ADRIATIC ASSETS D.O.O.</w:t>
      </w:r>
      <w:r w:rsidR="00156C01" w:rsidRPr="008468A8">
        <w:rPr>
          <w:bCs/>
          <w:color w:val="000000"/>
        </w:rPr>
        <w:t>, OIB: 18846383988,</w:t>
      </w:r>
      <w:r w:rsidR="00EB37CE" w:rsidRPr="008468A8">
        <w:rPr>
          <w:bCs/>
          <w:color w:val="000000"/>
        </w:rPr>
        <w:t xml:space="preserve"> ZAGREB, RADNIČKA CESTA 80</w:t>
      </w:r>
    </w:p>
    <w:p w:rsidRDefault="00156C01" w:rsidP="00613D7D" w:rsidR="00613D7D" w:rsidRPr="00156C01">
      <w:pPr>
        <w:pStyle w:val="Odlomakpopisa"/>
        <w:numPr>
          <w:ilvl w:val="0"/>
          <w:numId w:val="6"/>
        </w:numPr>
        <w:jc w:val="both"/>
      </w:pPr>
      <w:r w:rsidRPr="00156C01">
        <w:rPr>
          <w:color w:val="000000"/>
        </w:rPr>
        <w:t>Zaprimljeno 11.03.2011. broj Z-231/11. Zabilježuje se da je glavni uložak za hipoteku upisanu pod C rbr.8. zk.ul. 3736 k.o. Orahovica.</w:t>
      </w:r>
      <w:r w:rsidR="00613D7D" w:rsidRPr="00156C01">
        <w:rPr>
          <w:color w:val="000000"/>
        </w:rPr>
        <w:t xml:space="preserve"> </w:t>
      </w:r>
    </w:p>
    <w:p w:rsidRDefault="00156C01" w:rsidP="00613D7D" w:rsidR="008468A8" w:rsidRPr="008468A8">
      <w:pPr>
        <w:pStyle w:val="Odlomakpopisa"/>
        <w:numPr>
          <w:ilvl w:val="0"/>
          <w:numId w:val="6"/>
        </w:numPr>
        <w:jc w:val="both"/>
      </w:pPr>
      <w:r w:rsidRPr="00156C01">
        <w:rPr>
          <w:color w:val="000000"/>
        </w:rPr>
        <w:t xml:space="preserve">Zaprimljeno 11.03.2011. broj Z-231/11. Na temelju ugovora o kreditu broj:776-51009277 sa sporazumom o osiguranju novčane tražbine, od 09. ožujka 2011. godine, solemniziranog po Javnom bilježniku Antunu Novačić, iz Orahovice, pod brojem:OV-803/2011., dana 10. ožujka 2011. godine i čl. 347.st.3. Zakona o </w:t>
      </w:r>
    </w:p>
    <w:p w:rsidRDefault="008468A8" w:rsidP="008468A8" w:rsidR="008468A8">
      <w:pPr>
        <w:pStyle w:val="Odlomakpopisa"/>
        <w:ind w:left="1080"/>
        <w:jc w:val="center"/>
        <w:rPr>
          <w:color w:val="000000"/>
        </w:rPr>
      </w:pPr>
      <w:r>
        <w:rPr>
          <w:color w:val="000000"/>
        </w:rPr>
        <w:lastRenderedPageBreak/>
        <w:t>7</w:t>
      </w:r>
    </w:p>
    <w:p w:rsidRDefault="008468A8" w:rsidP="008468A8" w:rsidR="008468A8">
      <w:pPr>
        <w:pStyle w:val="Odlomakpopisa"/>
        <w:ind w:left="1080"/>
        <w:jc w:val="center"/>
        <w:rPr>
          <w:color w:val="000000"/>
        </w:rPr>
      </w:pPr>
    </w:p>
    <w:p w:rsidRDefault="008468A8" w:rsidP="008468A8" w:rsidR="008468A8">
      <w:pPr>
        <w:pStyle w:val="Odlomakpopisa"/>
        <w:ind w:left="1080"/>
        <w:jc w:val="center"/>
        <w:rPr>
          <w:color w:val="000000"/>
        </w:rPr>
      </w:pPr>
    </w:p>
    <w:p w:rsidRDefault="00156C01" w:rsidP="008468A8" w:rsidR="00156C01" w:rsidRPr="00156C01">
      <w:pPr>
        <w:pStyle w:val="Odlomakpopisa"/>
        <w:ind w:left="1080"/>
        <w:jc w:val="both"/>
      </w:pPr>
      <w:r w:rsidRPr="00156C01">
        <w:rPr>
          <w:color w:val="000000"/>
        </w:rPr>
        <w:t>vlasništvu i drugim stvarnim pravima, zabilježuje se obveza brisanja hipoteka upisanih na nekretnini u A pod Z-459/09, Z-649/10, Z-738/10, kao i hipoteke koja je upisana temeljem ovog ugovora.</w:t>
      </w:r>
    </w:p>
    <w:p w:rsidRDefault="00156C01" w:rsidP="00156C01" w:rsidR="00156C01" w:rsidRPr="00B17240">
      <w:pPr>
        <w:pStyle w:val="Odlomakpopisa"/>
        <w:numPr>
          <w:ilvl w:val="0"/>
          <w:numId w:val="6"/>
        </w:numPr>
        <w:jc w:val="both"/>
      </w:pPr>
      <w:r w:rsidRPr="00156C01">
        <w:rPr>
          <w:color w:val="000000"/>
        </w:rPr>
        <w:t>Zaprimljeno 11.03.2011. broj Z-231/11. Na temelju ugovora o kreditu broj:776-51009277 sa sporazumom o osiguranju novčane tražbine, od 09. ožujka 2011. godine, solemniziranog po Javnom bilježniku Antunu Novačić, iz Orahovice, pod brojem:OV-803/2011., dana 10. ožujka 2011. godine, uknjižuje se založno pravo na nekretnini u A, za iznos od 675.000,00 EUR (slovima: šesto sedamdeset pet tisuća eura) u kunskoj protuvrijednosti po srednjem tečaju Hypo Alpe-Adria-Bank dd, uvećano za pripadajuću kamatu i sve ostale troškove navedene u ugovoru i sporazumu, za korist:</w:t>
      </w:r>
      <w:r w:rsidRPr="00156C01">
        <w:rPr>
          <w:bCs/>
          <w:color w:val="000000"/>
        </w:rPr>
        <w:t xml:space="preserve"> </w:t>
      </w:r>
      <w:r w:rsidRPr="00B17240">
        <w:rPr>
          <w:bCs/>
          <w:color w:val="000000"/>
        </w:rPr>
        <w:t>H-ABDUCO D.O.O., OIB: 13667298928, ZAGREB, SLAVONSKA AVENIJA 6A</w:t>
      </w:r>
    </w:p>
    <w:p w:rsidRDefault="00156C01" w:rsidP="00156C01" w:rsidR="00156C01" w:rsidRPr="00D83137">
      <w:pPr>
        <w:pStyle w:val="Odlomakpopisa"/>
        <w:numPr>
          <w:ilvl w:val="0"/>
          <w:numId w:val="6"/>
        </w:numPr>
        <w:jc w:val="both"/>
      </w:pPr>
      <w:r w:rsidRPr="00156C01">
        <w:rPr>
          <w:color w:val="000000"/>
        </w:rPr>
        <w:t>Zaprimljeno 27.01.2017.g. pod brojem Z-673/2017 UKNJIŽBA, USTUPANJE ZALOŽNOG PRAVA, UGOVOR O CESIJI OD 15.12.2016. GODINE, SOLEMINIZRAN PO JAVNOM BILJEŽNIKU NIKOLI TADIĆ IZ ZAGREBA, POSLOVNI BROJ: OV-6586/16, 15.12.2016, uknjižuje se ustupanje založnog prava sa dosadašnjeg vjerovnika za korist:</w:t>
      </w:r>
      <w:r>
        <w:rPr>
          <w:color w:val="000000"/>
        </w:rPr>
        <w:t xml:space="preserve"> </w:t>
      </w:r>
      <w:r w:rsidRPr="00D83137">
        <w:rPr>
          <w:bCs/>
          <w:color w:val="000000"/>
        </w:rPr>
        <w:t>ADRIATIC ASSETS D.O.O. ZA USLUGE, OIB: 18846383988, RADNIČKA CESTA 80, 10000 ZAGREB</w:t>
      </w:r>
    </w:p>
    <w:p w:rsidRDefault="00156C01" w:rsidP="00156C01" w:rsidR="00156C01" w:rsidRPr="00156C01">
      <w:pPr>
        <w:pStyle w:val="Odlomakpopisa"/>
        <w:numPr>
          <w:ilvl w:val="0"/>
          <w:numId w:val="6"/>
        </w:numPr>
        <w:jc w:val="both"/>
      </w:pPr>
      <w:r w:rsidRPr="00156C01">
        <w:rPr>
          <w:color w:val="000000"/>
        </w:rPr>
        <w:t>Zaprimljeno 11.03.2011. broj Z-232/11. Zabilježuje se da je glavni uložak za hipoteku upisanu pod C rbr. 9. u zk. ul. br. 3736 k.o. Orahovica.</w:t>
      </w:r>
    </w:p>
    <w:p w:rsidRDefault="00156C01" w:rsidP="008468A8" w:rsidR="00405402" w:rsidRPr="00156C01">
      <w:pPr>
        <w:pStyle w:val="Odlomakpopisa"/>
        <w:numPr>
          <w:ilvl w:val="0"/>
          <w:numId w:val="6"/>
        </w:numPr>
        <w:jc w:val="both"/>
      </w:pPr>
      <w:r w:rsidRPr="00156C01">
        <w:rPr>
          <w:color w:val="000000"/>
        </w:rPr>
        <w:t>Zaprimljeno 11.03.2011. broj Z-232/11. Na temelju Ugovora o kreditu broj: 776-51009280. sa sporazumom o osiguranju novčane tražbine od 09. ožujka 2011. godine, solemniziranog po Javnom bilježniku Antunu Novačić iz Orahovice, Trg plemenitih Mihalovića 3, pod brojem: OV-809/2011., dana 10. ožujka 2011. godine i odredbe članka 347. st. 3. Zakona o vlasništvu i drugim stvarnim pravima, zabilježuje se obveza brisanja hipoteka upisanih na nekretninama u A, pod poslovnim brojevima: Z-459/09., Z-649/10., Z-738/10., kao i hipoteke koja je upisana temeljem ovoga ugovora.</w:t>
      </w:r>
    </w:p>
    <w:p w:rsidRDefault="00156C01" w:rsidP="00144783" w:rsidR="00144783" w:rsidRPr="00144783">
      <w:pPr>
        <w:pStyle w:val="Odlomakpopisa"/>
        <w:numPr>
          <w:ilvl w:val="0"/>
          <w:numId w:val="6"/>
        </w:numPr>
        <w:jc w:val="both"/>
      </w:pPr>
      <w:r w:rsidRPr="00144783">
        <w:rPr>
          <w:color w:val="000000"/>
        </w:rPr>
        <w:t>Zaprimljeno 11.03.2011. broj Z-232/11</w:t>
      </w:r>
      <w:r w:rsidR="00144783" w:rsidRPr="00144783">
        <w:rPr>
          <w:color w:val="000000"/>
        </w:rPr>
        <w:t xml:space="preserve"> Na temelju Ugovora o kreditu broj: 776-51009280. sa sporazumom o osiguranju novčane tražbine od 09. ožujka 2011. godine, solemniziranog po Javnom bilježniku Antunu Novačić iz Orahovice, Trg plemenitih Mihalovića 3, pod brojem: OV-809/2011., dana 10. ožujka 2011. godine, uknjižuje se pravo zaloga na nekretninama u A, za iznos od 1.350.000,00 EUR (slovima: milijuntristopedesettisućaEUR), u kunskoj protuvrijednosti po srednjem tečaju Hypo Alpe-Adria-Bank d.d., uvećano za pripadajuću kamatu i sve ostale troškove, te uz ostale uvjete navedene u ugovoru i sporazumu, za korist: </w:t>
      </w:r>
      <w:r w:rsidR="00144783" w:rsidRPr="00B17240">
        <w:rPr>
          <w:bCs/>
          <w:color w:val="000000"/>
        </w:rPr>
        <w:t>H-ABDUCO D.O.O., OIB: 13667298928, ZAGREB, SLAVONSKA AVENIJA 6A</w:t>
      </w:r>
      <w:r w:rsidR="00144783" w:rsidRPr="00144783">
        <w:rPr>
          <w:color w:val="000000"/>
          <w:sz w:val="15"/>
          <w:szCs w:val="15"/>
        </w:rPr>
        <w:t xml:space="preserve"> </w:t>
      </w:r>
    </w:p>
    <w:p w:rsidRDefault="00144783" w:rsidP="00144783" w:rsidR="008468A8" w:rsidRPr="008468A8">
      <w:pPr>
        <w:pStyle w:val="Odlomakpopisa"/>
        <w:numPr>
          <w:ilvl w:val="0"/>
          <w:numId w:val="6"/>
        </w:numPr>
        <w:jc w:val="both"/>
      </w:pPr>
      <w:r w:rsidRPr="00144783">
        <w:rPr>
          <w:color w:val="000000"/>
        </w:rPr>
        <w:t xml:space="preserve">Zaprimljeno 27.01.2017.g. pod brojem Z-673/2017 UKNJIŽBA, USTUPANJE ZALOŽNOG PRAVA, UGOVOR O CESIJI OD 15.12.2016. GODINE, SOLEMINIZRAN PO JAVNOM BILJEŽNIKU NIKOLI TADIĆ IZ ZAGREBA, POSLOVNI BROJ: OV-6586/16, 15.12.2016, uknjižuje se ustupanje založnog prava </w:t>
      </w:r>
    </w:p>
    <w:p w:rsidRDefault="008468A8" w:rsidP="008468A8" w:rsidR="008468A8">
      <w:pPr>
        <w:pStyle w:val="Odlomakpopisa"/>
        <w:ind w:left="1080"/>
        <w:jc w:val="center"/>
        <w:rPr>
          <w:color w:val="000000"/>
        </w:rPr>
      </w:pPr>
      <w:r>
        <w:rPr>
          <w:color w:val="000000"/>
        </w:rPr>
        <w:lastRenderedPageBreak/>
        <w:t>8</w:t>
      </w:r>
    </w:p>
    <w:p w:rsidRDefault="008468A8" w:rsidP="000C56F4" w:rsidR="008468A8" w:rsidRPr="000C56F4">
      <w:pPr>
        <w:rPr>
          <w:color w:val="000000"/>
        </w:rPr>
      </w:pPr>
    </w:p>
    <w:p w:rsidRDefault="00144783" w:rsidP="008468A8" w:rsidR="00144783" w:rsidRPr="00144783">
      <w:pPr>
        <w:pStyle w:val="Odlomakpopisa"/>
        <w:ind w:left="1080"/>
        <w:jc w:val="both"/>
      </w:pPr>
      <w:r w:rsidRPr="00144783">
        <w:rPr>
          <w:color w:val="000000"/>
        </w:rPr>
        <w:t>sa dosadašnjeg vjerovnika za korist:</w:t>
      </w:r>
      <w:r w:rsidRPr="00144783">
        <w:rPr>
          <w:bCs/>
          <w:color w:val="000000"/>
        </w:rPr>
        <w:t xml:space="preserve"> </w:t>
      </w:r>
      <w:r w:rsidRPr="00D83137">
        <w:rPr>
          <w:bCs/>
          <w:color w:val="000000"/>
        </w:rPr>
        <w:t>ADRIATIC ASSETS D.O.O. ZA USLUGE, OIB: 18846383988, RADNIČKA CESTA 80, 10000 ZAGREB</w:t>
      </w:r>
    </w:p>
    <w:p w:rsidRDefault="00144783" w:rsidP="00144783" w:rsidR="00144783" w:rsidRPr="00144783">
      <w:pPr>
        <w:pStyle w:val="Odlomakpopisa"/>
        <w:numPr>
          <w:ilvl w:val="0"/>
          <w:numId w:val="6"/>
        </w:numPr>
        <w:jc w:val="both"/>
      </w:pPr>
      <w:r w:rsidRPr="00144783">
        <w:rPr>
          <w:color w:val="000000"/>
        </w:rPr>
        <w:t xml:space="preserve">Zaprimljeno 21.01.2014. broj Z-60/14. Na temelju ovosudnog rješenja broj: Ovr-26/14-2., od 20. siječnja 2014 . godine, predbilježuje se založno pravo na nekretnini u A, radi osiguranja novčane tražbine za iznos od: </w:t>
      </w:r>
    </w:p>
    <w:p w:rsidRDefault="00144783" w:rsidP="00525B58" w:rsidR="00144783" w:rsidRPr="00144783">
      <w:pPr>
        <w:pStyle w:val="Odlomakpopisa"/>
        <w:ind w:left="1080"/>
        <w:jc w:val="both"/>
        <w:rPr>
          <w:color w:val="000000"/>
        </w:rPr>
      </w:pPr>
      <w:r w:rsidRPr="00144783">
        <w:rPr>
          <w:color w:val="000000"/>
        </w:rPr>
        <w:t>458.060,90 kn (slovima:četristopedesetosamtisućašezdesetkunaidevedesetlipa), zajedno sa zakonskom zateznom kamatom na taj iznos po stopi od 12% godišnje počev od 01.01.2014. godine, a u slučaju njene promjene po stopi koja odgovara stopi HNB koja je važila posljednjeg dana prethodnog tromjesečja, uvećanoj za 5 postotnih poena, do isplate,</w:t>
      </w:r>
    </w:p>
    <w:p w:rsidRDefault="00144783" w:rsidP="00144783" w:rsidR="00144783" w:rsidRPr="00144783">
      <w:pPr>
        <w:pStyle w:val="Odlomakpopisa"/>
        <w:ind w:left="1080"/>
        <w:jc w:val="both"/>
        <w:rPr>
          <w:color w:val="000000"/>
        </w:rPr>
      </w:pPr>
      <w:r w:rsidRPr="00144783">
        <w:rPr>
          <w:color w:val="000000"/>
        </w:rPr>
        <w:t xml:space="preserve"> </w:t>
      </w:r>
      <w:r w:rsidRPr="00144783">
        <w:rPr>
          <w:color w:val="000000"/>
        </w:rPr>
        <w:br/>
      </w:r>
      <w:r>
        <w:rPr>
          <w:color w:val="000000"/>
        </w:rPr>
        <w:t>850.264,58kn</w:t>
      </w:r>
      <w:r w:rsidRPr="00144783">
        <w:rPr>
          <w:color w:val="000000"/>
        </w:rPr>
        <w:t>(slovima:osamstopedesettisućadvjestošezde</w:t>
      </w:r>
      <w:r>
        <w:rPr>
          <w:color w:val="000000"/>
        </w:rPr>
        <w:t xml:space="preserve">setčetirikuneipedesetosamlipa), </w:t>
      </w:r>
      <w:r w:rsidRPr="00144783">
        <w:rPr>
          <w:color w:val="000000"/>
        </w:rPr>
        <w:t xml:space="preserve">zajedno sa zakonskom zateznom kamatom na taj iznos po stopi od 12% godišnje počev od 01.01.2014. godine, a u slučaju njene promjene po stopi koja odgovara eskontnoj stopi HNB koja je važila posljednjeg dana prethodnog tromjesečja, uvećanoj za 5 postotnih poena, do isplate, </w:t>
      </w:r>
    </w:p>
    <w:p w:rsidRDefault="00144783" w:rsidP="00144783" w:rsidR="00144783" w:rsidRPr="00144783">
      <w:pPr>
        <w:pStyle w:val="Odlomakpopisa"/>
        <w:ind w:left="1080"/>
        <w:jc w:val="both"/>
        <w:rPr>
          <w:color w:val="000000"/>
        </w:rPr>
      </w:pPr>
      <w:r w:rsidRPr="00144783">
        <w:rPr>
          <w:color w:val="000000"/>
        </w:rPr>
        <w:br/>
      </w:r>
      <w:r w:rsidR="00525B58">
        <w:rPr>
          <w:color w:val="000000"/>
        </w:rPr>
        <w:t>71.951,29kn</w:t>
      </w:r>
      <w:r w:rsidRPr="00144783">
        <w:rPr>
          <w:color w:val="000000"/>
        </w:rPr>
        <w:t>(slovima:sedamdesetjednatisućadevetstopedesetjednakunaidvadesetdeve</w:t>
      </w:r>
      <w:r w:rsidR="00525B58">
        <w:rPr>
          <w:color w:val="000000"/>
        </w:rPr>
        <w:t>tlipa),</w:t>
      </w:r>
      <w:r w:rsidRPr="00144783">
        <w:rPr>
          <w:color w:val="000000"/>
        </w:rPr>
        <w:t>zajedno sa zakonskom zateznom kamatom na taj iznos po stopi od 12% godišnje počev od 01.01.2014. godine, a u slučaju njene promjene po stopi koja odgovara eskontnoj stopi HNB koja je važila posljednjeg dana prethodnog tromjesečja, uvećanoj za 5 postotnih poena, do isplate,</w:t>
      </w:r>
    </w:p>
    <w:p w:rsidRDefault="00525B58" w:rsidP="00144783" w:rsidR="00144783" w:rsidRPr="00144783">
      <w:pPr>
        <w:pStyle w:val="Odlomakpopisa"/>
        <w:ind w:left="108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br/>
      </w:r>
      <w:r w:rsidR="00144783" w:rsidRPr="00144783">
        <w:rPr>
          <w:color w:val="000000"/>
        </w:rPr>
        <w:t>350,00 kn (slovima:</w:t>
      </w:r>
      <w:r w:rsidR="00A6629E">
        <w:rPr>
          <w:color w:val="000000"/>
        </w:rPr>
        <w:t xml:space="preserve"> </w:t>
      </w:r>
      <w:r w:rsidR="00144783" w:rsidRPr="00144783">
        <w:rPr>
          <w:color w:val="000000"/>
        </w:rPr>
        <w:t>tristopedestkuna), zajedno sa zeteznom kamatom na taj iznos po stopi od 12% godišnje počev od 01.01.2014. godine, a u slučaju njene promjene po stopi koja odgovara eskontnoj stopi HNB koja je važila posljednjeg dana prethodnog tromjesečja uvećanoj za 5 postotnih poena, sve do isplate,</w:t>
      </w:r>
    </w:p>
    <w:p w:rsidRDefault="00525B58" w:rsidP="00405402" w:rsidR="001B28FD">
      <w:pPr>
        <w:pStyle w:val="Odlomakpopisa"/>
        <w:ind w:left="1080"/>
        <w:jc w:val="both"/>
        <w:rPr>
          <w:bCs/>
          <w:color w:val="000000"/>
        </w:rPr>
      </w:pPr>
      <w:r>
        <w:rPr>
          <w:color w:val="000000"/>
        </w:rPr>
        <w:br/>
      </w:r>
      <w:r w:rsidR="00144783" w:rsidRPr="00144783">
        <w:rPr>
          <w:color w:val="000000"/>
        </w:rPr>
        <w:t>2.700,00 kn (slovima:</w:t>
      </w:r>
      <w:r w:rsidR="00A6629E">
        <w:rPr>
          <w:color w:val="000000"/>
        </w:rPr>
        <w:t xml:space="preserve"> </w:t>
      </w:r>
      <w:r w:rsidR="00144783" w:rsidRPr="00144783">
        <w:rPr>
          <w:color w:val="000000"/>
        </w:rPr>
        <w:t>dvijetisućesedamstokuna), zajedno sa zeteznom kamatom na taj iznos po stopi od 12% godišnje počev od 01.01.2014. godine, a u slučaju njene promjene po stopi koja odgovara eskontnoj stopi HNB koja je važila posljednjeg dana prethodnog tromjesečja uvećanoj za 5 postotnih poena, sve do isplate, kao i radi osiguranja naplate troškova ovog postupka osiguranja u iznosu od 13.834,00 kn (slovima:</w:t>
      </w:r>
      <w:r w:rsidR="00A6629E">
        <w:rPr>
          <w:color w:val="000000"/>
        </w:rPr>
        <w:t xml:space="preserve"> </w:t>
      </w:r>
      <w:r w:rsidR="00144783" w:rsidRPr="00144783">
        <w:rPr>
          <w:color w:val="000000"/>
        </w:rPr>
        <w:t>trinaesttisućaosmstotridesetčetirikuna), za korist:</w:t>
      </w:r>
      <w:r w:rsidRPr="00525B58">
        <w:rPr>
          <w:b/>
          <w:bCs/>
          <w:color w:val="000000"/>
          <w:sz w:val="15"/>
          <w:szCs w:val="15"/>
        </w:rPr>
        <w:t xml:space="preserve"> </w:t>
      </w:r>
      <w:r w:rsidRPr="00525B58">
        <w:rPr>
          <w:bCs/>
          <w:color w:val="000000"/>
        </w:rPr>
        <w:t>REPUBLIKA HRVATSKA-MINISTARSTVO FINANCIJA-POREZNA UPRAVA PODRUČNI URED OSIJEK, OSIJEK</w:t>
      </w:r>
    </w:p>
    <w:p w:rsidRDefault="00525B58" w:rsidP="008468A8" w:rsidR="001B28FD" w:rsidRPr="008468A8">
      <w:pPr>
        <w:pStyle w:val="Odlomakpopisa"/>
        <w:numPr>
          <w:ilvl w:val="0"/>
          <w:numId w:val="6"/>
        </w:numPr>
        <w:jc w:val="both"/>
        <w:rPr>
          <w:color w:val="000000"/>
          <w:sz w:val="15"/>
          <w:szCs w:val="15"/>
        </w:rPr>
      </w:pPr>
      <w:r w:rsidRPr="00525B58">
        <w:rPr>
          <w:color w:val="000000"/>
          <w:sz w:val="15"/>
          <w:szCs w:val="15"/>
        </w:rPr>
        <w:t xml:space="preserve"> </w:t>
      </w:r>
      <w:r w:rsidRPr="001B28FD">
        <w:rPr>
          <w:color w:val="000000"/>
        </w:rPr>
        <w:t>Zaprimljeno 21.01.2014. broj Z-60/14.  Zabilježuje se ovršivost naprijed navedene novčane tražbine.</w:t>
      </w:r>
      <w:r w:rsidR="001B28FD" w:rsidRPr="001B28FD">
        <w:t xml:space="preserve"> </w:t>
      </w:r>
    </w:p>
    <w:p w:rsidRDefault="008468A8" w:rsidP="008468A8" w:rsidR="008468A8">
      <w:pPr>
        <w:jc w:val="both"/>
        <w:rPr>
          <w:color w:val="000000"/>
          <w:sz w:val="15"/>
          <w:szCs w:val="15"/>
        </w:rPr>
      </w:pPr>
    </w:p>
    <w:p w:rsidRDefault="008468A8" w:rsidP="008468A8" w:rsidR="008468A8">
      <w:pPr>
        <w:jc w:val="both"/>
        <w:rPr>
          <w:color w:val="000000"/>
          <w:sz w:val="15"/>
          <w:szCs w:val="15"/>
        </w:rPr>
      </w:pPr>
    </w:p>
    <w:p w:rsidRDefault="008468A8" w:rsidP="008468A8" w:rsidR="008468A8">
      <w:pPr>
        <w:jc w:val="both"/>
        <w:rPr>
          <w:color w:val="000000"/>
          <w:sz w:val="15"/>
          <w:szCs w:val="15"/>
        </w:rPr>
      </w:pPr>
    </w:p>
    <w:p w:rsidRDefault="008468A8" w:rsidP="008468A8" w:rsidR="008468A8" w:rsidRPr="008468A8">
      <w:pPr>
        <w:jc w:val="center"/>
        <w:rPr>
          <w:color w:val="000000"/>
        </w:rPr>
      </w:pPr>
      <w:r>
        <w:rPr>
          <w:color w:val="000000"/>
        </w:rPr>
        <w:lastRenderedPageBreak/>
        <w:t>9</w:t>
      </w:r>
    </w:p>
    <w:p w:rsidRDefault="00427552" w:rsidP="00EC5E92" w:rsidR="00EC5E92" w:rsidRPr="00EC5E92">
      <w:pPr>
        <w:pStyle w:val="Odlomakpopisa"/>
        <w:numPr>
          <w:ilvl w:val="0"/>
          <w:numId w:val="8"/>
        </w:numPr>
        <w:jc w:val="both"/>
      </w:pPr>
      <w:r>
        <w:rPr>
          <w:color w:val="000000"/>
        </w:rPr>
        <w:t xml:space="preserve">Na nekretninama upisanim </w:t>
      </w:r>
      <w:r w:rsidR="001B28FD" w:rsidRPr="00EC5E92">
        <w:rPr>
          <w:bCs/>
          <w:color w:val="000000"/>
        </w:rPr>
        <w:t xml:space="preserve">u zk.ul. 2790 k.o. Orahovica i to </w:t>
      </w:r>
      <w:r w:rsidR="001B28FD" w:rsidRPr="00A6778B">
        <w:t>kč.br. 1031/1 u naravi Livada Kućište sa 12854 m2</w:t>
      </w:r>
      <w:r w:rsidR="001B28FD">
        <w:t xml:space="preserve">, </w:t>
      </w:r>
      <w:r w:rsidR="001B28FD" w:rsidRPr="00A6778B">
        <w:t>kč.br. 1032/1 u naravi Livada Kućište sa 4053 m2</w:t>
      </w:r>
      <w:r w:rsidR="001B28FD">
        <w:t xml:space="preserve">, </w:t>
      </w:r>
      <w:r w:rsidR="001B28FD" w:rsidRPr="00A6778B">
        <w:t>kč.br. 1032/2 u naravi Livada Kućište sa 5676 m2</w:t>
      </w:r>
      <w:r w:rsidR="001B28FD">
        <w:t xml:space="preserve">, </w:t>
      </w:r>
      <w:r w:rsidR="001B28FD" w:rsidRPr="00A6778B">
        <w:t>kč.br. 1033 u na</w:t>
      </w:r>
      <w:r w:rsidR="001B28FD">
        <w:t>ravi Dvorište Kućište sa 306 m2</w:t>
      </w:r>
      <w:r w:rsidR="00EC5E92" w:rsidRPr="00EC5E92">
        <w:rPr>
          <w:color w:val="000000"/>
        </w:rPr>
        <w:t xml:space="preserve"> </w:t>
      </w:r>
    </w:p>
    <w:p w:rsidRDefault="00EC5E92" w:rsidP="00EC5E92" w:rsidR="00EC5E92" w:rsidRPr="003A7349">
      <w:pPr>
        <w:pStyle w:val="Odlomakpopisa"/>
        <w:numPr>
          <w:ilvl w:val="0"/>
          <w:numId w:val="6"/>
        </w:numPr>
        <w:jc w:val="both"/>
      </w:pPr>
      <w:r w:rsidRPr="00EC5E92">
        <w:rPr>
          <w:color w:val="000000"/>
        </w:rPr>
        <w:t>Zaprimljeno 14.05.2014. broj Z-529/14. Na temelju rješenja Trgovačkog suda u Osijeku, broj: 13 St-23/14-12., od 06. svibnja 2014. godine, zabilježuje se da je otvoren stečajni postupak na nekretnini u A.</w:t>
      </w:r>
    </w:p>
    <w:p w:rsidRDefault="00EC5E92" w:rsidP="00EC5E92" w:rsidR="00EC5E92" w:rsidRPr="00D83137">
      <w:pPr>
        <w:pStyle w:val="Odlomakpopisa"/>
        <w:numPr>
          <w:ilvl w:val="0"/>
          <w:numId w:val="6"/>
        </w:numPr>
        <w:jc w:val="both"/>
      </w:pPr>
      <w:r w:rsidRPr="00D83137">
        <w:rPr>
          <w:color w:val="000000"/>
        </w:rPr>
        <w:t>Zaprimljeno 06.10.2014. broj Z-990/14 Na temelju rješenja Trgovačkog suda u Osijeku, broj: 13 ST-23/14-34, od 01. listopada 2014. godine,</w:t>
      </w:r>
      <w:r w:rsidR="00A6629E">
        <w:rPr>
          <w:color w:val="000000"/>
        </w:rPr>
        <w:t xml:space="preserve"> </w:t>
      </w:r>
      <w:r w:rsidRPr="00D83137">
        <w:rPr>
          <w:color w:val="000000"/>
        </w:rPr>
        <w:t>zabilježuje se rješenje o prodaji nekretnine u stečajnom postupku.</w:t>
      </w:r>
    </w:p>
    <w:p w:rsidRDefault="00EC5E92" w:rsidP="00EC5E92" w:rsidR="00EC5E92" w:rsidRPr="00D83137">
      <w:pPr>
        <w:pStyle w:val="Odlomakpopisa"/>
        <w:numPr>
          <w:ilvl w:val="0"/>
          <w:numId w:val="6"/>
        </w:numPr>
        <w:jc w:val="both"/>
      </w:pPr>
      <w:r w:rsidRPr="00D83137">
        <w:rPr>
          <w:color w:val="000000"/>
        </w:rPr>
        <w:t>Zaprimljeno 13.11.2017.g. pod brojem Z-7909/2017 ZABILJEŽBA, DOSUDA, RJEŠENJE TRGOVAČKOG SUDA U OSIJEKU, POSL. BROJ:13 ST-23/14-99 08.11.2017, RJEŠENJE TRGOVAČKOG SUDA U OSIJEKU OD 17. STUDENOG 2017. GODINE  </w:t>
      </w:r>
      <w:r w:rsidR="00A6629E">
        <w:rPr>
          <w:color w:val="000000"/>
        </w:rPr>
        <w:t xml:space="preserve"> </w:t>
      </w:r>
      <w:r w:rsidRPr="00D83137">
        <w:rPr>
          <w:color w:val="000000"/>
        </w:rPr>
        <w:t>17.11.2017</w:t>
      </w:r>
    </w:p>
    <w:p w:rsidRDefault="00EC5E92" w:rsidP="00EC5E92" w:rsidR="00EC5E92" w:rsidRPr="00D83137">
      <w:pPr>
        <w:pStyle w:val="Odlomakpopisa"/>
        <w:numPr>
          <w:ilvl w:val="0"/>
          <w:numId w:val="6"/>
        </w:numPr>
        <w:jc w:val="both"/>
      </w:pPr>
      <w:r w:rsidRPr="00D83137">
        <w:rPr>
          <w:color w:val="000000"/>
        </w:rPr>
        <w:t xml:space="preserve">Zaprimljeno 08.04.2009. broj Z-459/09. </w:t>
      </w:r>
      <w:r w:rsidR="00516A40">
        <w:rPr>
          <w:color w:val="000000"/>
        </w:rPr>
        <w:t>zabilježuje se da je sporedni</w:t>
      </w:r>
      <w:r w:rsidRPr="00D83137">
        <w:rPr>
          <w:color w:val="000000"/>
        </w:rPr>
        <w:t xml:space="preserve"> uložak za hipoteku up</w:t>
      </w:r>
      <w:r w:rsidR="00516A40">
        <w:rPr>
          <w:color w:val="000000"/>
        </w:rPr>
        <w:t>isanu pod C-2 u zk. ul. br. 304</w:t>
      </w:r>
      <w:r w:rsidRPr="00D83137">
        <w:rPr>
          <w:color w:val="000000"/>
        </w:rPr>
        <w:t xml:space="preserve"> k.o. Orahovica.</w:t>
      </w:r>
    </w:p>
    <w:p w:rsidRDefault="00EC5E92" w:rsidP="00EC5E92" w:rsidR="00EC5E92" w:rsidRPr="00D83137">
      <w:pPr>
        <w:pStyle w:val="Odlomakpopisa"/>
        <w:numPr>
          <w:ilvl w:val="0"/>
          <w:numId w:val="6"/>
        </w:numPr>
        <w:jc w:val="both"/>
      </w:pPr>
      <w:r w:rsidRPr="00D83137">
        <w:rPr>
          <w:color w:val="000000"/>
        </w:rPr>
        <w:t>Zaprimljeno 08.04.2009. broj Z-459/09. Na temelju Dodatka br. 02/09. Ugovoru o kreditu br. 31034557/2007. sa Sporazumom o osiguranju novčane tražbine zasnivanjem založnog prava na nekretninama od 30. ožujka 2009. godine, solemniziranog po Javnom bilježniku Antunu Novačić iz Orahovice, broj: OV-1314/2009. od 08. travnja 2009. godine, uknjižuje se pravo zaloga na nekretnini u A, za iznos od 1.000.000,00 kuna (slovima: milijunkuna), s rokom vraćanja do 16.04.2010. godine i kamatnu stopu u visini od 10,50% godišnje, te uz ostale uvjete navedene u dodatku i ugovoru, za korist:</w:t>
      </w:r>
      <w:r>
        <w:rPr>
          <w:color w:val="000000"/>
        </w:rPr>
        <w:t xml:space="preserve"> </w:t>
      </w:r>
      <w:r w:rsidRPr="00D83137">
        <w:rPr>
          <w:bCs/>
          <w:color w:val="000000"/>
        </w:rPr>
        <w:t>H-ABDUCO D.O.O., OIB: 13667298928, ZAGREB, SLAVONSKA AVENIJA 6A</w:t>
      </w:r>
    </w:p>
    <w:p w:rsidRDefault="00EC5E92" w:rsidP="008468A8" w:rsidR="00405402" w:rsidRPr="008468A8">
      <w:pPr>
        <w:pStyle w:val="Odlomakpopisa"/>
        <w:numPr>
          <w:ilvl w:val="0"/>
          <w:numId w:val="6"/>
        </w:numPr>
        <w:jc w:val="both"/>
      </w:pPr>
      <w:r w:rsidRPr="00D83137">
        <w:rPr>
          <w:color w:val="000000"/>
        </w:rPr>
        <w:t xml:space="preserve">Zaprimljeno 27.01.2017.g. pod brojem Z-673/2017 UKNJIŽBA, USTUPANJE ZALOŽNOG PRAVA, UGOVOR O CESIJI OD 15.12.2016. GODINE, SOLEMINIZRAN PO JAVNOM BILJEŽNIKU NIKOLI TADIĆ IZ ZAGREBA, POSLOVNI BROJ: OV-6586/16, 15.12.2016, uknjižuje se ustupanje založnog prava </w:t>
      </w:r>
    </w:p>
    <w:p w:rsidRDefault="00EC5E92" w:rsidP="00405402" w:rsidR="00EC5E92" w:rsidRPr="00D83137">
      <w:pPr>
        <w:pStyle w:val="Odlomakpopisa"/>
        <w:ind w:left="1080"/>
        <w:jc w:val="both"/>
      </w:pPr>
      <w:r w:rsidRPr="00D83137">
        <w:rPr>
          <w:color w:val="000000"/>
        </w:rPr>
        <w:t>sa dosadašnjeg vjerovnika za korist:</w:t>
      </w:r>
      <w:r w:rsidRPr="00D83137">
        <w:rPr>
          <w:b/>
          <w:bCs/>
          <w:color w:val="000000"/>
        </w:rPr>
        <w:t xml:space="preserve"> </w:t>
      </w:r>
      <w:r w:rsidRPr="00D83137">
        <w:rPr>
          <w:bCs/>
          <w:color w:val="000000"/>
        </w:rPr>
        <w:t>ADRIATIC ASSETS D.O.O. ZA USLUGE, OIB: 18846383988, RADNIČKA CESTA 80, 10000 ZAGREB</w:t>
      </w:r>
    </w:p>
    <w:p w:rsidRDefault="00EC5E92" w:rsidP="00EC5E92" w:rsidR="00EC5E92" w:rsidRPr="00D83137">
      <w:pPr>
        <w:pStyle w:val="Odlomakpopisa"/>
        <w:numPr>
          <w:ilvl w:val="0"/>
          <w:numId w:val="6"/>
        </w:numPr>
        <w:jc w:val="both"/>
      </w:pPr>
      <w:r w:rsidRPr="00D83137">
        <w:rPr>
          <w:color w:val="000000"/>
        </w:rPr>
        <w:t>Zaprimljeno 15.06.2010. broj Z-649/10. na temelju ugovora o kreditu broj:7769-51007471, sa Sporazumom o osiguranju novčane tražbine, od 31. svibnja 2010. godine, solemniziranog po javnom bilježniku Antunu Novačić iz Orahovice, broj: OV-2591/2010. godine, od 15. lipnja 2010. godine i članka 347 st. 3 Zakona o vlasništvu i drugim stvarnim pravima, zabilježuje se obveza brisanja hipoteka upisanih na nekretnini u A, pod brojem: Z-2481/08., od 18. studenog 2008. godine, Z-459/09., od 08. travnja 2009. godine, Z-841/09., od 19. lipnja 2009. godine i Z- 893/09., od 02. srpnja 2009. godine, kao i hipoteke koja će biti upisana temeljem ovog Ugovora.</w:t>
      </w:r>
    </w:p>
    <w:p w:rsidRDefault="00EC5E92" w:rsidP="00427552" w:rsidR="008468A8" w:rsidRPr="000C56F4">
      <w:pPr>
        <w:pStyle w:val="Odlomakpopisa"/>
        <w:numPr>
          <w:ilvl w:val="0"/>
          <w:numId w:val="6"/>
        </w:numPr>
        <w:jc w:val="both"/>
      </w:pPr>
      <w:r w:rsidRPr="00B17240">
        <w:rPr>
          <w:color w:val="000000"/>
        </w:rPr>
        <w:t>Zaprimljeno 15.06.2010. broj Z-649/10. Zabilježuje se da je glavni uložak za hipoteku upisanu pod C rbr.6. zk.ul. 3736 k.o. Orahovica.</w:t>
      </w:r>
    </w:p>
    <w:p w:rsidRDefault="000C56F4" w:rsidP="000C56F4" w:rsidR="000C56F4">
      <w:pPr>
        <w:jc w:val="center"/>
      </w:pPr>
      <w:r>
        <w:lastRenderedPageBreak/>
        <w:t>10</w:t>
      </w:r>
    </w:p>
    <w:p w:rsidRDefault="000C56F4" w:rsidP="000C56F4" w:rsidR="000C56F4" w:rsidRPr="00B17240">
      <w:pPr>
        <w:jc w:val="center"/>
      </w:pPr>
    </w:p>
    <w:p w:rsidRDefault="00EC5E92" w:rsidP="00EC5E92" w:rsidR="00EC5E92" w:rsidRPr="00B17240">
      <w:pPr>
        <w:pStyle w:val="Odlomakpopisa"/>
        <w:numPr>
          <w:ilvl w:val="0"/>
          <w:numId w:val="6"/>
        </w:numPr>
        <w:jc w:val="both"/>
      </w:pPr>
      <w:r w:rsidRPr="00B17240">
        <w:rPr>
          <w:color w:val="000000"/>
        </w:rPr>
        <w:t>Zaprimljeno 15.06.2010. broj Z-649/10. Na temelju ugovora o kreditu broj:7769-51007471, sa Sporazumom o osiguranju novčane tražbine, od 31. svibnja 2010. godine, solemnizirano po javnom bilježniku Antunu Novačić iz Orahovice, broj: OV-2591/2010. godine, od 15. lipnja 2010. godine, uknjižuje se založno pravo na nekretninama u A,</w:t>
      </w:r>
      <w:r>
        <w:rPr>
          <w:color w:val="000000"/>
        </w:rPr>
        <w:t xml:space="preserve"> za iznos od 1.873.000,00 EUR-a </w:t>
      </w:r>
      <w:r w:rsidRPr="00B17240">
        <w:rPr>
          <w:color w:val="000000"/>
        </w:rPr>
        <w:t>(slovima:</w:t>
      </w:r>
      <w:r w:rsidR="00A6629E">
        <w:rPr>
          <w:color w:val="000000"/>
        </w:rPr>
        <w:t xml:space="preserve"> </w:t>
      </w:r>
      <w:r w:rsidRPr="00B17240">
        <w:rPr>
          <w:color w:val="000000"/>
        </w:rPr>
        <w:t>jedanmilijuniosamstosedamdesettritisućeeura) u protuvrijednosti kuna prema srednjem tečaju Banke za EUR važećem na dan korištenja kredita, uz kamatnu stopu u visini 6m Euribor-a+5,70% marže godišnje, te uz ostale uvjete navedene u Ugovoru, za korist:</w:t>
      </w:r>
      <w:r>
        <w:rPr>
          <w:color w:val="000000"/>
        </w:rPr>
        <w:t xml:space="preserve"> </w:t>
      </w:r>
      <w:r w:rsidRPr="00B17240">
        <w:rPr>
          <w:bCs/>
          <w:color w:val="000000"/>
        </w:rPr>
        <w:t>H-ABDUCO D.O.O., OIB: 13667298928, ZAGREB, SLAVONSKA AVENIJA 6A</w:t>
      </w:r>
    </w:p>
    <w:p w:rsidRDefault="00EC5E92" w:rsidP="00EC5E92" w:rsidR="00EC5E92" w:rsidRPr="00B17240">
      <w:pPr>
        <w:pStyle w:val="Odlomakpopisa"/>
        <w:numPr>
          <w:ilvl w:val="0"/>
          <w:numId w:val="6"/>
        </w:numPr>
        <w:jc w:val="both"/>
      </w:pPr>
      <w:r w:rsidRPr="00B17240">
        <w:rPr>
          <w:color w:val="000000"/>
        </w:rPr>
        <w:t xml:space="preserve">Zaprimljeno 27.01.2017.g. pod brojem Z-673/2017 UKNJIŽBA, USTUPANJE ZALOŽNOG PRAVA, UGOVOR O CESIJI OD 15.12.2016. GODINE, SOLEMINIZRAN PO JAVNOM BILJEŽNIKU NIKOLI TADIĆ IZ ZAGREBA, POSLOVNI BROJ: OV-6586/16, 15.12.2016, uknjižuje se ustupanje založnog prava sa dosadašnjeg vjerovnika za korist: </w:t>
      </w:r>
      <w:r w:rsidRPr="00B17240">
        <w:rPr>
          <w:bCs/>
          <w:color w:val="000000"/>
        </w:rPr>
        <w:t>ADRIATIC ASSETS D.O.O. ZA USLUGE, OIB: 18846383988, RADNIČKA CESTA 80, 10000 ZAGREB</w:t>
      </w:r>
    </w:p>
    <w:p w:rsidRDefault="00EC5E92" w:rsidP="00F726A9" w:rsidR="00EC5E92" w:rsidRPr="00613D7D">
      <w:pPr>
        <w:pStyle w:val="Odlomakpopisa"/>
        <w:numPr>
          <w:ilvl w:val="0"/>
          <w:numId w:val="6"/>
        </w:numPr>
        <w:jc w:val="both"/>
      </w:pPr>
      <w:r w:rsidRPr="00B17240">
        <w:rPr>
          <w:color w:val="000000"/>
        </w:rPr>
        <w:t xml:space="preserve">Zaprimljeno 12.07.2010. broj Z-738/10. Na temelju Aneksa IV Ugovora o kreditiranju pripreme roba za izvoz i izvoz roba - revolving kredit iz programa HBOR-a broj:122/05 5001501-31026299 sa Sporazumom o osiguranju novčane tražbine zasnivanjem založnog prava na nekretninama koje su upisane u zemljišne knjige i Sporazuma o osiguranju novčane tražbine zasnivanjem založnog prava na pokretinama - gotovih proizvoda (lebdeće založno pravno osiguranje), te na plastenicima i opremi, od 02. srpnja 2010. godine, solemniziranog po Javnom bilježniku Antunu Novačić, iz Orahovice, pod brojem: OV-2954/2010., dana 12. srpnja 2010. godine, uknjižuje se založno pravo na nekretnini u A, kao sporednom ulošku, za iznos od 6.000.000,00 kuna (slovima: šestmilijunakuna) uvećano za </w:t>
      </w:r>
      <w:r w:rsidRPr="00F726A9">
        <w:rPr>
          <w:color w:val="000000"/>
        </w:rPr>
        <w:t>pripadajuće kamate i sve ostale troškove, za korist: HYPO ALPE-ADRIA BANK D.D., OIB 14036333877, ZAGREB, SLAVONSKA AVENIJA 6</w:t>
      </w:r>
    </w:p>
    <w:p w:rsidRDefault="00EC5E92" w:rsidP="00EC5E92" w:rsidR="00EC5E92" w:rsidRPr="00613D7D">
      <w:pPr>
        <w:pStyle w:val="Odlomakpopisa"/>
        <w:numPr>
          <w:ilvl w:val="0"/>
          <w:numId w:val="6"/>
        </w:numPr>
        <w:jc w:val="both"/>
      </w:pPr>
      <w:r w:rsidRPr="00613D7D">
        <w:rPr>
          <w:color w:val="000000"/>
        </w:rPr>
        <w:t xml:space="preserve">Zaprimljeno 12.07.2010. broj Z-738/10. </w:t>
      </w:r>
      <w:r>
        <w:rPr>
          <w:color w:val="000000"/>
        </w:rPr>
        <w:t xml:space="preserve"> Z</w:t>
      </w:r>
      <w:r w:rsidRPr="00613D7D">
        <w:rPr>
          <w:color w:val="000000"/>
        </w:rPr>
        <w:t>abilježuje se da je glavni uložak za hipoteku upisanu pod C rbr.7. zk.ul. 3736 k.o. Orahovica.</w:t>
      </w:r>
    </w:p>
    <w:p w:rsidRDefault="00EC5E92" w:rsidP="00EC5E92" w:rsidR="00EC5E92" w:rsidRPr="00D83137">
      <w:pPr>
        <w:pStyle w:val="Odlomakpopisa"/>
        <w:numPr>
          <w:ilvl w:val="0"/>
          <w:numId w:val="6"/>
        </w:numPr>
        <w:jc w:val="both"/>
      </w:pPr>
      <w:r w:rsidRPr="00156C01">
        <w:rPr>
          <w:color w:val="000000"/>
        </w:rPr>
        <w:t>Zaprimljeno 11.04.2017.g. pod brojem Z-2910/2017 UKNJIŽBA, USTUPANJE ZALOŽNOG PRAVA, UGOVOR O USTUPU TRAŽBINE SOLEMNIZIRANOG PO JAVNOM BILJEŽNIKU MLADENU MATOŠ IZ ZAGREBA, POD POSL. BR. OV-6836/14 OD 05. 06. 2014. 05.06.2014, ANEKS UGOVORA O USTUPU TRAŽBINE, SOLEMNIZIRANOG PO JAVNOM BILJEŽNIKU MLADENU JEŽEK IZ ZAGREBA, POD POSL. BR. OV-962/17 22.02.2017, UGOVOR O CESIJI SOLEMNIZIRAN PO JAVNOM BILJEŽNIKU NIKOLI TADIĆ IZ ZAGREBA POD BROJEM: OV-6586/16 15.12.2016</w:t>
      </w:r>
      <w:r w:rsidRPr="00156C01">
        <w:rPr>
          <w:bCs/>
          <w:color w:val="000000"/>
        </w:rPr>
        <w:t xml:space="preserve"> </w:t>
      </w:r>
      <w:r w:rsidR="00182D63">
        <w:rPr>
          <w:bCs/>
          <w:color w:val="000000"/>
        </w:rPr>
        <w:t>ADRIATIC ASSETS D.O.O.</w:t>
      </w:r>
      <w:r w:rsidRPr="00D83137">
        <w:rPr>
          <w:bCs/>
          <w:color w:val="000000"/>
        </w:rPr>
        <w:t>, OIB: 18846383988,</w:t>
      </w:r>
      <w:r w:rsidR="00182D63">
        <w:rPr>
          <w:bCs/>
          <w:color w:val="000000"/>
        </w:rPr>
        <w:t xml:space="preserve"> RADNIČKA CESTA 80</w:t>
      </w:r>
    </w:p>
    <w:p w:rsidRDefault="00EC5E92" w:rsidP="00F726A9" w:rsidR="00F726A9">
      <w:pPr>
        <w:pStyle w:val="Odlomakpopisa"/>
        <w:numPr>
          <w:ilvl w:val="0"/>
          <w:numId w:val="6"/>
        </w:numPr>
        <w:jc w:val="both"/>
      </w:pPr>
      <w:r w:rsidRPr="00156C01">
        <w:rPr>
          <w:color w:val="000000"/>
        </w:rPr>
        <w:t xml:space="preserve">Zaprimljeno 11.03.2011. broj Z-231/11. Zabilježuje se da je glavni uložak za hipoteku upisanu pod C rbr.8. zk.ul. 3736 k.o. Orahovica. </w:t>
      </w:r>
    </w:p>
    <w:p w:rsidRDefault="00F726A9" w:rsidP="00F726A9" w:rsidR="00F726A9">
      <w:pPr>
        <w:jc w:val="center"/>
      </w:pPr>
      <w:r>
        <w:lastRenderedPageBreak/>
        <w:t>11</w:t>
      </w:r>
    </w:p>
    <w:p w:rsidRDefault="00F726A9" w:rsidP="00F726A9" w:rsidR="00F726A9" w:rsidRPr="00156C01">
      <w:pPr>
        <w:jc w:val="center"/>
      </w:pPr>
    </w:p>
    <w:p w:rsidRDefault="00EC5E92" w:rsidP="00EC5E92" w:rsidR="00EC5E92" w:rsidRPr="00156C01">
      <w:pPr>
        <w:pStyle w:val="Odlomakpopisa"/>
        <w:numPr>
          <w:ilvl w:val="0"/>
          <w:numId w:val="6"/>
        </w:numPr>
        <w:jc w:val="both"/>
      </w:pPr>
      <w:r w:rsidRPr="00156C01">
        <w:rPr>
          <w:color w:val="000000"/>
        </w:rPr>
        <w:t>Zaprimljeno 11.03.2011. broj Z-231/11. Na temelju ugovora o kreditu broj:776-51009277 sa sporazumom o osiguranju novčane tražbine, od 09. ožujka 2011. godine, solemniziranog po Javnom bilježniku Antunu Novačić, iz Orahovice, pod brojem:</w:t>
      </w:r>
      <w:r w:rsidR="00A6629E">
        <w:rPr>
          <w:color w:val="000000"/>
        </w:rPr>
        <w:t xml:space="preserve"> </w:t>
      </w:r>
      <w:r w:rsidRPr="00156C01">
        <w:rPr>
          <w:color w:val="000000"/>
        </w:rPr>
        <w:t>OV-803/2011., dana 10. ožujka 2011. godine i čl. 347.st.3. Zakona o vlasništvu i drugim stvarnim pravima, zabilježuje se obveza brisanja hipoteka upisanih na nekretnini u A pod Z-459/09, Z-649/10, Z-738/10, kao i hipoteke koja je upisana temeljem ovog ugovora.</w:t>
      </w:r>
    </w:p>
    <w:p w:rsidRDefault="00EC5E92" w:rsidP="00EC5E92" w:rsidR="00EC5E92" w:rsidRPr="00B17240">
      <w:pPr>
        <w:pStyle w:val="Odlomakpopisa"/>
        <w:numPr>
          <w:ilvl w:val="0"/>
          <w:numId w:val="6"/>
        </w:numPr>
        <w:jc w:val="both"/>
      </w:pPr>
      <w:r w:rsidRPr="00156C01">
        <w:rPr>
          <w:color w:val="000000"/>
        </w:rPr>
        <w:t>Zaprimljeno 11.03.2011. broj Z-231/11. Na temelju ugovora o kreditu broj:776-51009277 sa sporazumom o osiguranju novčane tražbine, od 09. ožujka 2011. godine, solemniziranog po Javnom bilježniku Antunu Novačić, iz Orahovice, pod brojem:</w:t>
      </w:r>
      <w:r w:rsidR="00A6629E">
        <w:rPr>
          <w:color w:val="000000"/>
        </w:rPr>
        <w:t xml:space="preserve"> </w:t>
      </w:r>
      <w:r w:rsidRPr="00156C01">
        <w:rPr>
          <w:color w:val="000000"/>
        </w:rPr>
        <w:t>OV-803/2011., dana 10. ožujka 2011. godine, uknjižuje se založno pravo na nekretnini u A, za iznos od 675.000,00 EUR (slovima: šesto sedamdeset pet tisuća eura) u kunskoj protuvrijednosti po srednjem tečaju Hypo Alpe-Adria-Bank dd, uvećano za pripadajuću kamatu i sve ostale troškove navedene u ugovoru i sporazumu, za korist:</w:t>
      </w:r>
      <w:r w:rsidRPr="00156C01">
        <w:rPr>
          <w:bCs/>
          <w:color w:val="000000"/>
        </w:rPr>
        <w:t xml:space="preserve"> </w:t>
      </w:r>
      <w:r w:rsidRPr="00B17240">
        <w:rPr>
          <w:bCs/>
          <w:color w:val="000000"/>
        </w:rPr>
        <w:t>H-ABDUCO D.O.O., OIB: 13667298928, ZAGREB, SLAVONSKA AVENIJA 6A</w:t>
      </w:r>
    </w:p>
    <w:p w:rsidRDefault="00EC5E92" w:rsidP="00EC5E92" w:rsidR="00EC5E92" w:rsidRPr="00D83137">
      <w:pPr>
        <w:pStyle w:val="Odlomakpopisa"/>
        <w:numPr>
          <w:ilvl w:val="0"/>
          <w:numId w:val="6"/>
        </w:numPr>
        <w:jc w:val="both"/>
      </w:pPr>
      <w:r w:rsidRPr="00156C01">
        <w:rPr>
          <w:color w:val="000000"/>
        </w:rPr>
        <w:t>Zaprimljeno 27.01.2017.g. pod brojem Z-673/2017 UKNJIŽBA, USTUPANJE ZALOŽNOG PRAVA, UGOVOR O CESIJI OD 15.12.2016. GODINE, SOLEMINIZRAN PO JAVNOM BILJEŽNIKU NIKOLI TADIĆ IZ ZAGREBA, POSLOVNI BROJ: OV-6586/16, 15.12.2016, uknjižuje se ustupanje založnog prava sa dosadašnjeg vjerovnika za korist:</w:t>
      </w:r>
      <w:r>
        <w:rPr>
          <w:color w:val="000000"/>
        </w:rPr>
        <w:t xml:space="preserve"> </w:t>
      </w:r>
      <w:r w:rsidRPr="00D83137">
        <w:rPr>
          <w:bCs/>
          <w:color w:val="000000"/>
        </w:rPr>
        <w:t>ADRIATIC ASSETS D.O.O. ZA USLUGE, OIB: 18846383988, RADNIČKA CESTA 80, 10000 ZAGREB</w:t>
      </w:r>
    </w:p>
    <w:p w:rsidRDefault="00EC5E92" w:rsidP="00EC5E92" w:rsidR="00EC5E92" w:rsidRPr="00156C01">
      <w:pPr>
        <w:pStyle w:val="Odlomakpopisa"/>
        <w:numPr>
          <w:ilvl w:val="0"/>
          <w:numId w:val="6"/>
        </w:numPr>
        <w:jc w:val="both"/>
      </w:pPr>
      <w:r w:rsidRPr="00156C01">
        <w:rPr>
          <w:color w:val="000000"/>
        </w:rPr>
        <w:t>Zaprimljeno 11.03.2011. broj Z-232/11. Zabilježuje se da je glavni uložak za hipoteku upisanu pod C rbr. 9. u zk. ul. br. 3736 k.o. Orahovica.</w:t>
      </w:r>
    </w:p>
    <w:p w:rsidRDefault="00EC5E92" w:rsidP="00F726A9" w:rsidR="00EC5E92" w:rsidRPr="00156C01">
      <w:pPr>
        <w:pStyle w:val="Odlomakpopisa"/>
        <w:numPr>
          <w:ilvl w:val="0"/>
          <w:numId w:val="6"/>
        </w:numPr>
        <w:jc w:val="both"/>
      </w:pPr>
      <w:r w:rsidRPr="00156C01">
        <w:rPr>
          <w:color w:val="000000"/>
        </w:rPr>
        <w:t xml:space="preserve">Zaprimljeno 11.03.2011. broj Z-232/11. Na temelju Ugovora o kreditu broj: 776-51009280. sa sporazumom o osiguranju novčane tražbine od 09. ožujka 2011. godine, </w:t>
      </w:r>
      <w:r w:rsidRPr="00F726A9">
        <w:rPr>
          <w:color w:val="000000"/>
        </w:rPr>
        <w:t>solemniziranog po Javnom bilježniku Antunu Novačić iz Orahovice, Trg plemenitih Mihalovića 3, pod brojem: OV-809/2011., dana 10. ožujka 2011. godine i odredbe članka 347. st. 3. Zakona o vlasništvu i drugim stvarnim pravima, zabilježuje se obveza brisanja hipoteka upisanih na nekretninama u A, pod poslovnim brojevima: Z-459/09., Z-649/10., Z-738/10., kao i hipoteke koja je upisana temeljem ovoga ugovora.</w:t>
      </w:r>
    </w:p>
    <w:p w:rsidRDefault="00EC5E92" w:rsidP="00EC5E92" w:rsidR="00EC5E92" w:rsidRPr="00F726A9">
      <w:pPr>
        <w:pStyle w:val="Odlomakpopisa"/>
        <w:numPr>
          <w:ilvl w:val="0"/>
          <w:numId w:val="6"/>
        </w:numPr>
        <w:jc w:val="both"/>
      </w:pPr>
      <w:r w:rsidRPr="00144783">
        <w:rPr>
          <w:color w:val="000000"/>
        </w:rPr>
        <w:t xml:space="preserve">Zaprimljeno 11.03.2011. broj Z-232/11 Na temelju Ugovora o kreditu broj: 776-51009280. sa sporazumom o osiguranju novčane tražbine od 09. ožujka 2011. godine, solemniziranog po Javnom bilježniku Antunu Novačić iz Orahovice, Trg plemenitih Mihalovića 3, pod brojem: OV-809/2011., dana 10. ožujka 2011. godine, uknjižuje se pravo zaloga na nekretninama u A, za iznos od 1.350.000,00 EUR (slovima: milijuntristopedesettisućaEUR), u kunskoj protuvrijednosti po srednjem tečaju Hypo Alpe-Adria-Bank d.d., uvećano za pripadajuću kamatu i sve ostale troškove, te uz ostale uvjete navedene u ugovoru i sporazumu, za korist: </w:t>
      </w:r>
      <w:r w:rsidRPr="00B17240">
        <w:rPr>
          <w:bCs/>
          <w:color w:val="000000"/>
        </w:rPr>
        <w:t>H-ABDUCO D.O.O., OIB: 13667298928, ZAGREB, SLAVONSKA AVENIJA 6A</w:t>
      </w:r>
      <w:r w:rsidRPr="00144783">
        <w:rPr>
          <w:color w:val="000000"/>
          <w:sz w:val="15"/>
          <w:szCs w:val="15"/>
        </w:rPr>
        <w:t xml:space="preserve"> </w:t>
      </w:r>
    </w:p>
    <w:p w:rsidRDefault="00F726A9" w:rsidP="00F726A9" w:rsidR="00F726A9">
      <w:pPr>
        <w:pStyle w:val="Odlomakpopisa"/>
        <w:ind w:left="1080"/>
        <w:jc w:val="both"/>
        <w:rPr>
          <w:color w:val="000000"/>
          <w:sz w:val="15"/>
          <w:szCs w:val="15"/>
        </w:rPr>
      </w:pPr>
    </w:p>
    <w:p w:rsidRDefault="00F726A9" w:rsidP="00F726A9" w:rsidR="00F726A9">
      <w:pPr>
        <w:pStyle w:val="Odlomakpopisa"/>
        <w:ind w:left="1080"/>
        <w:jc w:val="center"/>
        <w:rPr>
          <w:color w:val="000000"/>
        </w:rPr>
      </w:pPr>
      <w:r>
        <w:rPr>
          <w:color w:val="000000"/>
        </w:rPr>
        <w:t>12</w:t>
      </w:r>
    </w:p>
    <w:p w:rsidRDefault="00F726A9" w:rsidP="00F726A9" w:rsidR="00F726A9" w:rsidRPr="00F726A9">
      <w:pPr>
        <w:pStyle w:val="Odlomakpopisa"/>
        <w:ind w:left="1080"/>
        <w:jc w:val="center"/>
      </w:pPr>
    </w:p>
    <w:p w:rsidRDefault="00EC5E92" w:rsidP="00433A79" w:rsidR="00433A79" w:rsidRPr="00433A79">
      <w:pPr>
        <w:pStyle w:val="Odlomakpopisa"/>
        <w:numPr>
          <w:ilvl w:val="0"/>
          <w:numId w:val="6"/>
        </w:numPr>
        <w:jc w:val="both"/>
      </w:pPr>
      <w:r w:rsidRPr="00144783">
        <w:rPr>
          <w:color w:val="000000"/>
        </w:rPr>
        <w:t>Zaprimljeno 27.01.2017.g. pod brojem Z-673/2017 UKNJIŽBA, USTUPANJE ZALOŽNOG PRAVA, UGOVOR O CESIJI OD 15.12.2016. GODINE, SOLEMINIZRAN PO JAVNOM BILJEŽNIKU NIKOLI TADIĆ IZ ZAGREBA, POSLOVNI BROJ: OV-6586/16, 15.12.2016, uknjižuje se ustupanje založnog prava sa dosadašnjeg vjerovnika za korist:</w:t>
      </w:r>
      <w:r w:rsidRPr="00144783">
        <w:rPr>
          <w:bCs/>
          <w:color w:val="000000"/>
        </w:rPr>
        <w:t xml:space="preserve"> </w:t>
      </w:r>
      <w:r w:rsidRPr="00D83137">
        <w:rPr>
          <w:bCs/>
          <w:color w:val="000000"/>
        </w:rPr>
        <w:t>ADRIATIC ASSETS D.O.O. ZA USLUGE, OIB: 18846383988, RADNIČKA CESTA 80, 10000 ZAGREB</w:t>
      </w:r>
      <w:r w:rsidR="00433A79" w:rsidRPr="00433A79">
        <w:rPr>
          <w:color w:val="000000"/>
        </w:rPr>
        <w:t xml:space="preserve"> </w:t>
      </w:r>
    </w:p>
    <w:p w:rsidRDefault="00433A79" w:rsidP="00433A79" w:rsidR="00433A79" w:rsidRPr="00144783">
      <w:pPr>
        <w:pStyle w:val="Odlomakpopisa"/>
        <w:numPr>
          <w:ilvl w:val="0"/>
          <w:numId w:val="6"/>
        </w:numPr>
        <w:jc w:val="both"/>
      </w:pPr>
      <w:r w:rsidRPr="00144783">
        <w:rPr>
          <w:color w:val="000000"/>
        </w:rPr>
        <w:t xml:space="preserve">Zaprimljeno 21.01.2014. broj Z-60/14. Na temelju ovosudnog rješenja broj: Ovr-26/14-2., od 20. siječnja 2014 . godine, predbilježuje se založno pravo na nekretnini u A, radi osiguranja novčane tražbine za iznos od: </w:t>
      </w:r>
    </w:p>
    <w:p w:rsidRDefault="00433A79" w:rsidP="00433A79" w:rsidR="00433A79" w:rsidRPr="00144783">
      <w:pPr>
        <w:pStyle w:val="Odlomakpopisa"/>
        <w:ind w:left="1080"/>
        <w:jc w:val="both"/>
        <w:rPr>
          <w:color w:val="000000"/>
        </w:rPr>
      </w:pPr>
      <w:r w:rsidRPr="00144783">
        <w:rPr>
          <w:color w:val="000000"/>
        </w:rPr>
        <w:t>458.060,90 kn (slovima:četristopedesetosamtisućašezdesetkunaidevedesetlipa), zajedno sa zakonskom zateznom kamatom na taj iznos po stopi od 12% godišnje počev od 01.01.2014. godine, a u slučaju njene promjene po stopi koja odgovara stopi HNB koja je važila posljednjeg dana prethodnog tromjesečja, uvećanoj za 5 postotnih poena, do isplate,</w:t>
      </w:r>
    </w:p>
    <w:p w:rsidRDefault="00433A79" w:rsidP="00433A79" w:rsidR="00433A79" w:rsidRPr="00144783">
      <w:pPr>
        <w:pStyle w:val="Odlomakpopisa"/>
        <w:ind w:left="1080"/>
        <w:jc w:val="both"/>
        <w:rPr>
          <w:color w:val="000000"/>
        </w:rPr>
      </w:pPr>
      <w:r w:rsidRPr="00144783">
        <w:rPr>
          <w:color w:val="000000"/>
        </w:rPr>
        <w:t xml:space="preserve"> </w:t>
      </w:r>
      <w:r w:rsidRPr="00144783">
        <w:rPr>
          <w:color w:val="000000"/>
        </w:rPr>
        <w:br/>
      </w:r>
      <w:r>
        <w:rPr>
          <w:color w:val="000000"/>
        </w:rPr>
        <w:t>850.264,58kn</w:t>
      </w:r>
      <w:r w:rsidRPr="00144783">
        <w:rPr>
          <w:color w:val="000000"/>
        </w:rPr>
        <w:t>(slovima:osamstopedesettisućadvjestošezde</w:t>
      </w:r>
      <w:r>
        <w:rPr>
          <w:color w:val="000000"/>
        </w:rPr>
        <w:t xml:space="preserve">setčetirikuneipedesetosamlipa), </w:t>
      </w:r>
      <w:r w:rsidRPr="00144783">
        <w:rPr>
          <w:color w:val="000000"/>
        </w:rPr>
        <w:t xml:space="preserve">zajedno sa zakonskom zateznom kamatom na taj iznos po stopi od 12% godišnje počev od 01.01.2014. godine, a u slučaju njene promjene po stopi koja odgovara eskontnoj stopi HNB koja je važila posljednjeg dana prethodnog tromjesečja, uvećanoj za 5 postotnih poena, do isplate, </w:t>
      </w:r>
    </w:p>
    <w:p w:rsidRDefault="00433A79" w:rsidP="00F726A9" w:rsidR="00F726A9">
      <w:pPr>
        <w:pStyle w:val="Odlomakpopisa"/>
        <w:ind w:left="1080"/>
        <w:jc w:val="both"/>
        <w:rPr>
          <w:color w:val="000000"/>
        </w:rPr>
      </w:pPr>
      <w:r w:rsidRPr="00144783">
        <w:rPr>
          <w:color w:val="000000"/>
        </w:rPr>
        <w:br/>
      </w:r>
      <w:r>
        <w:rPr>
          <w:color w:val="000000"/>
        </w:rPr>
        <w:t>71.951,29kn</w:t>
      </w:r>
      <w:r w:rsidRPr="00144783">
        <w:rPr>
          <w:color w:val="000000"/>
        </w:rPr>
        <w:t>(slovima:sedamdesetjednatisućadevetstopedesetjednakunaidvadesetdeve</w:t>
      </w:r>
      <w:r>
        <w:rPr>
          <w:color w:val="000000"/>
        </w:rPr>
        <w:t>tlipa),</w:t>
      </w:r>
      <w:r w:rsidRPr="00144783">
        <w:rPr>
          <w:color w:val="000000"/>
        </w:rPr>
        <w:t>zajedno sa zakonskom zateznom kamatom na taj iznos po stopi od 12% godišnje počev od 01.01.2014. godine, a u slučaju njene promjene po stopi koja odgovara eskontnoj stopi HNB koja je važila posljednjeg dana prethodnog tromjesečja, uvećanoj za 5 postotnih poena, do isplate,</w:t>
      </w:r>
    </w:p>
    <w:p w:rsidRDefault="00433A79" w:rsidP="00F726A9" w:rsidR="00C17F60">
      <w:pPr>
        <w:pStyle w:val="Odlomakpopisa"/>
        <w:ind w:left="1080"/>
        <w:jc w:val="both"/>
        <w:rPr>
          <w:color w:val="000000"/>
        </w:rPr>
      </w:pPr>
      <w:r w:rsidRPr="00C17F60">
        <w:rPr>
          <w:color w:val="000000"/>
        </w:rPr>
        <w:br/>
        <w:t>350,00 kn (slovima: tristopedestkuna), zajedno sa zeteznom kamatom na taj iznos po stopi od 12% godišnje počev od 01.01.2014. godine, a u slučaju njene promjene po stopi koja odgovara eskontnoj stopi HNB koja je važila posljednjeg dana prethodnog tromjesečja uvećanoj za 5 postotnih poena, sve do isplate,</w:t>
      </w:r>
    </w:p>
    <w:p w:rsidRDefault="00433A79" w:rsidP="00C17F60" w:rsidR="00433A79">
      <w:pPr>
        <w:ind w:left="1080"/>
        <w:jc w:val="both"/>
        <w:rPr>
          <w:bCs/>
          <w:color w:val="000000"/>
        </w:rPr>
      </w:pPr>
      <w:r w:rsidRPr="00C17F60">
        <w:rPr>
          <w:color w:val="000000"/>
        </w:rPr>
        <w:br/>
        <w:t>2.700,00 kn (slovima: dvijetisućesedamstokuna), zajedno sa zeteznom kamatom na taj iznos po stopi od 12% godišnje počev od 01.01.2014. godine, a u slučaju njene promjene po stopi koja odgovara eskontnoj stopi HNB koja je važila posljednjeg dana prethodnog tromjesečja uvećanoj za 5 postotnih poena, sve do isplate, kao i radi osiguranja naplate troškova ovog postupka osiguranja u iznosu od 13.834,00 kn (slovima: trinaesttisućaosmstotridesetčetirikuna), za korist:</w:t>
      </w:r>
      <w:r w:rsidRPr="00C17F60">
        <w:rPr>
          <w:b/>
          <w:bCs/>
          <w:color w:val="000000"/>
          <w:sz w:val="15"/>
          <w:szCs w:val="15"/>
        </w:rPr>
        <w:t xml:space="preserve"> </w:t>
      </w:r>
      <w:r w:rsidRPr="00C17F60">
        <w:rPr>
          <w:bCs/>
          <w:color w:val="000000"/>
        </w:rPr>
        <w:t>REPUBLIKA HRVATSKA-MINISTARSTVO FINANCIJA-POREZNA UPRAVA PODRUČNI URED OSIJEK, OSIJEK</w:t>
      </w:r>
    </w:p>
    <w:p w:rsidRDefault="00F726A9" w:rsidP="00F726A9" w:rsidR="00F726A9" w:rsidRPr="00C17F60">
      <w:pPr>
        <w:ind w:left="1080"/>
        <w:jc w:val="center"/>
        <w:rPr>
          <w:color w:val="000000"/>
        </w:rPr>
      </w:pPr>
      <w:r>
        <w:rPr>
          <w:bCs/>
          <w:color w:val="000000"/>
        </w:rPr>
        <w:lastRenderedPageBreak/>
        <w:t>13</w:t>
      </w:r>
    </w:p>
    <w:p w:rsidRDefault="00433A79" w:rsidP="00C17F60" w:rsidR="00405402" w:rsidRPr="00C17F60">
      <w:pPr>
        <w:pStyle w:val="Odlomakpopisa"/>
        <w:numPr>
          <w:ilvl w:val="0"/>
          <w:numId w:val="6"/>
        </w:numPr>
        <w:jc w:val="both"/>
        <w:rPr>
          <w:color w:val="000000"/>
          <w:sz w:val="15"/>
          <w:szCs w:val="15"/>
        </w:rPr>
      </w:pPr>
      <w:r w:rsidRPr="00525B58">
        <w:rPr>
          <w:color w:val="000000"/>
          <w:sz w:val="15"/>
          <w:szCs w:val="15"/>
        </w:rPr>
        <w:t xml:space="preserve"> </w:t>
      </w:r>
      <w:r w:rsidRPr="001B28FD">
        <w:rPr>
          <w:color w:val="000000"/>
        </w:rPr>
        <w:t>Zaprimljeno 21.01.2014. broj Z-60/14.  Zabilježuje se ovršivost naprijed navedene novčane tražbine.</w:t>
      </w:r>
      <w:r w:rsidRPr="001B28FD">
        <w:t xml:space="preserve"> </w:t>
      </w:r>
    </w:p>
    <w:p w:rsidRDefault="00405402" w:rsidP="00405402" w:rsidR="00405402" w:rsidRPr="00405402">
      <w:pPr>
        <w:pStyle w:val="Odlomakpopisa"/>
        <w:ind w:left="1080"/>
        <w:jc w:val="both"/>
        <w:rPr>
          <w:color w:val="000000"/>
          <w:sz w:val="15"/>
          <w:szCs w:val="15"/>
        </w:rPr>
      </w:pPr>
    </w:p>
    <w:p w:rsidRDefault="00427552" w:rsidP="00433A79" w:rsidR="00433A79">
      <w:pPr>
        <w:pStyle w:val="Odlomakpopisa"/>
        <w:numPr>
          <w:ilvl w:val="0"/>
          <w:numId w:val="8"/>
        </w:numPr>
        <w:jc w:val="both"/>
      </w:pPr>
      <w:r>
        <w:rPr>
          <w:color w:val="000000"/>
        </w:rPr>
        <w:t xml:space="preserve">Na nekretninama upisanim </w:t>
      </w:r>
      <w:r>
        <w:t>u</w:t>
      </w:r>
      <w:r w:rsidR="00433A79">
        <w:t xml:space="preserve"> zk.ul. 4278 k.o. Orahovica i to kč.br. </w:t>
      </w:r>
      <w:r w:rsidR="00433A79" w:rsidRPr="00A6778B">
        <w:t>3775/3 u naravi ekonomsko dvorište sa 2338 m2</w:t>
      </w:r>
    </w:p>
    <w:p w:rsidRDefault="00433A79" w:rsidP="00433A79" w:rsidR="00433A79" w:rsidRPr="003A7349">
      <w:pPr>
        <w:pStyle w:val="Odlomakpopisa"/>
        <w:numPr>
          <w:ilvl w:val="0"/>
          <w:numId w:val="6"/>
        </w:numPr>
        <w:jc w:val="both"/>
      </w:pPr>
      <w:r w:rsidRPr="00EC5E92">
        <w:rPr>
          <w:color w:val="000000"/>
        </w:rPr>
        <w:t>Zaprimljeno 14.05.2014. broj Z-529/14. Na temelju rješenja Trgovačkog suda u Osijeku, broj: 13 St-23/14-12., od 06. svibnja 2014. godine, zabilježuje se da je otvoren stečajni postupak na nekretnini u A.</w:t>
      </w:r>
    </w:p>
    <w:p w:rsidRDefault="00433A79" w:rsidP="00433A79" w:rsidR="00433A79" w:rsidRPr="00D83137">
      <w:pPr>
        <w:pStyle w:val="Odlomakpopisa"/>
        <w:numPr>
          <w:ilvl w:val="0"/>
          <w:numId w:val="6"/>
        </w:numPr>
        <w:jc w:val="both"/>
      </w:pPr>
      <w:r w:rsidRPr="00D83137">
        <w:rPr>
          <w:color w:val="000000"/>
        </w:rPr>
        <w:t>Zaprimljeno 13.11.2017.g. pod brojem Z-7909/2017 ZABILJEŽBA, DOSUDA, RJEŠENJE TRGOVAČKOG SUDA U OSIJEKU, POSL. BROJ:13 ST-23/14-99 08.11.2017, RJEŠENJE TRGOVAČKOG SUDA U OSIJEKU OD 17. STUDENOG 2017. GODINE  </w:t>
      </w:r>
      <w:r>
        <w:rPr>
          <w:color w:val="000000"/>
        </w:rPr>
        <w:t xml:space="preserve"> </w:t>
      </w:r>
      <w:r w:rsidRPr="00D83137">
        <w:rPr>
          <w:color w:val="000000"/>
        </w:rPr>
        <w:t>17.11.2017</w:t>
      </w:r>
    </w:p>
    <w:p w:rsidRDefault="00433A79" w:rsidP="00433A79" w:rsidR="00433A79" w:rsidRPr="00144783">
      <w:pPr>
        <w:pStyle w:val="Odlomakpopisa"/>
        <w:numPr>
          <w:ilvl w:val="0"/>
          <w:numId w:val="6"/>
        </w:numPr>
        <w:jc w:val="both"/>
      </w:pPr>
      <w:r w:rsidRPr="00144783">
        <w:rPr>
          <w:color w:val="000000"/>
        </w:rPr>
        <w:t xml:space="preserve">Zaprimljeno 21.01.2014. broj Z-60/14. Na temelju ovosudnog rješenja broj: Ovr-26/14-2., od 20. siječnja 2014 . godine, predbilježuje se založno pravo na nekretnini u A, radi osiguranja novčane tražbine za iznos od: </w:t>
      </w:r>
    </w:p>
    <w:p w:rsidRDefault="00433A79" w:rsidP="00433A79" w:rsidR="00433A79" w:rsidRPr="00144783">
      <w:pPr>
        <w:pStyle w:val="Odlomakpopisa"/>
        <w:ind w:left="1080"/>
        <w:jc w:val="both"/>
        <w:rPr>
          <w:color w:val="000000"/>
        </w:rPr>
      </w:pPr>
      <w:r w:rsidRPr="00144783">
        <w:rPr>
          <w:color w:val="000000"/>
        </w:rPr>
        <w:t>458.060,90 kn (slovima:četristopedesetosamtisućašezdesetkunaidevedesetlipa), zajedno sa zakonskom zateznom kamatom na taj iznos po stopi od 12% godišnje počev od 01.01.2014. godine, a u slučaju njene promjene po stopi koja odgovara stopi HNB koja je važila posljednjeg dana prethodnog tromjesečja, uvećanoj za 5 postotnih poena, do isplate,</w:t>
      </w:r>
    </w:p>
    <w:p w:rsidRDefault="00433A79" w:rsidP="00433A79" w:rsidR="00433A79" w:rsidRPr="00144783">
      <w:pPr>
        <w:pStyle w:val="Odlomakpopisa"/>
        <w:ind w:left="1080"/>
        <w:jc w:val="both"/>
        <w:rPr>
          <w:color w:val="000000"/>
        </w:rPr>
      </w:pPr>
      <w:r w:rsidRPr="00144783">
        <w:rPr>
          <w:color w:val="000000"/>
        </w:rPr>
        <w:t xml:space="preserve"> </w:t>
      </w:r>
      <w:r w:rsidRPr="00144783">
        <w:rPr>
          <w:color w:val="000000"/>
        </w:rPr>
        <w:br/>
      </w:r>
      <w:r>
        <w:rPr>
          <w:color w:val="000000"/>
        </w:rPr>
        <w:t>850.264,58kn</w:t>
      </w:r>
      <w:r w:rsidRPr="00144783">
        <w:rPr>
          <w:color w:val="000000"/>
        </w:rPr>
        <w:t>(slovima:osamstopedesettisućadvjestošezde</w:t>
      </w:r>
      <w:r>
        <w:rPr>
          <w:color w:val="000000"/>
        </w:rPr>
        <w:t xml:space="preserve">setčetirikuneipedesetosamlipa), </w:t>
      </w:r>
      <w:r w:rsidRPr="00144783">
        <w:rPr>
          <w:color w:val="000000"/>
        </w:rPr>
        <w:t xml:space="preserve">zajedno sa zakonskom zateznom kamatom na taj iznos po stopi od 12% godišnje počev od 01.01.2014. godine, a u slučaju njene promjene po stopi koja odgovara eskontnoj stopi HNB koja je važila posljednjeg dana prethodnog tromjesečja, uvećanoj za 5 postotnih poena, do isplate, </w:t>
      </w:r>
    </w:p>
    <w:p w:rsidRDefault="00433A79" w:rsidP="00405402" w:rsidR="00433A79" w:rsidRPr="00144783">
      <w:pPr>
        <w:pStyle w:val="Odlomakpopisa"/>
        <w:ind w:left="1080"/>
        <w:jc w:val="both"/>
        <w:rPr>
          <w:color w:val="000000"/>
        </w:rPr>
      </w:pPr>
      <w:r w:rsidRPr="00144783">
        <w:rPr>
          <w:color w:val="000000"/>
        </w:rPr>
        <w:br/>
      </w:r>
      <w:r>
        <w:rPr>
          <w:color w:val="000000"/>
        </w:rPr>
        <w:t>71.951,29kn</w:t>
      </w:r>
      <w:r w:rsidRPr="00144783">
        <w:rPr>
          <w:color w:val="000000"/>
        </w:rPr>
        <w:t>(slovima:sedamdesetjednatisućadevetstopedesetjednakunaidvadesetdeve</w:t>
      </w:r>
      <w:r>
        <w:rPr>
          <w:color w:val="000000"/>
        </w:rPr>
        <w:t>tlipa),</w:t>
      </w:r>
      <w:r w:rsidRPr="00144783">
        <w:rPr>
          <w:color w:val="000000"/>
        </w:rPr>
        <w:t>zajedno sa zakonskom zateznom kamatom na taj iznos po stopi od 12% godišnje počev od 01.01.2014. godine, a u slučaju njene promjene po stopi koja odgovara eskontnoj stopi HNB koja je važila posljednjeg dana prethodnog tromjesečja, uvećanoj za 5 postotnih poena, do isplate,</w:t>
      </w:r>
    </w:p>
    <w:p w:rsidRDefault="00433A79" w:rsidP="00433A79" w:rsidR="00433A79" w:rsidRPr="00144783">
      <w:pPr>
        <w:pStyle w:val="Odlomakpopisa"/>
        <w:ind w:left="108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br/>
      </w:r>
      <w:r w:rsidRPr="00144783">
        <w:rPr>
          <w:color w:val="000000"/>
        </w:rPr>
        <w:t>350,00 kn (slovima:</w:t>
      </w:r>
      <w:r>
        <w:rPr>
          <w:color w:val="000000"/>
        </w:rPr>
        <w:t xml:space="preserve"> </w:t>
      </w:r>
      <w:r w:rsidRPr="00144783">
        <w:rPr>
          <w:color w:val="000000"/>
        </w:rPr>
        <w:t>tristopedestkuna), zajedno sa zeteznom kamatom na taj iznos po stopi od 12% godišnje počev od 01.01.2014. godine, a u slučaju njene promjene po stopi koja odgovara eskontnoj stopi HNB koja je važila posljednjeg dana prethodnog tromjesečja uvećanoj za 5 postotnih poena, sve do isplate,</w:t>
      </w:r>
    </w:p>
    <w:p w:rsidRDefault="00433A79" w:rsidP="00433A79" w:rsidR="00F726A9">
      <w:pPr>
        <w:pStyle w:val="Odlomakpopisa"/>
        <w:ind w:left="108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br/>
      </w:r>
      <w:r w:rsidRPr="00144783">
        <w:rPr>
          <w:color w:val="000000"/>
        </w:rPr>
        <w:t>2.700,00 kn (slovima:</w:t>
      </w:r>
      <w:r>
        <w:rPr>
          <w:color w:val="000000"/>
        </w:rPr>
        <w:t xml:space="preserve"> </w:t>
      </w:r>
      <w:r w:rsidRPr="00144783">
        <w:rPr>
          <w:color w:val="000000"/>
        </w:rPr>
        <w:t xml:space="preserve">dvijetisućesedamstokuna), zajedno sa zeteznom kamatom na taj iznos po stopi od 12% godišnje počev od 01.01.2014. godine, a u slučaju njene promjene po stopi koja odgovara eskontnoj stopi HNB koja je važila posljednjeg dana prethodnog tromjesečja uvećanoj za 5 postotnih poena, sve do isplate, kao i radi osiguranja naplate troškova ovog postupka osiguranja u iznosu od 13.834,00 kn </w:t>
      </w:r>
    </w:p>
    <w:p w:rsidRDefault="00F726A9" w:rsidP="00F726A9" w:rsidR="00F726A9">
      <w:pPr>
        <w:pStyle w:val="Odlomakpopisa"/>
        <w:ind w:left="1080"/>
        <w:jc w:val="center"/>
        <w:rPr>
          <w:color w:val="000000"/>
        </w:rPr>
      </w:pPr>
      <w:r>
        <w:rPr>
          <w:color w:val="000000"/>
        </w:rPr>
        <w:lastRenderedPageBreak/>
        <w:t>14</w:t>
      </w:r>
    </w:p>
    <w:p w:rsidRDefault="00F726A9" w:rsidP="00F726A9" w:rsidR="00F726A9">
      <w:pPr>
        <w:pStyle w:val="Odlomakpopisa"/>
        <w:ind w:left="1080"/>
        <w:jc w:val="center"/>
        <w:rPr>
          <w:color w:val="000000"/>
        </w:rPr>
      </w:pPr>
    </w:p>
    <w:p w:rsidRDefault="00F726A9" w:rsidP="00433A79" w:rsidR="00F726A9">
      <w:pPr>
        <w:pStyle w:val="Odlomakpopisa"/>
        <w:ind w:left="1080"/>
        <w:jc w:val="both"/>
        <w:rPr>
          <w:color w:val="000000"/>
        </w:rPr>
      </w:pPr>
    </w:p>
    <w:p w:rsidRDefault="00433A79" w:rsidP="00433A79" w:rsidR="00433A79">
      <w:pPr>
        <w:pStyle w:val="Odlomakpopisa"/>
        <w:ind w:left="1080"/>
        <w:jc w:val="both"/>
        <w:rPr>
          <w:bCs/>
          <w:color w:val="000000"/>
        </w:rPr>
      </w:pPr>
      <w:r w:rsidRPr="00144783">
        <w:rPr>
          <w:color w:val="000000"/>
        </w:rPr>
        <w:t>(slovima:</w:t>
      </w:r>
      <w:r>
        <w:rPr>
          <w:color w:val="000000"/>
        </w:rPr>
        <w:t xml:space="preserve"> </w:t>
      </w:r>
      <w:r w:rsidRPr="00144783">
        <w:rPr>
          <w:color w:val="000000"/>
        </w:rPr>
        <w:t>trinaesttisućaosmstotridesetčetirikuna), za korist:</w:t>
      </w:r>
      <w:r w:rsidRPr="00525B58">
        <w:rPr>
          <w:b/>
          <w:bCs/>
          <w:color w:val="000000"/>
          <w:sz w:val="15"/>
          <w:szCs w:val="15"/>
        </w:rPr>
        <w:t xml:space="preserve"> </w:t>
      </w:r>
      <w:r w:rsidRPr="00525B58">
        <w:rPr>
          <w:bCs/>
          <w:color w:val="000000"/>
        </w:rPr>
        <w:t>REPUBLIKA HRVATSKA-MINISTARSTVO FINANCIJA-POREZNA UPRAVA PODRUČNI URED OSIJEK, OSIJEK</w:t>
      </w:r>
    </w:p>
    <w:p w:rsidRDefault="00433A79" w:rsidP="00182D63" w:rsidR="00182D63" w:rsidRPr="00E80D69">
      <w:pPr>
        <w:pStyle w:val="Odlomakpopisa"/>
        <w:numPr>
          <w:ilvl w:val="0"/>
          <w:numId w:val="6"/>
        </w:numPr>
        <w:jc w:val="both"/>
        <w:rPr>
          <w:color w:val="000000"/>
          <w:sz w:val="15"/>
          <w:szCs w:val="15"/>
        </w:rPr>
      </w:pPr>
      <w:r w:rsidRPr="00525B58">
        <w:rPr>
          <w:color w:val="000000"/>
          <w:sz w:val="15"/>
          <w:szCs w:val="15"/>
        </w:rPr>
        <w:t xml:space="preserve"> </w:t>
      </w:r>
      <w:r w:rsidRPr="001B28FD">
        <w:rPr>
          <w:color w:val="000000"/>
        </w:rPr>
        <w:t>Zaprimljeno 21.01.2014. broj Z-60/14.  Zabilježuje se ovršivost naprijed navedene novčane tražbine.</w:t>
      </w:r>
      <w:r w:rsidRPr="001B28FD">
        <w:t xml:space="preserve"> </w:t>
      </w:r>
    </w:p>
    <w:p w:rsidRDefault="00182D63" w:rsidP="00182D63" w:rsidR="00182D63">
      <w:pPr>
        <w:jc w:val="center"/>
      </w:pPr>
      <w:r>
        <w:t>Obrazloženje</w:t>
      </w:r>
    </w:p>
    <w:p w:rsidRDefault="00F726A9" w:rsidP="00182D63" w:rsidR="00F726A9">
      <w:pPr>
        <w:jc w:val="center"/>
      </w:pPr>
    </w:p>
    <w:p w:rsidRDefault="00182D63" w:rsidP="00E80D69" w:rsidR="001B28FD" w:rsidRPr="00A6778B">
      <w:pPr>
        <w:ind w:firstLine="720"/>
        <w:jc w:val="both"/>
      </w:pPr>
      <w:r>
        <w:t>Ovosudnim rj</w:t>
      </w:r>
      <w:r w:rsidR="00E80D69">
        <w:t>ešenjem broj 13 St-23/14-99 od 8. studenog</w:t>
      </w:r>
      <w:r>
        <w:t xml:space="preserve"> 2017. godine, koje rješenje j</w:t>
      </w:r>
      <w:r w:rsidR="00E80D69">
        <w:t>e postalo pravomoćno 25. studenog</w:t>
      </w:r>
      <w:r>
        <w:t xml:space="preserve"> 2017. godine, navedenom kupcu su dosuđene nekretnine kako je to navedeno u izreci ovog zaključka.</w:t>
      </w:r>
    </w:p>
    <w:p w:rsidRDefault="00E80D69" w:rsidP="00E80D69" w:rsidR="00E80D69">
      <w:pPr>
        <w:ind w:firstLine="720"/>
        <w:jc w:val="both"/>
      </w:pPr>
      <w:r w:rsidRPr="00723B97">
        <w:t>Budući je kupac isplatio kupovninu u cijelosti, temeljem članaka 101. i 119. Ovršnog zakona (Narodne novine broj 57/96, 29/99, 42/00, 173/03, 194/03, 151/04, 88/05, 121/05, 67/08, 139/10, 112/12, 25/13 i 93/14)   odlučeno je kao u izreci ovog zaključka.</w:t>
      </w:r>
    </w:p>
    <w:p w:rsidRDefault="00304322" w:rsidP="00E80D69" w:rsidR="00304322" w:rsidRPr="00E80D69">
      <w:pPr>
        <w:ind w:firstLine="720"/>
        <w:jc w:val="both"/>
      </w:pPr>
    </w:p>
    <w:p w:rsidRDefault="00E80D69" w:rsidP="00E80D69" w:rsidR="00E80D69">
      <w:pPr>
        <w:jc w:val="center"/>
        <w:rPr>
          <w:bCs/>
        </w:rPr>
      </w:pPr>
      <w:r>
        <w:rPr>
          <w:bCs/>
        </w:rPr>
        <w:t xml:space="preserve">U Osijeku 5. veljače  2018. </w:t>
      </w:r>
    </w:p>
    <w:p w:rsidRDefault="00E80D69" w:rsidP="00E80D69" w:rsidR="00E80D69">
      <w:pPr>
        <w:spacing w:lineRule="auto" w:line="240"/>
        <w:rPr>
          <w:bCs/>
        </w:rPr>
      </w:pPr>
      <w:r>
        <w:rPr>
          <w:bCs/>
        </w:rPr>
        <w:t>Zapisničar</w:t>
      </w:r>
    </w:p>
    <w:p w:rsidRDefault="00E80D69" w:rsidP="00E80D69" w:rsidR="00E80D69">
      <w:pPr>
        <w:spacing w:lineRule="auto" w:line="240"/>
        <w:rPr>
          <w:bCs/>
        </w:rPr>
      </w:pPr>
      <w:r>
        <w:rPr>
          <w:bCs/>
        </w:rPr>
        <w:t>Maja Kocijan</w:t>
      </w:r>
    </w:p>
    <w:p w:rsidRDefault="00E80D69" w:rsidP="00E80D69" w:rsidR="00E80D69">
      <w:pPr>
        <w:tabs>
          <w:tab w:pos="5745" w:val="left"/>
        </w:tabs>
        <w:spacing w:lineRule="auto" w:line="240"/>
        <w:rPr>
          <w:bCs/>
        </w:rPr>
      </w:pPr>
      <w:r>
        <w:rPr>
          <w:bCs/>
        </w:rPr>
        <w:tab/>
        <w:t xml:space="preserve">    </w:t>
      </w:r>
      <w:r>
        <w:rPr>
          <w:bCs/>
        </w:rPr>
        <w:tab/>
        <w:t>STEČAJNI SUDAC:</w:t>
      </w:r>
    </w:p>
    <w:p w:rsidRDefault="00E80D69" w:rsidP="00E80D69" w:rsidR="00E80D69">
      <w:pPr>
        <w:tabs>
          <w:tab w:pos="5745" w:val="left"/>
        </w:tabs>
        <w:spacing w:lineRule="auto" w:line="240"/>
        <w:rPr>
          <w:bCs/>
        </w:rPr>
      </w:pPr>
      <w:r>
        <w:rPr>
          <w:bCs/>
        </w:rPr>
        <w:tab/>
        <w:t xml:space="preserve">    </w:t>
      </w:r>
      <w:r>
        <w:rPr>
          <w:bCs/>
        </w:rPr>
        <w:tab/>
        <w:t xml:space="preserve">    Jadranka Herman</w:t>
      </w:r>
    </w:p>
    <w:p w:rsidRDefault="00304322" w:rsidP="00E80D69" w:rsidR="00304322">
      <w:pPr>
        <w:tabs>
          <w:tab w:pos="5745" w:val="left"/>
        </w:tabs>
        <w:spacing w:lineRule="auto" w:line="240"/>
        <w:rPr>
          <w:bCs/>
        </w:rPr>
      </w:pPr>
    </w:p>
    <w:p w:rsidRDefault="00E80D69" w:rsidP="00E80D69" w:rsidR="00E80D69">
      <w:pPr>
        <w:spacing w:lineRule="auto" w:line="240"/>
        <w:rPr>
          <w:bCs/>
        </w:rPr>
      </w:pPr>
      <w:r>
        <w:rPr>
          <w:bCs/>
        </w:rPr>
        <w:t>POUKA O PRAVNOM LIJEKU:</w:t>
      </w:r>
    </w:p>
    <w:p w:rsidRDefault="00E80D69" w:rsidP="00E80D69" w:rsidR="00E80D69">
      <w:pPr>
        <w:spacing w:lineRule="auto" w:line="240"/>
        <w:rPr>
          <w:bCs/>
        </w:rPr>
      </w:pPr>
      <w:r>
        <w:rPr>
          <w:bCs/>
        </w:rPr>
        <w:t xml:space="preserve">Protiv zaključka nije dopušten pravni lijek  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zakona).</w:t>
      </w:r>
    </w:p>
    <w:p w:rsidRDefault="00E80D69" w:rsidP="00E80D69" w:rsidR="00E80D69">
      <w:pPr>
        <w:spacing w:lineRule="auto" w:line="240"/>
        <w:rPr>
          <w:bCs/>
        </w:rPr>
      </w:pPr>
    </w:p>
    <w:p w:rsidRDefault="00E80D69" w:rsidP="00E80D69" w:rsidR="00E80D69">
      <w:pPr>
        <w:rPr>
          <w:bCs/>
        </w:rPr>
      </w:pPr>
      <w:r>
        <w:rPr>
          <w:bCs/>
        </w:rPr>
        <w:t>DNA:</w:t>
      </w:r>
    </w:p>
    <w:p w:rsidRDefault="00E80D69" w:rsidP="00E80D69" w:rsidR="00E80D69" w:rsidRPr="00ED0FB4">
      <w:pPr>
        <w:numPr>
          <w:ilvl w:val="0"/>
          <w:numId w:val="9"/>
        </w:numPr>
        <w:spacing w:lineRule="auto" w:line="240" w:after="0"/>
        <w:rPr>
          <w:bCs/>
        </w:rPr>
      </w:pPr>
      <w:r>
        <w:rPr>
          <w:bCs/>
        </w:rPr>
        <w:t>Stečajni upravitelj Željko Rupčić</w:t>
      </w:r>
    </w:p>
    <w:p w:rsidRDefault="00E80D69" w:rsidP="00E80D69" w:rsidR="00E80D69" w:rsidRPr="00741229">
      <w:pPr>
        <w:numPr>
          <w:ilvl w:val="0"/>
          <w:numId w:val="9"/>
        </w:numPr>
        <w:spacing w:lineRule="auto" w:line="240" w:after="0"/>
        <w:rPr>
          <w:bCs/>
        </w:rPr>
      </w:pPr>
      <w:r>
        <w:rPr>
          <w:bCs/>
        </w:rPr>
        <w:t xml:space="preserve">Kupac  - </w:t>
      </w:r>
      <w:r w:rsidR="00C17F60" w:rsidRPr="00A6778B">
        <w:t>God d.o.o. Virovitica, Podravska 23</w:t>
      </w:r>
    </w:p>
    <w:p w:rsidRDefault="00E80D69" w:rsidP="00E80D69" w:rsidR="00E80D69" w:rsidRPr="00755BFA">
      <w:pPr>
        <w:numPr>
          <w:ilvl w:val="0"/>
          <w:numId w:val="9"/>
        </w:numPr>
        <w:spacing w:lineRule="auto" w:line="240" w:after="0"/>
        <w:rPr>
          <w:bCs/>
        </w:rPr>
      </w:pPr>
      <w:r>
        <w:t xml:space="preserve">Općinski sud u Virovitici Stalna služba Orahovica </w:t>
      </w:r>
    </w:p>
    <w:p w:rsidRDefault="00E80D69" w:rsidP="00E80D69" w:rsidR="00E80D69">
      <w:pPr>
        <w:numPr>
          <w:ilvl w:val="0"/>
          <w:numId w:val="9"/>
        </w:numPr>
        <w:spacing w:lineRule="auto" w:line="240" w:after="0"/>
        <w:rPr>
          <w:bCs/>
        </w:rPr>
      </w:pPr>
      <w:r>
        <w:rPr>
          <w:bCs/>
        </w:rPr>
        <w:t>e-oglasna ploča</w:t>
      </w:r>
    </w:p>
    <w:p w:rsidRDefault="00E80D69" w:rsidP="00E80D69" w:rsidR="00E80D69" w:rsidRPr="00085AE8">
      <w:pPr>
        <w:numPr>
          <w:ilvl w:val="0"/>
          <w:numId w:val="9"/>
        </w:numPr>
        <w:spacing w:lineRule="auto" w:line="240" w:after="0"/>
        <w:rPr>
          <w:bCs/>
        </w:rPr>
      </w:pPr>
      <w:r>
        <w:rPr>
          <w:bCs/>
        </w:rPr>
        <w:t>kal.</w:t>
      </w:r>
      <w:r w:rsidR="00C17F60">
        <w:rPr>
          <w:bCs/>
        </w:rPr>
        <w:t xml:space="preserve"> 20/2</w:t>
      </w:r>
    </w:p>
    <w:p w:rsidRDefault="001B28FD" w:rsidP="001B28FD" w:rsidR="001B28FD" w:rsidRPr="001B28FD">
      <w:pPr>
        <w:pStyle w:val="Odlomakpopisa"/>
        <w:ind w:left="1080"/>
        <w:jc w:val="both"/>
        <w:rPr>
          <w:bCs/>
          <w:color w:val="000000"/>
        </w:rPr>
      </w:pPr>
    </w:p>
    <w:p w:rsidRDefault="00144783" w:rsidP="00144783" w:rsidR="00144783" w:rsidRPr="00144783">
      <w:pPr>
        <w:pStyle w:val="Odlomakpopisa"/>
        <w:ind w:left="1080"/>
        <w:jc w:val="both"/>
      </w:pPr>
    </w:p>
    <w:sectPr w:rsidSect="00C17F60" w:rsidR="00144783" w:rsidRPr="00144783">
      <w:headerReference w:type="default" r:id="rId11"/>
      <w:pgSz w:h="15840" w:w="12240"/>
      <w:pgMar w:gutter="0" w:footer="720" w:header="720" w:left="1440" w:bottom="1134" w:right="1440" w:top="1440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4A6" w:rsidP="005A24A6" w:rsidR="005A24A6">
      <w:pPr>
        <w:spacing w:lineRule="auto" w:line="240" w:after="0"/>
      </w:pPr>
      <w:r>
        <w:separator/>
      </w:r>
    </w:p>
  </w:endnote>
  <w:endnote w:id="0" w:type="continuationSeparator">
    <w:p w:rsidRDefault="005A24A6" w:rsidP="005A24A6" w:rsidR="005A24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4A6" w:rsidP="005A24A6" w:rsidR="005A24A6">
      <w:pPr>
        <w:spacing w:lineRule="auto" w:line="240" w:after="0"/>
      </w:pPr>
      <w:r>
        <w:separator/>
      </w:r>
    </w:p>
  </w:footnote>
  <w:footnote w:id="0" w:type="continuationSeparator">
    <w:p w:rsidRDefault="005A24A6" w:rsidP="005A24A6" w:rsidR="005A24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A6" w:rsidR="005A24A6">
    <w:pPr>
      <w:pStyle w:val="Zaglavlje"/>
      <w:rPr>
        <w:lang w:val="hr-HR"/>
      </w:rPr>
    </w:pPr>
  </w:p>
  <w:p w:rsidRDefault="005A24A6" w:rsidP="005A24A6" w:rsidR="005A24A6" w:rsidRPr="005A24A6">
    <w:pPr>
      <w:pStyle w:val="Zaglavlje"/>
      <w:jc w:val="right"/>
      <w:rPr>
        <w:lang w:val="hr-HR"/>
      </w:rPr>
    </w:pPr>
    <w:r>
      <w:rPr>
        <w:lang w:val="hr-HR"/>
      </w:rPr>
      <w:t>13 St-23/14-118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44916"/>
    <w:multiLevelType w:val="hybridMultilevel"/>
    <w:tmpl w:val="5C9C2AEC"/>
    <w:lvl w:tplc="D6DC67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3A5C94"/>
    <w:multiLevelType w:val="hybridMultilevel"/>
    <w:tmpl w:val="0506282E"/>
    <w:lvl w:tplc="4006AB08" w:ilvl="0">
      <w:start w:val="2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6043327"/>
    <w:multiLevelType w:val="hybridMultilevel"/>
    <w:tmpl w:val="C6380D96"/>
    <w:lvl w:tplc="7DE677B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7BC072E"/>
    <w:multiLevelType w:val="hybridMultilevel"/>
    <w:tmpl w:val="091E2AD0"/>
    <w:lvl w:tplc="ED0208EE" w:ilvl="0">
      <w:start w:val="1"/>
      <w:numFmt w:val="decimal"/>
      <w:lvlText w:val="%1."/>
      <w:lvlJc w:val="left"/>
      <w:pPr>
        <w:ind w:hanging="360" w:left="1440"/>
      </w:pPr>
      <w:rPr>
        <w:rFonts w:hint="default"/>
        <w:color w:val="000000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A1A346C"/>
    <w:multiLevelType w:val="hybridMultilevel"/>
    <w:tmpl w:val="3C7E3EB4"/>
    <w:lvl w:tplc="2DD0D8B6" w:ilvl="0">
      <w:start w:val="1"/>
      <w:numFmt w:val="decimal"/>
      <w:lvlText w:val="%1."/>
      <w:lvlJc w:val="left"/>
      <w:pPr>
        <w:ind w:hanging="360" w:left="1080"/>
      </w:pPr>
      <w:rPr>
        <w:rFonts w:hint="default"/>
        <w:color w:val="000000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1534290"/>
    <w:multiLevelType w:val="hybridMultilevel"/>
    <w:tmpl w:val="35AA495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FD06B8"/>
    <w:multiLevelType w:val="hybridMultilevel"/>
    <w:tmpl w:val="7116BDBA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FCC7A6D"/>
    <w:multiLevelType w:val="hybridMultilevel"/>
    <w:tmpl w:val="1A709ACC"/>
    <w:lvl w:tplc="11266116" w:ilvl="0">
      <w:start w:val="2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8"/>
  </w:num>
  <w:num w:numId="6">
    <w:abstractNumId w:val="1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274F"/>
    <w:rsid w:val="00021D55"/>
    <w:rsid w:val="000C56F4"/>
    <w:rsid w:val="00144783"/>
    <w:rsid w:val="00156C01"/>
    <w:rsid w:val="00182D63"/>
    <w:rsid w:val="001A3490"/>
    <w:rsid w:val="001B28FD"/>
    <w:rsid w:val="00304322"/>
    <w:rsid w:val="003A7349"/>
    <w:rsid w:val="00405402"/>
    <w:rsid w:val="00427552"/>
    <w:rsid w:val="00433A79"/>
    <w:rsid w:val="004410BB"/>
    <w:rsid w:val="00474AB9"/>
    <w:rsid w:val="00500DFE"/>
    <w:rsid w:val="00516A40"/>
    <w:rsid w:val="00525B58"/>
    <w:rsid w:val="005A24A6"/>
    <w:rsid w:val="00605ABA"/>
    <w:rsid w:val="00613D7D"/>
    <w:rsid w:val="0065274F"/>
    <w:rsid w:val="00761FDD"/>
    <w:rsid w:val="00800A07"/>
    <w:rsid w:val="00822BFC"/>
    <w:rsid w:val="008468A8"/>
    <w:rsid w:val="00A6629E"/>
    <w:rsid w:val="00A6778B"/>
    <w:rsid w:val="00B17240"/>
    <w:rsid w:val="00B92276"/>
    <w:rsid w:val="00C0101F"/>
    <w:rsid w:val="00C02FBC"/>
    <w:rsid w:val="00C15B11"/>
    <w:rsid w:val="00C17F60"/>
    <w:rsid w:val="00C76DB2"/>
    <w:rsid w:val="00D22FC2"/>
    <w:rsid w:val="00D83137"/>
    <w:rsid w:val="00E80D69"/>
    <w:rsid w:val="00E90FDE"/>
    <w:rsid w:val="00EB37CE"/>
    <w:rsid w:val="00EC5E92"/>
    <w:rsid w:val="00F7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en-US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5274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B28FD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28FD"/>
    <w:rPr>
      <w:rFonts w:cs="Segoe UI" w:hAnsi="Segoe UI" w:ascii="Segoe UI"/>
      <w:sz w:val="18"/>
      <w:szCs w:val="18"/>
    </w:rPr>
  </w:style>
  <w:style w:styleId="Naglaeno" w:type="character">
    <w:name w:val="Strong"/>
    <w:basedOn w:val="Zadanifontodlomka"/>
    <w:qFormat/>
    <w:rsid w:val="005A24A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5A24A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A24A6"/>
  </w:style>
  <w:style w:styleId="Podnoje" w:type="paragraph">
    <w:name w:val="footer"/>
    <w:basedOn w:val="Normal"/>
    <w:link w:val="PodnojeChar"/>
    <w:uiPriority w:val="99"/>
    <w:unhideWhenUsed/>
    <w:rsid w:val="005A24A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A24A6"/>
  </w:style>
  <w:style w:styleId="Tekstrezerviranogmjesta" w:type="character">
    <w:name w:val="Placeholder Text"/>
    <w:basedOn w:val="Zadanifontodlomka"/>
    <w:uiPriority w:val="99"/>
    <w:semiHidden/>
    <w:rsid w:val="00021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D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D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D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D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en-US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5274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B28FD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28FD"/>
    <w:rPr>
      <w:rFonts w:ascii="Segoe UI" w:cs="Segoe UI" w:hAnsi="Segoe UI"/>
      <w:sz w:val="18"/>
      <w:szCs w:val="18"/>
    </w:rPr>
  </w:style>
  <w:style w:styleId="Naglaeno" w:type="character">
    <w:name w:val="Strong"/>
    <w:basedOn w:val="Zadanifontodlomka"/>
    <w:qFormat/>
    <w:rsid w:val="005A24A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5A24A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A24A6"/>
  </w:style>
  <w:style w:styleId="Podnoje" w:type="paragraph">
    <w:name w:val="footer"/>
    <w:basedOn w:val="Normal"/>
    <w:link w:val="PodnojeChar"/>
    <w:uiPriority w:val="99"/>
    <w:unhideWhenUsed/>
    <w:rsid w:val="005A24A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A24A6"/>
  </w:style>
  <w:style w:styleId="Tekstrezerviranogmjesta" w:type="character">
    <w:name w:val="Placeholder Text"/>
    <w:basedOn w:val="Zadanifontodlomka"/>
    <w:uiPriority w:val="99"/>
    <w:semiHidden/>
    <w:rsid w:val="00021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D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D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D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D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59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94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9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9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62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344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924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445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92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889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20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990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6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354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84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227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EUROVOĆE ZADRUGA</izvorni_sadrzaj>
    <derivirana_varijabla naziv="DomainObject.Predmet.ProtustrankaFormated_1">  EUROVOĆE ZADRUGA</derivirana_varijabla>
  </DomainObject.Predmet.ProtustrankaFormated>
  <DomainObject.Predmet.ProtustrankaFormatedOIB>
    <izvorni_sadrzaj>  EUROVOĆE ZADRUGA, OIB 81184729207</izvorni_sadrzaj>
    <derivirana_varijabla naziv="DomainObject.Predmet.ProtustrankaFormatedOIB_1">  EUROVOĆE ZADRUGA, OIB 81184729207</derivirana_varijabla>
  </DomainObject.Predmet.ProtustrankaFormatedOIB>
  <DomainObject.Predmet.ProtustrankaFormatedWithAdress>
    <izvorni_sadrzaj> EUROVOĆE ZADRUGA, Industrijska zona Janjevci 6, Donji Miholjac</izvorni_sadrzaj>
    <derivirana_varijabla naziv="DomainObject.Predmet.ProtustrankaFormatedWithAdress_1"> EUROVOĆE ZADRUGA, Industrijska zona Janjevci 6, Donji Miholjac</derivirana_varijabla>
  </DomainObject.Predmet.ProtustrankaFormatedWithAdress>
  <DomainObject.Predmet.ProtustrankaFormatedWithAdressOIB>
    <izvorni_sadrzaj> EUROVOĆE ZADRUGA, OIB 81184729207, Industrijska zona Janjevci 6, Donji Miholjac</izvorni_sadrzaj>
    <derivirana_varijabla naziv="DomainObject.Predmet.ProtustrankaFormatedWithAdressOIB_1"> EUROVOĆE ZADRUGA, OIB 81184729207, Industrijska zona Janjevci 6, Donji Miholjac</derivirana_varijabla>
  </DomainObject.Predmet.ProtustrankaFormatedWithAdressOIB>
  <DomainObject.Predmet.ProtustrankaWithAdress>
    <izvorni_sadrzaj>EUROVOĆE ZADRUGA Industrijska zona Janjevci 6, Donji Miholjac</izvorni_sadrzaj>
    <derivirana_varijabla naziv="DomainObject.Predmet.ProtustrankaWithAdress_1">EUROVOĆE ZADRUGA Industrijska zona Janjevci 6, Donji Miholjac</derivirana_varijabla>
  </DomainObject.Predmet.ProtustrankaWithAdress>
  <DomainObject.Predmet.ProtustrankaWithAdressOIB>
    <izvorni_sadrzaj>EUROVOĆE ZADRUGA, OIB 81184729207, Industrijska zona Janjevci 6, Donji Miholjac</izvorni_sadrzaj>
    <derivirana_varijabla naziv="DomainObject.Predmet.ProtustrankaWithAdressOIB_1">EUROVOĆE ZADRUGA, OIB 81184729207, Industrijska zona Janjevci 6, Donji Miholjac</derivirana_varijabla>
  </DomainObject.Predmet.ProtustrankaWithAdressOIB>
  <DomainObject.Predmet.ProtustrankaNazivFormated>
    <izvorni_sadrzaj>EUROVOĆE ZADRUGA</izvorni_sadrzaj>
    <derivirana_varijabla naziv="DomainObject.Predmet.ProtustrankaNazivFormated_1">EUROVOĆE ZADRUGA</derivirana_varijabla>
  </DomainObject.Predmet.ProtustrankaNazivFormated>
  <DomainObject.Predmet.ProtustrankaNazivFormatedOIB>
    <izvorni_sadrzaj>EUROVOĆE ZADRUGA, OIB 81184729207</izvorni_sadrzaj>
    <derivirana_varijabla naziv="DomainObject.Predmet.ProtustrankaNazivFormatedOIB_1">EUROVOĆE ZADRUGA, OIB 81184729207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EUROVOĆE ZADRUGA</item>
    </izvorni_sadrzaj>
    <derivirana_varijabla naziv="DomainObject.Predmet.ProtuStrankaListFormated_1">
      <item>EUROVOĆE ZADRUGA</item>
    </derivirana_varijabla>
  </DomainObject.Predmet.ProtuStrankaListFormated>
  <DomainObject.Predmet.ProtuStrankaListFormatedOIB>
    <izvorni_sadrzaj>
      <item>EUROVOĆE ZADRUGA, OIB 81184729207</item>
    </izvorni_sadrzaj>
    <derivirana_varijabla naziv="DomainObject.Predmet.ProtuStrankaListFormatedOIB_1">
      <item>EUROVOĆE ZADRUGA, OIB 81184729207</item>
    </derivirana_varijabla>
  </DomainObject.Predmet.ProtuStrankaListFormatedOIB>
  <DomainObject.Predmet.ProtuStrankaListFormatedWithAdress>
    <izvorni_sadrzaj>
      <item>EUROVOĆE ZADRUGA, Industrijska zona Janjevci 6, Donji Miholjac</item>
    </izvorni_sadrzaj>
    <derivirana_varijabla naziv="DomainObject.Predmet.ProtuStrankaListFormatedWithAdress_1">
      <item>EUROVOĆE ZADRUGA, Industrijska zona Janjevci 6, Donji Miholjac</item>
    </derivirana_varijabla>
  </DomainObject.Predmet.ProtuStrankaListFormatedWithAdress>
  <DomainObject.Predmet.ProtuStrankaListFormatedWithAdressOIB>
    <izvorni_sadrzaj>
      <item>EUROVOĆE ZADRUGA, OIB 81184729207, Industrijska zona Janjevci 6, Donji Miholjac</item>
    </izvorni_sadrzaj>
    <derivirana_varijabla naziv="DomainObject.Predmet.ProtuStrankaListFormatedWithAdressOIB_1">
      <item>EUROVOĆE ZADRUGA, OIB 81184729207, Industrijska zona Janjevci 6, Donji Miholjac</item>
    </derivirana_varijabla>
  </DomainObject.Predmet.ProtuStrankaListFormatedWithAdressOIB>
  <DomainObject.Predmet.ProtuStrankaListNazivFormated>
    <izvorni_sadrzaj>
      <item>EUROVOĆE ZADRUGA</item>
    </izvorni_sadrzaj>
    <derivirana_varijabla naziv="DomainObject.Predmet.ProtuStrankaListNazivFormated_1">
      <item>EUROVOĆE ZADRUGA</item>
    </derivirana_varijabla>
  </DomainObject.Predmet.ProtuStrankaListNazivFormated>
  <DomainObject.Predmet.ProtuStrankaListNazivFormatedOIB>
    <izvorni_sadrzaj>
      <item>EUROVOĆE ZADRUGA, OIB 81184729207</item>
    </izvorni_sadrzaj>
    <derivirana_varijabla naziv="DomainObject.Predmet.ProtuStrankaListNazivFormatedOIB_1">
      <item>EUROVOĆE ZADRUGA, OIB 81184729207</item>
    </derivirana_varijabla>
  </DomainObject.Predmet.ProtuStrankaListNazivFormatedOIB>
  <DomainObject.Predmet.OstaliListFormated>
    <izvorni_sadrzaj>
      <item>Željko Rupčić</item>
    </izvorni_sadrzaj>
    <derivirana_varijabla naziv="DomainObject.Predmet.OstaliListFormated_1">
      <item>Željko Rupčić</item>
    </derivirana_varijabla>
  </DomainObject.Predmet.OstaliListFormated>
  <DomainObject.Predmet.OstaliListFormatedOIB>
    <izvorni_sadrzaj>
      <item>Željko Rupčić, OIB 31017026540</item>
    </izvorni_sadrzaj>
    <derivirana_varijabla naziv="DomainObject.Predmet.OstaliListFormatedOIB_1">
      <item>Željko Rupčić, OIB 31017026540</item>
    </derivirana_varijabla>
  </DomainObject.Predmet.OstaliListFormatedOIB>
  <DomainObject.Predmet.OstaliListFormatedWithAdress>
    <izvorni_sadrzaj>
      <item>Željko Rupčić</item>
    </izvorni_sadrzaj>
    <derivirana_varijabla naziv="DomainObject.Predmet.OstaliListFormatedWithAdress_1">
      <item>Željko Rupčić</item>
    </derivirana_varijabla>
  </DomainObject.Predmet.OstaliListFormatedWithAdress>
  <DomainObject.Predmet.OstaliListFormatedWithAdressOIB>
    <izvorni_sadrzaj>
      <item>Željko Rupčić, OIB 31017026540</item>
    </izvorni_sadrzaj>
    <derivirana_varijabla naziv="DomainObject.Predmet.OstaliListFormatedWithAdressOIB_1">
      <item>Željko Rupčić, OIB 31017026540</item>
    </derivirana_varijabla>
  </DomainObject.Predmet.OstaliListFormatedWithAdressOIB>
  <DomainObject.Predmet.OstaliListNazivFormated>
    <izvorni_sadrzaj>
      <item>Željko Rupčić</item>
    </izvorni_sadrzaj>
    <derivirana_varijabla naziv="DomainObject.Predmet.OstaliListNazivFormated_1">
      <item>Željko Rupčić</item>
    </derivirana_varijabla>
  </DomainObject.Predmet.OstaliListNazivFormated>
  <DomainObject.Predmet.OstaliListNazivFormatedOIB>
    <izvorni_sadrzaj>
      <item>Željko Rupčić, OIB 31017026540</item>
    </izvorni_sadrzaj>
    <derivirana_varijabla naziv="DomainObject.Predmet.OstaliListNazivFormatedOIB_1">
      <item>Željko Rupčić, OIB 31017026540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EUROVOĆE ZADRUGA</izvorni_sadrzaj>
    <derivirana_varijabla naziv="DomainObject.Predmet.ProtustrankaIDrugi_1">EUROVOĆE ZADRUGA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EUROVOĆE ZADRUGA, OIB 81184729207, Industrijska zona Janjevci 6, Donji Miholjac</izvorni_sadrzaj>
    <derivirana_varijabla naziv="DomainObject.Predmet.ProtustrankaIDrugiAdressOIB_1">EUROVOĆE ZADRUGA, OIB 81184729207, Industrijska zona Janjevci 6,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EUROVOĆE ZADRUGA</item>
      <item>Željko Rupčić</item>
    </izvorni_sadrzaj>
    <derivirana_varijabla naziv="DomainObject.Predmet.SudioniciListNaziv_1">
      <item>FINA REGIONALNI CENTAR ZAGREB</item>
      <item>EUROVOĆE ZADRUGA</item>
      <item>Željko Rupčić</item>
    </derivirana_varijabla>
  </DomainObject.Predmet.SudioniciListNaziv>
  <DomainObject.Predmet.SudioniciListAdressOIB>
    <izvorni_sadrzaj>
      <item>FINA REGIONALNI CENTAR ZAGREB, OIB 85821130368</item>
      <item>EUROVOĆE ZADRUGA, OIB 81184729207, Industrijska zona Janjevci 6,Donji Miholjac</item>
      <item>Željko Rupčić, OIB 31017026540</item>
    </izvorni_sadrzaj>
    <derivirana_varijabla naziv="DomainObject.Predmet.SudioniciListAdressOIB_1">
      <item>FINA REGIONALNI CENTAR ZAGREB, OIB 85821130368</item>
      <item>EUROVOĆE ZADRUGA, OIB 81184729207, Industrijska zona Janjevci 6,Donji Miholjac</item>
      <item>Željko Rupčić, OIB 31017026540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81184729207</item>
      <item>, OIB 31017026540</item>
    </izvorni_sadrzaj>
    <derivirana_varijabla naziv="DomainObject.Predmet.SudioniciListNazivOIB_1">
      <item>, OIB 85821130368</item>
      <item>, OIB 81184729207</item>
      <item>, OIB 31017026540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F92A79-B2BE-436C-A2FF-692576A68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14</properties:Pages>
  <properties:Words>4894</properties:Words>
  <properties:Characters>29625</properties:Characters>
  <properties:Lines>591</properties:Lines>
  <properties:Paragraphs>150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2018-02-05T11:24:00Z</dcterms:created>
  <dc:creator>Windows User</dc:creator>
  <cp:lastModifiedBy>Maja Kocijan</cp:lastModifiedBy>
  <cp:lastPrinted>2018-02-05T12:28:00Z</cp:lastPrinted>
  <dcterms:modified xmlns:xsi="http://www.w3.org/2001/XMLSchema-instance" xsi:type="dcterms:W3CDTF">2018-02-05T12:34:00Z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