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cf51" w14:paraId="045cf51" w:rsidRDefault="00AE649C" w:rsidP="002E714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E7144" w:rsidP="002E7144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2E7144" w:rsidP="002E7144" w:rsidR="00AE649C" w:rsidRPr="00B76F3C">
      <w:pPr>
        <w:pStyle w:val="SudNaziv"/>
      </w:pPr>
      <w:r>
        <w:t>TRGOVAČKI SUD U VARAŽDINU</w:t>
      </w:r>
      <w:r w:rsidR="00EA1C6D">
        <w:tab/>
      </w:r>
    </w:p>
    <w:p w:rsidRDefault="002E7144" w:rsidP="002E7144" w:rsidR="002E7144">
      <w:pPr>
        <w:spacing w:after="0"/>
        <w:jc w:val="center"/>
      </w:pPr>
    </w:p>
    <w:p w:rsidRDefault="002E7144" w:rsidP="002E7144" w:rsidR="002E7144">
      <w:pPr>
        <w:spacing w:after="0"/>
        <w:jc w:val="center"/>
      </w:pPr>
    </w:p>
    <w:p w:rsidRDefault="002E7144" w:rsidP="002E7144" w:rsidR="002E7144">
      <w:pPr>
        <w:spacing w:after="0"/>
        <w:jc w:val="center"/>
      </w:pPr>
    </w:p>
    <w:p w:rsidRDefault="002E7144" w:rsidP="002E7144" w:rsidR="002E7144">
      <w:pPr>
        <w:spacing w:after="0"/>
        <w:jc w:val="center"/>
      </w:pPr>
    </w:p>
    <w:p w:rsidRDefault="002E7144" w:rsidP="002E7144" w:rsidR="002E7144">
      <w:pPr>
        <w:spacing w:after="0"/>
      </w:pPr>
      <w:r>
        <w:t xml:space="preserve">                                        U  I M E  R E P U B L I K E  H R V A T S K E</w:t>
      </w: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  <w:jc w:val="center"/>
      </w:pPr>
      <w:r>
        <w:t>R J E Š E NJ E</w:t>
      </w: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ELECTRO FNE j.d.o.o. Varaždin, O. </w:t>
      </w:r>
      <w:proofErr w:type="spellStart"/>
      <w:r>
        <w:t>Keršovanija</w:t>
      </w:r>
      <w:proofErr w:type="spellEnd"/>
      <w:r>
        <w:t xml:space="preserve"> 15, OIB: 25691995018, dana 16. lipnja 2016., </w:t>
      </w:r>
    </w:p>
    <w:p w:rsidRDefault="002E7144" w:rsidP="002E7144" w:rsidR="002E7144">
      <w:pPr>
        <w:spacing w:after="0"/>
        <w:jc w:val="center"/>
      </w:pPr>
    </w:p>
    <w:p w:rsidRDefault="002E7144" w:rsidP="002E7144" w:rsidR="002E7144">
      <w:pPr>
        <w:spacing w:after="0"/>
        <w:jc w:val="center"/>
      </w:pPr>
      <w:r>
        <w:t>r i j e š i o  j e</w:t>
      </w: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ELECTRO FNE j.d.o.o. Varaždin, O. </w:t>
      </w:r>
      <w:proofErr w:type="spellStart"/>
      <w:r>
        <w:t>Keršovanija</w:t>
      </w:r>
      <w:proofErr w:type="spellEnd"/>
      <w:r>
        <w:t xml:space="preserve"> 15, OIB: 25691995018, s danom 16. lipnja 2016. u 12,00 sati.</w:t>
      </w:r>
    </w:p>
    <w:p w:rsidRDefault="002E7144" w:rsidP="002E7144" w:rsidR="002E7144">
      <w:pPr>
        <w:spacing w:after="0"/>
        <w:ind w:hanging="705" w:left="1413"/>
        <w:jc w:val="both"/>
      </w:pPr>
    </w:p>
    <w:p w:rsidRDefault="002E7144" w:rsidP="002E7144" w:rsidR="002E7144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Darko </w:t>
      </w:r>
      <w:proofErr w:type="spellStart"/>
      <w:r>
        <w:t>Šket</w:t>
      </w:r>
      <w:proofErr w:type="spellEnd"/>
      <w:r>
        <w:t xml:space="preserve"> iz Križevaca, M. </w:t>
      </w:r>
      <w:proofErr w:type="spellStart"/>
      <w:r>
        <w:t>Kiepacha</w:t>
      </w:r>
      <w:proofErr w:type="spellEnd"/>
      <w:r>
        <w:t xml:space="preserve"> 51, OIB: 06128975111.</w:t>
      </w:r>
    </w:p>
    <w:p w:rsidRDefault="002E7144" w:rsidP="002E7144" w:rsidR="002E7144">
      <w:pPr>
        <w:spacing w:after="0"/>
        <w:ind w:hanging="705" w:left="1413"/>
        <w:jc w:val="both"/>
      </w:pPr>
    </w:p>
    <w:p w:rsidRDefault="002E7144" w:rsidP="002E7144" w:rsidR="002E7144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ELECTRO FNE j.d.o.o. Varaždin, O. </w:t>
      </w:r>
      <w:proofErr w:type="spellStart"/>
      <w:r>
        <w:t>Keršovanija</w:t>
      </w:r>
      <w:proofErr w:type="spellEnd"/>
      <w:r>
        <w:t xml:space="preserve"> 15, OIB: 25691995018.</w:t>
      </w:r>
    </w:p>
    <w:p w:rsidRDefault="002E7144" w:rsidP="002E7144" w:rsidR="002E7144">
      <w:pPr>
        <w:spacing w:after="0"/>
        <w:ind w:hanging="705" w:left="1410"/>
        <w:jc w:val="both"/>
      </w:pPr>
    </w:p>
    <w:p w:rsidRDefault="002E7144" w:rsidP="002E7144" w:rsidR="002E7144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2E7144" w:rsidP="002E7144" w:rsidR="002E7144">
      <w:pPr>
        <w:spacing w:after="0"/>
        <w:jc w:val="both"/>
      </w:pPr>
    </w:p>
    <w:p w:rsidRDefault="002E7144" w:rsidP="002E7144" w:rsidR="002E7144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ELECTRO FNE j.d.o.o. Varaždin, O. </w:t>
      </w:r>
      <w:proofErr w:type="spellStart"/>
      <w:r>
        <w:t>Keršovanija</w:t>
      </w:r>
      <w:proofErr w:type="spellEnd"/>
      <w:r>
        <w:t xml:space="preserve"> 15, OIB: 25691995018, bit će brisan iz sudskog registra.</w:t>
      </w:r>
    </w:p>
    <w:p w:rsidRDefault="002E7144" w:rsidP="002E7144" w:rsidR="002E7144">
      <w:pPr>
        <w:spacing w:after="0"/>
        <w:jc w:val="center"/>
      </w:pPr>
    </w:p>
    <w:p w:rsidRDefault="002E7144" w:rsidP="002E7144" w:rsidR="002E7144">
      <w:pPr>
        <w:spacing w:after="0"/>
        <w:jc w:val="center"/>
      </w:pPr>
      <w:r>
        <w:t>Obrazloženje</w:t>
      </w: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  <w:jc w:val="both"/>
      </w:pPr>
      <w:r>
        <w:tab/>
        <w:t xml:space="preserve">Predlagatelj Financijska agencija Regionalni centar Zagreb, Podružnica Varaždin je dana 16. veljače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  <w:jc w:val="center"/>
      </w:pPr>
      <w:r>
        <w:t>U Varaždinu 16. lipnja 2016.</w:t>
      </w:r>
    </w:p>
    <w:p w:rsidRDefault="002E7144" w:rsidP="002E7144" w:rsidR="002E7144">
      <w:pPr>
        <w:spacing w:after="0"/>
        <w:jc w:val="center"/>
      </w:pPr>
    </w:p>
    <w:p w:rsidRDefault="002E7144" w:rsidP="002E7144" w:rsidR="002E714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Marija Levanić-Škerbić</w:t>
      </w: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7144" w:rsidP="002E7144" w:rsidR="002E714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7144" w:rsidP="002E7144" w:rsidR="002E7144">
      <w:pPr>
        <w:spacing w:after="0"/>
        <w:ind w:firstLine="708"/>
      </w:pPr>
      <w:r>
        <w:t>Uputa o pravnom lijeku:</w:t>
      </w:r>
    </w:p>
    <w:p w:rsidRDefault="002E7144" w:rsidP="002E7144" w:rsidR="002E714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2E7144" w:rsidP="002E7144" w:rsidR="002E714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</w:pPr>
    </w:p>
    <w:p w:rsidRDefault="002E7144" w:rsidP="002E7144" w:rsidR="002E7144">
      <w:pPr>
        <w:spacing w:after="0"/>
      </w:pPr>
      <w:r>
        <w:t>DNA:</w:t>
      </w:r>
    </w:p>
    <w:p w:rsidRDefault="002E7144" w:rsidP="002E7144" w:rsidR="002E714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2E7144" w:rsidP="002E7144" w:rsidR="002E714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2E7144" w:rsidP="002E7144" w:rsidR="002E7144">
      <w:pPr>
        <w:numPr>
          <w:ilvl w:val="0"/>
          <w:numId w:val="47"/>
        </w:numPr>
        <w:spacing w:after="0"/>
      </w:pPr>
      <w:r>
        <w:t xml:space="preserve">Dužnik ELECTRO FNE j.d.o.o. Varaždin, O. </w:t>
      </w:r>
      <w:proofErr w:type="spellStart"/>
      <w:r>
        <w:t>Keršovanija</w:t>
      </w:r>
      <w:proofErr w:type="spellEnd"/>
      <w:r>
        <w:t xml:space="preserve"> 15.</w:t>
      </w:r>
    </w:p>
    <w:p w:rsidRDefault="002E7144" w:rsidP="002E7144" w:rsidR="002E7144">
      <w:pPr>
        <w:numPr>
          <w:ilvl w:val="0"/>
          <w:numId w:val="47"/>
        </w:numPr>
        <w:spacing w:after="0"/>
      </w:pPr>
      <w:r>
        <w:t xml:space="preserve">Osoba ovlaštena za zastupanje – Karolina </w:t>
      </w:r>
      <w:proofErr w:type="spellStart"/>
      <w:r>
        <w:t>Perši</w:t>
      </w:r>
      <w:proofErr w:type="spellEnd"/>
      <w:r>
        <w:t xml:space="preserve"> iz Varaždina,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15.</w:t>
      </w:r>
    </w:p>
    <w:p w:rsidRDefault="002E7144" w:rsidP="002E7144" w:rsidR="002E7144">
      <w:pPr>
        <w:numPr>
          <w:ilvl w:val="0"/>
          <w:numId w:val="47"/>
        </w:numPr>
        <w:spacing w:after="0"/>
        <w:jc w:val="both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 - nakon pravomoćnosti</w:t>
      </w:r>
      <w:r>
        <w:rPr>
          <w:rFonts w:eastAsia="Calibri"/>
          <w:i/>
        </w:rPr>
        <w:t>.</w:t>
      </w:r>
    </w:p>
    <w:p w:rsidRDefault="002E7144" w:rsidP="002E7144" w:rsidR="002E7144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2E7144" w:rsidP="002E7144" w:rsidR="002E7144">
      <w:pPr>
        <w:numPr>
          <w:ilvl w:val="0"/>
          <w:numId w:val="47"/>
        </w:numPr>
        <w:spacing w:after="0"/>
      </w:pPr>
      <w:r>
        <w:t xml:space="preserve">Stečajni upravitelj- Darko </w:t>
      </w:r>
      <w:proofErr w:type="spellStart"/>
      <w:r>
        <w:t>Šket</w:t>
      </w:r>
      <w:proofErr w:type="spellEnd"/>
      <w:r>
        <w:t xml:space="preserve"> iz Križevaca, M. </w:t>
      </w:r>
      <w:proofErr w:type="spellStart"/>
      <w:r>
        <w:t>Kiepacha</w:t>
      </w:r>
      <w:proofErr w:type="spellEnd"/>
      <w:r>
        <w:t xml:space="preserve"> 51.</w:t>
      </w:r>
    </w:p>
    <w:p w:rsidRDefault="002E7144" w:rsidP="002E7144" w:rsidR="002E7144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2E7144" w:rsidR="00CB0EA4">
      <w:pPr>
        <w:pStyle w:val="Naslovdokumenta"/>
        <w:spacing w:after="0"/>
      </w:pPr>
    </w:p>
    <w:p w:rsidRDefault="0071688E" w:rsidP="002E7144" w:rsidR="0071688E">
      <w:pPr>
        <w:pStyle w:val="Poetniodjeljak"/>
        <w:spacing w:after="0"/>
      </w:pPr>
    </w:p>
    <w:p w:rsidRDefault="00A21F0D" w:rsidP="002E7144" w:rsidR="00A21F0D">
      <w:pPr>
        <w:pStyle w:val="NormaleSPIS"/>
        <w:spacing w:after="0"/>
        <w:rPr>
          <w:noProof/>
        </w:rPr>
      </w:pPr>
    </w:p>
    <w:p w:rsidRDefault="00DA0242" w:rsidP="002E714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144" w:rsidR="008333A9">
    <w:pPr>
      <w:pStyle w:val="Zaglavlje"/>
    </w:pPr>
    <w:r>
      <w:rPr>
        <w:rStyle w:val="PozadinaSvijetloCrvena"/>
        <w:shd w:fill="auto" w:color="auto" w:val="clear"/>
      </w:rPr>
      <w:t>Poslovni broj. 7 St-251/16-4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144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16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St-251/2016-4</izvorni_sadrzaj>
    <derivirana_varijabla naziv="DomainObject.Oznaka_1">St-251/2016-4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St-251/2016</izvorni_sadrzaj>
    <derivirana_varijabla naziv="DomainObject.Predmet.OznakaBroj_1">St-251/2016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ELECTRO FNE jednostavno društvo s ograničenom odgovornošću za sustave obnovljivih izvora energije</izvorni_sadrzaj>
    <derivirana_varijabla naziv="DomainObject.Predmet.ProtustrankaFormated_1">  ELECTRO FNE jednostavno društvo s ograničenom odgovornošću za sustave obnovljivih izvora energije</derivirana_varijabla>
  </DomainObject.Predmet.ProtustrankaFormated>
  <DomainObject.Predmet.ProtustrankaFormatedOIB>
    <izvorni_sadrzaj>  ELECTRO FNE jednostavno društvo s ograničenom odgovornošću za sustave obnovljivih izvora energije, OIB 25691995018</izvorni_sadrzaj>
    <derivirana_varijabla naziv="DomainObject.Predmet.ProtustrankaFormatedOIB_1">  ELECTRO FNE jednostavno društvo s ograničenom odgovornošću za sustave obnovljivih izvora energije, OIB 25691995018</derivirana_varijabla>
  </DomainObject.Predmet.ProtustrankaFormatedOIB>
  <DomainObject.Predmet.ProtustrankaFormatedWithAdress>
    <izvorni_sadrzaj> ELECTRO FNE jednostavno društvo s ograničenom odgovornošću za sustave obnovljivih izvora energije, Otokara Keršovanija 15, 42000 Varaždin</izvorni_sadrzaj>
    <derivirana_varijabla naziv="DomainObject.Predmet.ProtustrankaFormatedWithAdress_1"> ELECTRO FNE jednostavno društvo s ograničenom odgovornošću za sustave obnovljivih izvora energije, Otokara Keršovanija 15, 42000 Varaždin</derivirana_varijabla>
  </DomainObject.Predmet.ProtustrankaFormatedWithAdress>
  <DomainObject.Predmet.ProtustrankaFormatedWithAdressOIB>
    <izvorni_sadrzaj> ELECTRO FNE jednostavno društvo s ograničenom odgovornošću za sustave obnovljivih izvora energije, OIB 25691995018, Otokara Keršovanija 15, 42000 Varaždin</izvorni_sadrzaj>
    <derivirana_varijabla naziv="DomainObject.Predmet.ProtustrankaFormatedWithAdressOIB_1"> ELECTRO FNE jednostavno društvo s ograničenom odgovornošću za sustave obnovljivih izvora energije, OIB 25691995018, Otokara Keršovanija 15, 42000 Varaždin</derivirana_varijabla>
  </DomainObject.Predmet.ProtustrankaFormatedWithAdressOIB>
  <DomainObject.Predmet.ProtustrankaWithAdress>
    <izvorni_sadrzaj>ELECTRO FNE jednostavno društvo s ograničenom odgovornošću za sustave obnovljivih izvora energije Otokara Keršovanija 15, 42000 Varaždin</izvorni_sadrzaj>
    <derivirana_varijabla naziv="DomainObject.Predmet.ProtustrankaWithAdress_1">ELECTRO FNE jednostavno društvo s ograničenom odgovornošću za sustave obnovljivih izvora energije Otokara Keršovanija 15, 42000 Varaždin</derivirana_varijabla>
  </DomainObject.Predmet.ProtustrankaWithAdress>
  <DomainObject.Predmet.ProtustrankaWithAdressOIB>
    <izvorni_sadrzaj>ELECTRO FNE jednostavno društvo s ograničenom odgovornošću za sustave obnovljivih izvora energije, OIB 25691995018, Otokara Keršovanija 15, 42000 Varaždin</izvorni_sadrzaj>
    <derivirana_varijabla naziv="DomainObject.Predmet.ProtustrankaWithAdressOIB_1">ELECTRO FNE jednostavno društvo s ograničenom odgovornošću za sustave obnovljivih izvora energije, OIB 25691995018, Otokara Keršovanija 15, 42000 Varaždin</derivirana_varijabla>
  </DomainObject.Predmet.ProtustrankaWithAdressOIB>
  <DomainObject.Predmet.ProtustrankaNazivFormated>
    <izvorni_sadrzaj>ELECTRO FNE jednostavno društvo s ograničenom odgovornošću za sustave obnovljivih izvora energije</izvorni_sadrzaj>
    <derivirana_varijabla naziv="DomainObject.Predmet.ProtustrankaNazivFormated_1">ELECTRO FNE jednostavno društvo s ograničenom odgovornošću za sustave obnovljivih izvora energije</derivirana_varijabla>
  </DomainObject.Predmet.ProtustrankaNazivFormated>
  <DomainObject.Predmet.ProtustrankaNazivFormatedOIB>
    <izvorni_sadrzaj>ELECTRO FNE jednostavno društvo s ograničenom odgovornošću za sustave obnovljivih izvora energije, OIB 25691995018</izvorni_sadrzaj>
    <derivirana_varijabla naziv="DomainObject.Predmet.ProtustrankaNazivFormatedOIB_1">ELECTRO FNE jednostavno društvo s ograničenom odgovornošću za sustave obnovljivih izvora energije, OIB 25691995018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38496.58</izvorni_sadrzaj>
    <derivirana_varijabla naziv="DomainObject.Predmet.TrenutnaVrijednost_1">38496.58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ELECTRO FNE jednostavno društvo s ograničenom odgovornošću za sustave obnovljivih izvora energije</item>
    </izvorni_sadrzaj>
    <derivirana_varijabla naziv="DomainObject.Predmet.ProtuStrankaListFormated_1">
      <item>ELECTRO FNE jednostavno društvo s ograničenom odgovornošću za sustave obnovljivih izvora energije</item>
    </derivirana_varijabla>
  </DomainObject.Predmet.ProtuStrankaListFormated>
  <DomainObject.Predmet.ProtuStrankaListFormatedOIB>
    <izvorni_sadrzaj>
      <item>ELECTRO FNE jednostavno društvo s ograničenom odgovornošću za sustave obnovljivih izvora energije, OIB 25691995018</item>
    </izvorni_sadrzaj>
    <derivirana_varijabla naziv="DomainObject.Predmet.ProtuStrankaListFormatedOIB_1">
      <item>ELECTRO FNE jednostavno društvo s ograničenom odgovornošću za sustave obnovljivih izvora energije, OIB 25691995018</item>
    </derivirana_varijabla>
  </DomainObject.Predmet.ProtuStrankaListFormatedOIB>
  <DomainObject.Predmet.ProtuStrankaListFormatedWithAdress>
    <izvorni_sadrzaj>
      <item>ELECTRO FNE jednostavno društvo s ograničenom odgovornošću za sustave obnovljivih izvora energije, Otokara Keršovanija 15, 42000 Varaždin</item>
    </izvorni_sadrzaj>
    <derivirana_varijabla naziv="DomainObject.Predmet.ProtuStrankaListFormatedWithAdress_1">
      <item>ELECTRO FNE jednostavno društvo s ograničenom odgovornošću za sustave obnovljivih izvora energije, Otokara Keršovanija 15, 42000 Varaždin</item>
    </derivirana_varijabla>
  </DomainObject.Predmet.ProtuStrankaListFormatedWithAdress>
  <DomainObject.Predmet.ProtuStrankaListFormatedWithAdressOIB>
    <izvorni_sadrzaj>
      <item>ELECTRO FNE jednostavno društvo s ograničenom odgovornošću za sustave obnovljivih izvora energije, OIB 25691995018, Otokara Keršovanija 15, 42000 Varaždin</item>
    </izvorni_sadrzaj>
    <derivirana_varijabla naziv="DomainObject.Predmet.ProtuStrankaListFormatedWithAdressOIB_1">
      <item>ELECTRO FNE jednostavno društvo s ograničenom odgovornošću za sustave obnovljivih izvora energije, OIB 25691995018, Otokara Keršovanija 15, 42000 Varaždin</item>
    </derivirana_varijabla>
  </DomainObject.Predmet.ProtuStrankaListFormatedWithAdressOIB>
  <DomainObject.Predmet.ProtuStrankaListNazivFormated>
    <izvorni_sadrzaj>
      <item>ELECTRO FNE jednostavno društvo s ograničenom odgovornošću za sustave obnovljivih izvora energije</item>
    </izvorni_sadrzaj>
    <derivirana_varijabla naziv="DomainObject.Predmet.ProtuStrankaListNazivFormated_1">
      <item>ELECTRO FNE jednostavno društvo s ograničenom odgovornošću za sustave obnovljivih izvora energije</item>
    </derivirana_varijabla>
  </DomainObject.Predmet.ProtuStrankaListNazivFormated>
  <DomainObject.Predmet.ProtuStrankaListNazivFormatedOIB>
    <izvorni_sadrzaj>
      <item>ELECTRO FNE jednostavno društvo s ograničenom odgovornošću za sustave obnovljivih izvora energije, OIB 25691995018</item>
    </izvorni_sadrzaj>
    <derivirana_varijabla naziv="DomainObject.Predmet.ProtuStrankaListNazivFormatedOIB_1">
      <item>ELECTRO FNE jednostavno društvo s ograničenom odgovornošću za sustave obnovljivih izvora energije, OIB 25691995018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St-251/2016-4</izvorni_sadrzaj>
    <derivirana_varijabla naziv="DomainObject.PoslovniBrojDokumenta_1">St-251/2016-4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ELECTRO FNE jednostavno društvo s ograničenom odgovornošću za sustave obnovljivih izvora energije</izvorni_sadrzaj>
    <derivirana_varijabla naziv="DomainObject.Predmet.ProtustrankaIDrugi_1">ELECTRO FNE jednostavno društvo s ograničenom odgovornošću za sustave obnovljivih izvora energije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ELECTRO FNE jednostavno društvo s ograničenom odgovornošću za sustave obnovljivih izvora energije, OIB 25691995018, Otokara Keršovanija 15, 42000 Varaždin</izvorni_sadrzaj>
    <derivirana_varijabla naziv="DomainObject.Predmet.ProtustrankaIDrugiAdressOIB_1">ELECTRO FNE jednostavno društvo s ograničenom odgovornošću za sustave obnovljivih izvora energije, OIB 25691995018, Otokara Keršovanija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ELECTRO FNE jednostavno društvo s ograničenom odgovornošću za sustave obnovljivih izvora energije</item>
      <item>Sudski registar</item>
    </izvorni_sadrzaj>
    <derivirana_varijabla naziv="DomainObject.Predmet.SudioniciListNaziv_1">
      <item>Financijska agencija</item>
      <item>ELECTRO FNE jednostavno društvo s ograničenom odgovornošću za sustave obnovljivih izvora energije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ELECTRO FNE jednostavno društvo s ograničenom odgovornošću za sustave obnovljivih izvora energije, OIB 25691995018, Otokara Keršovanija 15,42000 Varaždin</item>
      <item>Sudski registar</item>
    </izvorni_sadrzaj>
    <derivirana_varijabla naziv="DomainObject.Predmet.SudioniciListAdressOIB_1">
      <item>Financijska agencija, OIB 85821130368, A. Cesarca 2,42000 Varaždin</item>
      <item>ELECTRO FNE jednostavno društvo s ograničenom odgovornošću za sustave obnovljivih izvora energije, OIB 25691995018, Otokara Keršovanija 15,42000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56B31-9A69-4A60-9B95-8EE9174FB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2767</properties:Characters>
  <properties:Lines>87</properties:Lines>
  <properties:Paragraphs>29</properties:Paragraphs>
  <properties:TotalTime>41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2016-06-16T10:24:00Z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