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0341" w14:paraId="b2f034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D06277" w:rsidR="00D06277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83C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83C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83C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22. St-2420</w:t>
      </w:r>
      <w:r w:rsidR="00D06277"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483C58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</w:t>
      </w:r>
    </w:p>
    <w:p w:rsidRDefault="00FE05B2" w:rsidP="00D06277" w:rsidR="007A4877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612A6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83C58" w:rsidRPr="00483C58">
        <w:t xml:space="preserve"> </w:t>
      </w:r>
      <w:r w:rsidR="00483C58" w:rsidRPr="00483C58">
        <w:rPr>
          <w:rFonts w:cs="Times New Roman" w:eastAsia="Times New Roman" w:hAnsi="Times New Roman" w:ascii="Times New Roman"/>
          <w:sz w:val="24"/>
          <w:szCs w:val="24"/>
          <w:lang w:eastAsia="hr-HR"/>
        </w:rPr>
        <w:t>IMG-SVILAJ d.o</w:t>
      </w:r>
      <w:r w:rsidR="00483C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.o., Zagreb, Nova Cesta 135/E, </w:t>
      </w:r>
      <w:r w:rsidR="00483C58" w:rsidRPr="00483C58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080503528, OIB: 98134309566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83C5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</w:t>
      </w:r>
      <w:r w:rsidR="00262DD7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EA33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483C58" w:rsidR="009F1EB1" w:rsidRPr="00483C58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483C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483C58" w:rsidRPr="00483C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IMG-SVILAJ d.o</w:t>
      </w:r>
      <w:r w:rsidR="00483C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.o., Zagreb, Nova Cesta 135/E, </w:t>
      </w:r>
      <w:r w:rsidR="00483C58" w:rsidRPr="00483C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MBS: 080503528, OIB: 98134309566</w:t>
      </w:r>
      <w:r w:rsidR="00F539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86CAD" w:rsidP="00F539E1" w:rsidR="00086CAD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D062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A4877" w:rsidP="006A7C4C" w:rsidR="007A487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A48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zahtjevu je naved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eno kako dužnik </w:t>
      </w:r>
      <w:r w:rsidRPr="007A48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dan 1. rujna 2015., u Očevidniku red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oslijeda osnova za plaćanje ima</w:t>
      </w:r>
      <w:r w:rsidRPr="007A48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evidentirane neizvršene osnove za plaćanje u neprekinutom razdoblju od </w:t>
      </w:r>
      <w:r w:rsidR="00483C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120</w:t>
      </w:r>
      <w:r w:rsidRPr="007A48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dana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 ukupnom iznosu od </w:t>
      </w:r>
      <w:r w:rsidR="00483C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6.376,34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</w:t>
      </w:r>
      <w:r w:rsidRPr="007A48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kao i da dužnik nema zaposlenih.</w:t>
      </w:r>
    </w:p>
    <w:p w:rsidRDefault="007A4877" w:rsidP="007A4877" w:rsidR="007A4877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7A4877" w:rsidP="007A4877" w:rsidR="007A4877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A48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sudski registar sud je utvrdio kako se nad dužnikom provodi postupak likvidacije odnosno pokrenut je drugi postupak radi brisan</w:t>
      </w:r>
      <w:r w:rsidR="00483C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ja dužnika iz sudskog registra, a povodom odluke članova društva o nastanku razloga za prestanak društva od 31. prosinca 2015.g. </w:t>
      </w:r>
      <w:r w:rsidRPr="007A48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Zbog navedenog, nisu ispunjene pretpostavke za provedbu skraćenog stečajnog postupka nad dužnikom pa je ovaj sud riješio kao u izreci.</w:t>
      </w:r>
    </w:p>
    <w:p w:rsidRDefault="007A4877" w:rsidP="007A4877" w:rsidR="007A4877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483C58" w:rsidP="00D06277" w:rsidR="007A4877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15</w:t>
      </w:r>
      <w:r w:rsidR="00262DD7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EA33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483C58" w:rsidR="00D06277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7A4877" w:rsidP="009D1BD2" w:rsidR="007A487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D06277" w:rsidR="009F7260" w:rsidRPr="0012132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D062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  <w:r w:rsidR="00D062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 w:rsidR="0012132B">
        <w:rPr>
          <w:rFonts w:cs="Times New Roman" w:hAnsi="Times New Roman" w:ascii="Times New Roman"/>
          <w:sz w:val="24"/>
          <w:szCs w:val="24"/>
        </w:rPr>
        <w:t xml:space="preserve">- </w:t>
      </w:r>
      <w:r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Sect="00C10964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964" w:rsidR="00C10964" w:rsidRPr="00C10964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C10964">
      <w:rPr>
        <w:rFonts w:cs="Times New Roman" w:hAnsi="Times New Roman" w:ascii="Times New Roman"/>
        <w:sz w:val="24"/>
        <w:szCs w:val="24"/>
      </w:rPr>
      <w:fldChar w:fldCharType="begin"/>
    </w:r>
    <w:r w:rsidRPr="00C10964">
      <w:rPr>
        <w:rFonts w:cs="Times New Roman" w:hAnsi="Times New Roman" w:ascii="Times New Roman"/>
        <w:sz w:val="24"/>
        <w:szCs w:val="24"/>
      </w:rPr>
      <w:instrText>PAGE   \* MERGEFORMAT</w:instrText>
    </w:r>
    <w:r w:rsidRPr="00C10964">
      <w:rPr>
        <w:rFonts w:cs="Times New Roman" w:hAnsi="Times New Roman" w:ascii="Times New Roman"/>
        <w:sz w:val="24"/>
        <w:szCs w:val="24"/>
      </w:rPr>
      <w:fldChar w:fldCharType="separate"/>
    </w:r>
    <w:r w:rsidR="00483C58">
      <w:rPr>
        <w:rFonts w:cs="Times New Roman" w:hAnsi="Times New Roman" w:ascii="Times New Roman"/>
        <w:noProof/>
        <w:sz w:val="24"/>
        <w:szCs w:val="24"/>
      </w:rPr>
      <w:t>2</w:t>
    </w:r>
    <w:r w:rsidRPr="00C10964">
      <w:rPr>
        <w:rFonts w:cs="Times New Roman" w:hAnsi="Times New Roman" w:ascii="Times New Roman"/>
        <w:sz w:val="24"/>
        <w:szCs w:val="24"/>
      </w:rPr>
      <w:fldChar w:fldCharType="end"/>
    </w:r>
    <w:r w:rsidRPr="00C10964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22. </w:t>
    </w:r>
    <w:r w:rsidR="00957026">
      <w:rPr>
        <w:rFonts w:cs="Times New Roman" w:hAnsi="Times New Roman" w:ascii="Times New Roman"/>
        <w:sz w:val="24"/>
        <w:szCs w:val="24"/>
      </w:rPr>
      <w:t>St-5918</w:t>
    </w:r>
    <w:r w:rsidRPr="00C10964">
      <w:rPr>
        <w:rFonts w:cs="Times New Roman" w:hAnsi="Times New Roman" w:ascii="Times New Roman"/>
        <w:sz w:val="24"/>
        <w:szCs w:val="24"/>
      </w:rPr>
      <w:t>/2015</w:t>
    </w:r>
  </w:p>
  <w:p w:rsidRDefault="00C10964" w:rsidR="00C109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86CAD"/>
    <w:rsid w:val="000A7FDE"/>
    <w:rsid w:val="000C4A65"/>
    <w:rsid w:val="0012132B"/>
    <w:rsid w:val="0017646E"/>
    <w:rsid w:val="00262DD7"/>
    <w:rsid w:val="0028717D"/>
    <w:rsid w:val="00291EBF"/>
    <w:rsid w:val="002A0260"/>
    <w:rsid w:val="002B5FFE"/>
    <w:rsid w:val="00345BF5"/>
    <w:rsid w:val="003731E3"/>
    <w:rsid w:val="003928AF"/>
    <w:rsid w:val="00393011"/>
    <w:rsid w:val="003A1F20"/>
    <w:rsid w:val="003C0253"/>
    <w:rsid w:val="00461F04"/>
    <w:rsid w:val="00483C58"/>
    <w:rsid w:val="0050115D"/>
    <w:rsid w:val="005612A6"/>
    <w:rsid w:val="005727D3"/>
    <w:rsid w:val="005E06DA"/>
    <w:rsid w:val="00604F51"/>
    <w:rsid w:val="006A7C4C"/>
    <w:rsid w:val="00741848"/>
    <w:rsid w:val="007659BE"/>
    <w:rsid w:val="007A4877"/>
    <w:rsid w:val="007E7B9C"/>
    <w:rsid w:val="0080374B"/>
    <w:rsid w:val="00917ED5"/>
    <w:rsid w:val="00957026"/>
    <w:rsid w:val="009D1BD2"/>
    <w:rsid w:val="009F1EB1"/>
    <w:rsid w:val="009F41A1"/>
    <w:rsid w:val="009F7260"/>
    <w:rsid w:val="00A15DB0"/>
    <w:rsid w:val="00A3609A"/>
    <w:rsid w:val="00A362F8"/>
    <w:rsid w:val="00B85D12"/>
    <w:rsid w:val="00BA36F5"/>
    <w:rsid w:val="00BE3395"/>
    <w:rsid w:val="00C10964"/>
    <w:rsid w:val="00C13481"/>
    <w:rsid w:val="00C537FD"/>
    <w:rsid w:val="00C64D92"/>
    <w:rsid w:val="00C9607A"/>
    <w:rsid w:val="00CA6C01"/>
    <w:rsid w:val="00D06277"/>
    <w:rsid w:val="00DA38AC"/>
    <w:rsid w:val="00DC1676"/>
    <w:rsid w:val="00DE5400"/>
    <w:rsid w:val="00DE71BE"/>
    <w:rsid w:val="00DF4FA7"/>
    <w:rsid w:val="00E62B07"/>
    <w:rsid w:val="00EA33B8"/>
    <w:rsid w:val="00EC61CA"/>
    <w:rsid w:val="00F539E1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45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BF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45BF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45BF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45BF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45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B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45B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45B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45B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2420</izvorni_sadrzaj>
    <derivirana_varijabla naziv="DomainObject.Predmet.Broj_1">2420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St-2420/2015</izvorni_sadrzaj>
    <derivirana_varijabla naziv="DomainObject.Predmet.OznakaBroj_1">St-2420/2015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IMG-SVILAJ d.o.o.</izvorni_sadrzaj>
    <derivirana_varijabla naziv="DomainObject.Predmet.ProtustrankaFormated_1">  IMG-SVILAJ d.o.o.</derivirana_varijabla>
  </DomainObject.Predmet.ProtustrankaFormated>
  <DomainObject.Predmet.ProtustrankaFormatedOIB>
    <izvorni_sadrzaj>  IMG-SVILAJ d.o.o., OIB 98134309566</izvorni_sadrzaj>
    <derivirana_varijabla naziv="DomainObject.Predmet.ProtustrankaFormatedOIB_1">  IMG-SVILAJ d.o.o., OIB 98134309566</derivirana_varijabla>
  </DomainObject.Predmet.ProtustrankaFormatedOIB>
  <DomainObject.Predmet.ProtustrankaFormatedWithAdress>
    <izvorni_sadrzaj> IMG-SVILAJ d.o.o., Nova cesta 135/E, 10000 Zagreb</izvorni_sadrzaj>
    <derivirana_varijabla naziv="DomainObject.Predmet.ProtustrankaFormatedWithAdress_1"> IMG-SVILAJ d.o.o., Nova cesta 135/E, 10000 Zagreb</derivirana_varijabla>
  </DomainObject.Predmet.ProtustrankaFormatedWithAdress>
  <DomainObject.Predmet.ProtustrankaFormatedWithAdressOIB>
    <izvorni_sadrzaj> IMG-SVILAJ d.o.o., OIB 98134309566, Nova cesta 135/E, 10000 Zagreb</izvorni_sadrzaj>
    <derivirana_varijabla naziv="DomainObject.Predmet.ProtustrankaFormatedWithAdressOIB_1"> IMG-SVILAJ d.o.o., OIB 98134309566, Nova cesta 135/E, 10000 Zagreb</derivirana_varijabla>
  </DomainObject.Predmet.ProtustrankaFormatedWithAdressOIB>
  <DomainObject.Predmet.ProtustrankaWithAdress>
    <izvorni_sadrzaj>IMG-SVILAJ d.o.o. Nova cesta 135/E, 10000 Zagreb</izvorni_sadrzaj>
    <derivirana_varijabla naziv="DomainObject.Predmet.ProtustrankaWithAdress_1">IMG-SVILAJ d.o.o. Nova cesta 135/E, 10000 Zagreb</derivirana_varijabla>
  </DomainObject.Predmet.ProtustrankaWithAdress>
  <DomainObject.Predmet.ProtustrankaWithAdressOIB>
    <izvorni_sadrzaj>IMG-SVILAJ d.o.o., OIB 98134309566, Nova cesta 135/E, 10000 Zagreb</izvorni_sadrzaj>
    <derivirana_varijabla naziv="DomainObject.Predmet.ProtustrankaWithAdressOIB_1">IMG-SVILAJ d.o.o., OIB 98134309566, Nova cesta 135/E, 10000 Zagreb</derivirana_varijabla>
  </DomainObject.Predmet.ProtustrankaWithAdressOIB>
  <DomainObject.Predmet.ProtustrankaNazivFormated>
    <izvorni_sadrzaj>IMG-SVILAJ d.o.o.</izvorni_sadrzaj>
    <derivirana_varijabla naziv="DomainObject.Predmet.ProtustrankaNazivFormated_1">IMG-SVILAJ d.o.o.</derivirana_varijabla>
  </DomainObject.Predmet.ProtustrankaNazivFormated>
  <DomainObject.Predmet.ProtustrankaNazivFormatedOIB>
    <izvorni_sadrzaj>IMG-SVILAJ d.o.o., OIB 98134309566</izvorni_sadrzaj>
    <derivirana_varijabla naziv="DomainObject.Predmet.ProtustrankaNazivFormatedOIB_1">IMG-SVILAJ d.o.o., OIB 98134309566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IMG-SVILAJ d.o.o.</item>
    </izvorni_sadrzaj>
    <derivirana_varijabla naziv="DomainObject.Predmet.ProtuStrankaListFormated_1">
      <item>IMG-SVILAJ d.o.o.</item>
    </derivirana_varijabla>
  </DomainObject.Predmet.ProtuStrankaListFormated>
  <DomainObject.Predmet.ProtuStrankaListFormatedOIB>
    <izvorni_sadrzaj>
      <item>IMG-SVILAJ d.o.o., OIB 98134309566</item>
    </izvorni_sadrzaj>
    <derivirana_varijabla naziv="DomainObject.Predmet.ProtuStrankaListFormatedOIB_1">
      <item>IMG-SVILAJ d.o.o., OIB 98134309566</item>
    </derivirana_varijabla>
  </DomainObject.Predmet.ProtuStrankaListFormatedOIB>
  <DomainObject.Predmet.ProtuStrankaListFormatedWithAdress>
    <izvorni_sadrzaj>
      <item>IMG-SVILAJ d.o.o., Nova cesta 135/E, 10000 Zagreb</item>
    </izvorni_sadrzaj>
    <derivirana_varijabla naziv="DomainObject.Predmet.ProtuStrankaListFormatedWithAdress_1">
      <item>IMG-SVILAJ d.o.o., Nova cesta 135/E, 10000 Zagreb</item>
    </derivirana_varijabla>
  </DomainObject.Predmet.ProtuStrankaListFormatedWithAdress>
  <DomainObject.Predmet.ProtuStrankaListFormatedWithAdressOIB>
    <izvorni_sadrzaj>
      <item>IMG-SVILAJ d.o.o., OIB 98134309566, Nova cesta 135/E, 10000 Zagreb</item>
    </izvorni_sadrzaj>
    <derivirana_varijabla naziv="DomainObject.Predmet.ProtuStrankaListFormatedWithAdressOIB_1">
      <item>IMG-SVILAJ d.o.o., OIB 98134309566, Nova cesta 135/E, 10000 Zagreb</item>
    </derivirana_varijabla>
  </DomainObject.Predmet.ProtuStrankaListFormatedWithAdressOIB>
  <DomainObject.Predmet.ProtuStrankaListNazivFormated>
    <izvorni_sadrzaj>
      <item>IMG-SVILAJ d.o.o.</item>
    </izvorni_sadrzaj>
    <derivirana_varijabla naziv="DomainObject.Predmet.ProtuStrankaListNazivFormated_1">
      <item>IMG-SVILAJ d.o.o.</item>
    </derivirana_varijabla>
  </DomainObject.Predmet.ProtuStrankaListNazivFormated>
  <DomainObject.Predmet.ProtuStrankaListNazivFormatedOIB>
    <izvorni_sadrzaj>
      <item>IMG-SVILAJ d.o.o., OIB 98134309566</item>
    </izvorni_sadrzaj>
    <derivirana_varijabla naziv="DomainObject.Predmet.ProtuStrankaListNazivFormatedOIB_1">
      <item>IMG-SVILAJ d.o.o., OIB 98134309566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IMG-SVILAJ d.o.o.</izvorni_sadrzaj>
    <derivirana_varijabla naziv="DomainObject.Predmet.ProtustrankaIDrugi_1">IMG-SVILAJ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IMG-SVILAJ d.o.o., OIB 98134309566, Nova cesta 135/E, 10000 Zagreb</izvorni_sadrzaj>
    <derivirana_varijabla naziv="DomainObject.Predmet.ProtustrankaIDrugiAdressOIB_1">IMG-SVILAJ d.o.o., OIB 98134309566, Nova cesta 135/E,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IMG-SVILAJ d.o.o.</item>
      <item>FINA Regionalni centar Zagreb</item>
    </izvorni_sadrzaj>
    <derivirana_varijabla naziv="DomainObject.Predmet.SudioniciListNaziv_1">
      <item>IMG-SVILAJ d.o.o.</item>
      <item>FINA Regionalni centar Zagreb</item>
    </derivirana_varijabla>
  </DomainObject.Predmet.SudioniciListNaziv>
  <DomainObject.Predmet.SudioniciListAdressOIB>
    <izvorni_sadrzaj>
      <item>IMG-SVILAJ d.o.o., OIB 98134309566, Nova cesta 135/E,10000 Zagreb</item>
      <item>FINA Regionalni centar Zagreb, OIB 85821130368, Trg svibanjskih žrtava 1995. 1,10000 Zagreb</item>
    </izvorni_sadrzaj>
    <derivirana_varijabla naziv="DomainObject.Predmet.SudioniciListAdressOIB_1">
      <item>IMG-SVILAJ d.o.o., OIB 98134309566, Nova cesta 135/E,10000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98134309566</item>
      <item>, OIB 85821130368</item>
    </izvorni_sadrzaj>
    <derivirana_varijabla naziv="DomainObject.Predmet.SudioniciListNazivOIB_1">
      <item>, OIB 98134309566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1920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2016-03-15T08:14:00Z</dcterms:created>
  <dc:creator>Ivan Turčić</dc:creator>
  <cp:lastModifiedBy>Ivan Turčić</cp:lastModifiedBy>
  <dcterms:modified xmlns:xsi="http://www.w3.org/2001/XMLSchema-instance" xsi:type="dcterms:W3CDTF">2016-03-15T08:16:00Z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