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80c8" w14:paraId="ce280c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156E8A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 xml:space="preserve">ovodom </w:t>
      </w:r>
      <w:r w:rsidR="00156E8A">
        <w:t>zahtjeva Financijske agencije, Regionalni centar Zagreb, Podružnica Varaždina, za pokretanje skraćenog stečajnog postupka protiv dužnika</w:t>
      </w:r>
      <w:r w:rsidR="00156E8A" w:rsidRPr="00156E8A">
        <w:t xml:space="preserve"> KAMI COMMERCE d.o.o., Koprivnica, Vinka </w:t>
      </w:r>
      <w:proofErr w:type="spellStart"/>
      <w:r w:rsidR="00156E8A" w:rsidRPr="00156E8A">
        <w:t>Vošickog</w:t>
      </w:r>
      <w:proofErr w:type="spellEnd"/>
      <w:r w:rsidR="00156E8A" w:rsidRPr="00156E8A">
        <w:t xml:space="preserve"> 30, OIB: 63050905251</w:t>
      </w:r>
      <w:r w:rsidR="00156E8A">
        <w:t xml:space="preserve">, te prijedloga </w:t>
      </w:r>
      <w:r w:rsidR="0028752D">
        <w:t xml:space="preserve">Republike Hrvatske, Ministarstva Financija, Porezne uprave, Područnog ureda Sjeverna Hrvatska, </w:t>
      </w:r>
      <w:r w:rsidR="007E0FAF">
        <w:t xml:space="preserve">za </w:t>
      </w:r>
      <w:r w:rsidR="0028752D">
        <w:t>otvaranje</w:t>
      </w:r>
      <w:r w:rsidR="007E0FAF">
        <w:t xml:space="preserve"> stečajnog postupka </w:t>
      </w:r>
      <w:r w:rsidR="00156E8A">
        <w:t>nad istim dužnikom</w:t>
      </w:r>
      <w:r w:rsidR="007E0FAF">
        <w:t>,</w:t>
      </w:r>
      <w:r w:rsidR="0028752D">
        <w:rPr>
          <w:rFonts w:cs="Times New Roman"/>
        </w:rPr>
        <w:t xml:space="preserve"> 16. rujna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156E8A" w:rsidP="00156E8A" w:rsidR="00156E8A" w:rsidRPr="00156E8A">
      <w:pPr>
        <w:suppressAutoHyphens w:val="false"/>
        <w:ind w:firstLine="709"/>
        <w:jc w:val="both"/>
      </w:pPr>
      <w:r w:rsidRPr="00FA4E91">
        <w:t>Pozivaju se osobe koje imaju pravni interes za provedbom ovog stečajnog postupka nad stečajnim dužnikom</w:t>
      </w:r>
      <w:r w:rsidRPr="00156E8A">
        <w:t xml:space="preserve"> KAMI COMMERCE d.o.o., Koprivnica, Vinka </w:t>
      </w:r>
      <w:proofErr w:type="spellStart"/>
      <w:r w:rsidRPr="00156E8A">
        <w:t>Vošickog</w:t>
      </w:r>
      <w:proofErr w:type="spellEnd"/>
      <w:r w:rsidRPr="00156E8A">
        <w:t xml:space="preserve"> 30, OIB: 63050905251</w:t>
      </w:r>
      <w:r w:rsidRPr="00FA4E91"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St-197/16,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8752D">
        <w:rPr>
          <w:rFonts w:cs="Times New Roman"/>
        </w:rPr>
        <w:t>16.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566" w:rsidP="00BA0147" w:rsidR="00FA6566">
      <w:r>
        <w:separator/>
      </w:r>
    </w:p>
  </w:endnote>
  <w:endnote w:id="0" w:type="continuationSeparator">
    <w:p w:rsidRDefault="00FA6566" w:rsidP="00BA0147" w:rsidR="00FA6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566" w:rsidP="00BA0147" w:rsidR="00FA6566">
      <w:r>
        <w:separator/>
      </w:r>
    </w:p>
  </w:footnote>
  <w:footnote w:id="0" w:type="continuationSeparator">
    <w:p w:rsidRDefault="00FA6566" w:rsidP="00BA0147" w:rsidR="00FA6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6E8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156E8A">
      <w:t>197/16-12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56E8A"/>
    <w:rsid w:val="001611DE"/>
    <w:rsid w:val="001D0412"/>
    <w:rsid w:val="001D2BCB"/>
    <w:rsid w:val="00217753"/>
    <w:rsid w:val="002341FF"/>
    <w:rsid w:val="0028752D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86BAF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86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86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 COMMERCE društvo s ograničenom odgovornošću za promet i usluge</izvorni_sadrzaj>
    <derivirana_varijabla naziv="DomainObject.Predmet.ProtustrankaFormated_1">  KAMI COMMERCE društvo s ograničenom odgovornošću za promet i usluge</derivirana_varijabla>
  </DomainObject.Predmet.ProtustrankaFormated>
  <DomainObject.Predmet.ProtustrankaFormatedOIB>
    <izvorni_sadrzaj>  KAMI COMMERCE društvo s ograničenom odgovornošću za promet i usluge, OIB 63050905251</izvorni_sadrzaj>
    <derivirana_varijabla naziv="DomainObject.Predmet.ProtustrankaFormatedOIB_1">  KAMI COMMERCE društvo s ograničenom odgovornošću za promet i usluge, OIB 63050905251</derivirana_varijabla>
  </DomainObject.Predmet.ProtustrankaFormatedOIB>
  <DomainObject.Predmet.ProtustrankaFormatedWithAdress>
    <izvorni_sadrzaj> KAMI COMMERCE društvo s ograničenom odgovornošću za promet i usluge, Vinka Vošickog 30, 48000 Koprivnica</izvorni_sadrzaj>
    <derivirana_varijabla naziv="DomainObject.Predmet.ProtustrankaFormatedWithAdress_1"> KAMI COMMERCE društvo s ograničenom odgovornošću za promet i usluge, Vinka Vošickog 30, 48000 Koprivnica</derivirana_varijabla>
  </DomainObject.Predmet.ProtustrankaFormatedWithAdress>
  <DomainObject.Predmet.ProtustrankaFormatedWithAdressOIB>
    <izvorni_sadrzaj> KAMI COMMERCE društvo s ograničenom odgovornošću za promet i usluge, OIB 63050905251, Vinka Vošickog 30, 48000 Koprivnica</izvorni_sadrzaj>
    <derivirana_varijabla naziv="DomainObject.Predmet.ProtustrankaFormatedWithAdressOIB_1"> KAMI COMMERCE društvo s ograničenom odgovornošću za promet i usluge, OIB 63050905251, Vinka Vošickog 30, 48000 Koprivnica</derivirana_varijabla>
  </DomainObject.Predmet.ProtustrankaFormatedWithAdressOIB>
  <DomainObject.Predmet.ProtustrankaWithAdress>
    <izvorni_sadrzaj>KAMI COMMERCE društvo s ograničenom odgovornošću za promet i usluge Vinka Vošickog 30, 48000 Koprivnica</izvorni_sadrzaj>
    <derivirana_varijabla naziv="DomainObject.Predmet.ProtustrankaWithAdress_1">KAMI COMMERCE društvo s ograničenom odgovornošću za promet i usluge Vinka Vošickog 30, 48000 Koprivnica</derivirana_varijabla>
  </DomainObject.Predmet.ProtustrankaWithAdress>
  <DomainObject.Predmet.ProtustrankaWithAdressOIB>
    <izvorni_sadrzaj>KAMI COMMERCE društvo s ograničenom odgovornošću za promet i usluge, OIB 63050905251, Vinka Vošickog 30, 48000 Koprivnica</izvorni_sadrzaj>
    <derivirana_varijabla naziv="DomainObject.Predmet.ProtustrankaWithAdressOIB_1">KAMI COMMERCE društvo s ograničenom odgovornošću za promet i usluge, OIB 63050905251, Vinka Vošickog 30, 48000 Koprivnica</derivirana_varijabla>
  </DomainObject.Predmet.ProtustrankaWithAdressOIB>
  <DomainObject.Predmet.ProtustrankaNazivFormated>
    <izvorni_sadrzaj>KAMI COMMERCE društvo s ograničenom odgovornošću za promet i usluge</izvorni_sadrzaj>
    <derivirana_varijabla naziv="DomainObject.Predmet.ProtustrankaNazivFormated_1">KAMI COMMERCE društvo s ograničenom odgovornošću za promet i usluge</derivirana_varijabla>
  </DomainObject.Predmet.ProtustrankaNazivFormated>
  <DomainObject.Predmet.ProtustrankaNazivFormatedOIB>
    <izvorni_sadrzaj>KAMI COMMERCE društvo s ograničenom odgovornošću za promet i usluge, OIB 63050905251</izvorni_sadrzaj>
    <derivirana_varijabla naziv="DomainObject.Predmet.ProtustrankaNazivFormatedOIB_1">KAMI COMMERCE društvo s ograničenom odgovornošću za promet i usluge, OIB 63050905251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11379.33</izvorni_sadrzaj>
    <derivirana_varijabla naziv="DomainObject.Predmet.TrenutnaVrijednost_1">11379.33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 COMMERCE društvo s ograničenom odgovornošću za promet i usluge</item>
    </izvorni_sadrzaj>
    <derivirana_varijabla naziv="DomainObject.Predmet.ProtuStrankaListFormated_1">
      <item>KAMI COMMERCE društvo s ograničenom odgovornošću za promet i usluge</item>
    </derivirana_varijabla>
  </DomainObject.Predmet.ProtuStrankaListFormated>
  <DomainObject.Predmet.ProtuStrankaListFormatedOIB>
    <izvorni_sadrzaj>
      <item>KAMI COMMERCE društvo s ograničenom odgovornošću za promet i usluge, OIB 63050905251</item>
    </izvorni_sadrzaj>
    <derivirana_varijabla naziv="DomainObject.Predmet.ProtuStrankaListFormatedOIB_1">
      <item>KAMI COMMERCE društvo s ograničenom odgovornošću za promet i usluge, OIB 63050905251</item>
    </derivirana_varijabla>
  </DomainObject.Predmet.ProtuStrankaListFormatedOIB>
  <DomainObject.Predmet.ProtuStrankaListFormatedWithAdress>
    <izvorni_sadrzaj>
      <item>KAMI COMMERCE društvo s ograničenom odgovornošću za promet i usluge, Vinka Vošickog 30, 48000 Koprivnica</item>
    </izvorni_sadrzaj>
    <derivirana_varijabla naziv="DomainObject.Predmet.ProtuStrankaListFormatedWithAdress_1">
      <item>KAMI COMMERCE društvo s ograničenom odgovornošću za promet i usluge, Vinka Vošickog 30, 48000 Koprivnica</item>
    </derivirana_varijabla>
  </DomainObject.Predmet.ProtuStrankaListFormatedWithAdress>
  <DomainObject.Predmet.ProtuStrankaListFormatedWithAdressOIB>
    <izvorni_sadrzaj>
      <item>KAMI COMMERCE društvo s ograničenom odgovornošću za promet i usluge, OIB 63050905251, Vinka Vošickog 30, 48000 Koprivnica</item>
    </izvorni_sadrzaj>
    <derivirana_varijabla naziv="DomainObject.Predmet.ProtuStrankaListFormatedWithAdressOIB_1">
      <item>KAMI COMMERCE društvo s ograničenom odgovornošću za promet i usluge, OIB 63050905251, Vinka Vošickog 30, 48000 Koprivnica</item>
    </derivirana_varijabla>
  </DomainObject.Predmet.ProtuStrankaListFormatedWithAdressOIB>
  <DomainObject.Predmet.ProtuStrankaListNazivFormated>
    <izvorni_sadrzaj>
      <item>KAMI COMMERCE društvo s ograničenom odgovornošću za promet i usluge</item>
    </izvorni_sadrzaj>
    <derivirana_varijabla naziv="DomainObject.Predmet.ProtuStrankaListNazivFormated_1">
      <item>KAMI COMMERCE društvo s ograničenom odgovornošću za promet i usluge</item>
    </derivirana_varijabla>
  </DomainObject.Predmet.ProtuStrankaListNazivFormated>
  <DomainObject.Predmet.ProtuStrankaListNazivFormatedOIB>
    <izvorni_sadrzaj>
      <item>KAMI COMMERCE društvo s ograničenom odgovornošću za promet i usluge, OIB 63050905251</item>
    </izvorni_sadrzaj>
    <derivirana_varijabla naziv="DomainObject.Predmet.ProtuStrankaListNazivFormatedOIB_1">
      <item>KAMI COMMERCE društvo s ograničenom odgovornošću za promet i usluge, OIB 63050905251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</item>
      <item>Miroslav Katić</item>
      <item>e-oglasna ploča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</item>
      <item>Miroslav Katić</item>
      <item>e-oglasna ploča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</item>
      <item>Miroslav Katić, OIB 38029399783</item>
      <item>e-oglasna ploča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</item>
      <item>Miroslav Katić, OIB 38029399783</item>
      <item>e-oglasna ploča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</item>
      <item>Miroslav Katić, Vinka Vošickog 30, 48000 Koprivnica</item>
      <item>e-oglasna ploča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</item>
      <item>Miroslav Katić, Vinka Vošickog 30, 48000 Koprivnica</item>
      <item>e-oglasna ploča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</item>
      <item>Miroslav Katić, OIB 38029399783, Vinka Vošickog 30, 48000 Koprivnica</item>
      <item>e-oglasna ploča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</item>
      <item>Miroslav Katić, OIB 38029399783, Vinka Vošickog 30, 48000 Koprivnica</item>
      <item>e-oglasna ploča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Katić</item>
      <item>e-oglasna ploča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Katić</item>
      <item>e-oglasna ploča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Katić, OIB 38029399783</item>
      <item>e-oglasna ploča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Katić, OIB 38029399783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 COMMERCE društvo s ograničenom odgovornošću za promet i usluge</izvorni_sadrzaj>
    <derivirana_varijabla naziv="DomainObject.Predmet.ProtustrankaIDrugi_1">KAMI COMMERCE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 COMMERCE društvo s ograničenom odgovornošću za promet i usluge, OIB 63050905251, Vinka Vošickog 30, 48000 Koprivnica</izvorni_sadrzaj>
    <derivirana_varijabla naziv="DomainObject.Predmet.ProtustrankaIDrugiAdressOIB_1">KAMI COMMERCE društvo s ograničenom odgovornošću za promet i usluge, OIB 63050905251, Vinka Vošickog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St-197/2016-6</izvorni_sadrzaj>
    <derivirana_varijabla naziv="DomainObject.Predmet.OdlukaRjesenje.Oznaka_1">St-197/2016-6</derivirana_varijabla>
  </DomainObject.Predmet.OdlukaRjesenje.Oznaka>
  <DomainObject.Predmet.SudioniciListNaziv>
    <izvorni_sadrzaj>
      <item>Financijska agencija</item>
      <item>KAMI COMMERCE društvo s ograničenom odgovornošću za promet i usluge</item>
      <item>Sudski registar</item>
      <item>Ministarstvo financija, Porezna uprava, Područni ured Sjeverna Hrvatska</item>
      <item>Županijsko državno odvjetništvo u Varaždinu</item>
      <item>Miroslav Katić</item>
      <item>e-oglasna ploča</item>
    </izvorni_sadrzaj>
    <derivirana_varijabla naziv="DomainObject.Predmet.SudioniciListNaziv_1">
      <item>Financijska agencija</item>
      <item>KAMI COMMERCE društvo s ograničenom odgovornošću za promet i usluge</item>
      <item>Sudski registar</item>
      <item>Ministarstvo financija, Porezna uprava, Područni ured Sjeverna Hrvatska</item>
      <item>Županijsko državno odvjetništvo u Varaždinu</item>
      <item>Miroslav Katić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KAMI COMMERCE društvo s ograničenom odgovornošću za promet i usluge, OIB 63050905251, Vinka Vošickog 30,48000 Koprivnica</item>
      <item>Sudski registar</item>
      <item>Ministarstvo financija, Porezna uprava, Područni ured Sjeverna Hrvatska</item>
      <item>Županijsko državno odvjetništvo u Varaždinu</item>
      <item>Miroslav Katić, OIB 38029399783, Vinka Vošickog 30,48000 Koprivnica</item>
      <item>e-oglasna ploča</item>
    </izvorni_sadrzaj>
    <derivirana_varijabla naziv="DomainObject.Predmet.SudioniciListAdressOIB_1">
      <item>Financijska agencija, OIB 85821130368, A. Cesarca 2,42000 Varaždin</item>
      <item>KAMI COMMERCE društvo s ograničenom odgovornošću za promet i usluge, OIB 63050905251, Vinka Vošickog 30,48000 Koprivnica</item>
      <item>Sudski registar</item>
      <item>Ministarstvo financija, Porezna uprava, Područni ured Sjeverna Hrvatska</item>
      <item>Županijsko državno odvjetništvo u Varaždinu</item>
      <item>Miroslav Katić, OIB 38029399783, Vinka Vošickog 30,48000 Koprivnica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63050905251</item>
      <item>, OIB null</item>
      <item>, OIB null</item>
      <item>, OIB null</item>
      <item>, OIB 38029399783</item>
      <item>, OIB null</item>
    </izvorni_sadrzaj>
    <derivirana_varijabla naziv="DomainObject.Predmet.SudioniciListNazivOIB_1">
      <item>, OIB 85821130368</item>
      <item>, OIB 63050905251</item>
      <item>, OIB null</item>
      <item>, OIB null</item>
      <item>, OIB null</item>
      <item>, OIB 38029399783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A5F67-291C-4EB7-B9B5-01702EE84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1649</properties:Characters>
  <properties:Lines>51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2016-09-16T10:31:00Z</cp:lastPrinted>
  <dcterms:modified xmlns:xsi="http://www.w3.org/2001/XMLSchema-instance" xsi:type="dcterms:W3CDTF">2016-09-16T10:34:00Z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