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73fb" w14:paraId="7c973fb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263584">
        <w:t>930</w:t>
      </w:r>
      <w:r w:rsidR="005C29E3">
        <w:t>/17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F25165">
        <w:t>Trg hrvatskih branitelja 1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</w:t>
      </w:r>
      <w:r w:rsidR="00F25165">
        <w:t>Financijske agencije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6B3AC1" w:rsidRPr="00EF2CDF">
        <w:t xml:space="preserve">GROSS d.o.o., </w:t>
      </w:r>
      <w:r w:rsidR="006B3AC1" w:rsidRPr="00EF2CDF">
        <w:rPr>
          <w:rFonts w:eastAsiaTheme="minorHAnsi"/>
          <w:lang w:eastAsia="en-US"/>
        </w:rPr>
        <w:t xml:space="preserve">Karlovac, </w:t>
      </w:r>
      <w:r w:rsidR="006B3AC1" w:rsidRPr="00EF2CDF">
        <w:t>Primorska ulica 42</w:t>
      </w:r>
      <w:r w:rsidR="006B3AC1" w:rsidRPr="00EF2CDF">
        <w:rPr>
          <w:rFonts w:eastAsiaTheme="minorHAnsi"/>
          <w:lang w:eastAsia="en-US"/>
        </w:rPr>
        <w:t>,</w:t>
      </w:r>
      <w:r w:rsidR="006B3AC1" w:rsidRPr="00EF2CDF">
        <w:t xml:space="preserve"> OIB</w:t>
      </w:r>
      <w:r w:rsidR="006B3AC1" w:rsidRPr="00EF2CDF">
        <w:rPr>
          <w:rFonts w:eastAsiaTheme="minorHAnsi"/>
          <w:lang w:eastAsia="en-US"/>
        </w:rPr>
        <w:t xml:space="preserve"> </w:t>
      </w:r>
      <w:r w:rsidR="006B3AC1" w:rsidRPr="00EF2CDF">
        <w:t>51555173358</w:t>
      </w:r>
      <w:r w:rsidR="004B6701">
        <w:t xml:space="preserve">, </w:t>
      </w:r>
      <w:r w:rsidR="00295F32" w:rsidRPr="0053264E">
        <w:t xml:space="preserve">dana </w:t>
      </w:r>
      <w:r w:rsidR="00263584">
        <w:t>13. veljače 2018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F25165" w:rsidP="00F25165" w:rsidR="00F25165" w:rsidRPr="003107AE">
      <w:pPr>
        <w:ind w:firstLine="708"/>
        <w:jc w:val="both"/>
      </w:pPr>
      <w:r w:rsidRPr="003107AE">
        <w:t xml:space="preserve">I. Obustavlja se prethodni postupak nad dužnikom </w:t>
      </w:r>
      <w:r w:rsidR="006B3AC1" w:rsidRPr="00EF2CDF">
        <w:t xml:space="preserve">GROSS d.o.o., </w:t>
      </w:r>
      <w:r w:rsidR="006B3AC1" w:rsidRPr="00EF2CDF">
        <w:rPr>
          <w:rFonts w:eastAsiaTheme="minorHAnsi"/>
          <w:lang w:eastAsia="en-US"/>
        </w:rPr>
        <w:t xml:space="preserve">Karlovac, </w:t>
      </w:r>
      <w:r w:rsidR="006B3AC1" w:rsidRPr="00EF2CDF">
        <w:t>Primorska ulica 42</w:t>
      </w:r>
      <w:r w:rsidR="006B3AC1" w:rsidRPr="00EF2CDF">
        <w:rPr>
          <w:rFonts w:eastAsiaTheme="minorHAnsi"/>
          <w:lang w:eastAsia="en-US"/>
        </w:rPr>
        <w:t>,</w:t>
      </w:r>
      <w:r w:rsidR="006B3AC1" w:rsidRPr="00EF2CDF">
        <w:t xml:space="preserve"> OIB</w:t>
      </w:r>
      <w:r w:rsidR="006B3AC1" w:rsidRPr="00EF2CDF">
        <w:rPr>
          <w:rFonts w:eastAsiaTheme="minorHAnsi"/>
          <w:lang w:eastAsia="en-US"/>
        </w:rPr>
        <w:t xml:space="preserve"> </w:t>
      </w:r>
      <w:r w:rsidR="006B3AC1" w:rsidRPr="00EF2CDF">
        <w:t>51555173358</w:t>
      </w:r>
      <w:r w:rsidRPr="003107AE">
        <w:t xml:space="preserve">. </w:t>
      </w:r>
    </w:p>
    <w:p w:rsidRDefault="00F25165" w:rsidP="00F25165" w:rsidR="00F25165" w:rsidRPr="003107AE">
      <w:pPr>
        <w:ind w:firstLine="708"/>
        <w:jc w:val="both"/>
      </w:pPr>
    </w:p>
    <w:p w:rsidRDefault="00F25165" w:rsidP="00F25165" w:rsidR="00F25165" w:rsidRPr="003107AE">
      <w:pPr>
        <w:ind w:firstLine="708"/>
        <w:jc w:val="both"/>
      </w:pPr>
      <w:r w:rsidRPr="003107AE">
        <w:t>II. Nalaže se Financijskoj agenciji da oslobodi sredstva u iznosu od 5.000,00 kn, zaplijenjena temeljem čl. 112. st. 1. Stečajnog zakona.</w:t>
      </w: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C84611" w:rsidP="00C84611" w:rsidR="00C84611" w:rsidRPr="00C254D4">
      <w:pPr>
        <w:ind w:firstLine="708"/>
        <w:jc w:val="both"/>
      </w:pPr>
      <w:r w:rsidRPr="00C254D4">
        <w:t>FINA-a Regionalni centar Zagreb,</w:t>
      </w:r>
      <w:r w:rsidR="00263584">
        <w:t xml:space="preserve"> Podružnica Karlovac</w:t>
      </w:r>
      <w:r w:rsidRPr="00C254D4">
        <w:t xml:space="preserve"> podnijela je ovom sudu dana </w:t>
      </w:r>
      <w:r w:rsidR="00263584">
        <w:t>24. ožujka</w:t>
      </w:r>
      <w:r w:rsidR="005C29E3">
        <w:t xml:space="preserve"> 2017</w:t>
      </w:r>
      <w:r w:rsidRPr="00C254D4">
        <w:t xml:space="preserve">. prijedlog za otvaranje stečajnog postupka nad dužnikom </w:t>
      </w:r>
      <w:r w:rsidR="00263584" w:rsidRPr="00EF2CDF">
        <w:t xml:space="preserve">GROSS d.o.o., </w:t>
      </w:r>
      <w:r w:rsidR="00263584" w:rsidRPr="00EF2CDF">
        <w:rPr>
          <w:rFonts w:eastAsiaTheme="minorHAnsi"/>
          <w:lang w:eastAsia="en-US"/>
        </w:rPr>
        <w:t xml:space="preserve">Karlovac, </w:t>
      </w:r>
      <w:r w:rsidR="00263584" w:rsidRPr="00EF2CDF">
        <w:t>Primorska ulica 42</w:t>
      </w:r>
      <w:r w:rsidR="00263584" w:rsidRPr="00EF2CDF">
        <w:rPr>
          <w:rFonts w:eastAsiaTheme="minorHAnsi"/>
          <w:lang w:eastAsia="en-US"/>
        </w:rPr>
        <w:t>,</w:t>
      </w:r>
      <w:r w:rsidR="00263584" w:rsidRPr="00EF2CDF">
        <w:t xml:space="preserve"> OIB</w:t>
      </w:r>
      <w:r w:rsidR="00263584" w:rsidRPr="00EF2CDF">
        <w:rPr>
          <w:rFonts w:eastAsiaTheme="minorHAnsi"/>
          <w:lang w:eastAsia="en-US"/>
        </w:rPr>
        <w:t xml:space="preserve"> </w:t>
      </w:r>
      <w:r w:rsidR="00263584" w:rsidRPr="00EF2CDF">
        <w:t>51555173358</w:t>
      </w:r>
      <w:r>
        <w:t>.</w:t>
      </w:r>
    </w:p>
    <w:p w:rsidRDefault="003F4A53" w:rsidP="003F4A53" w:rsidR="003F4A53" w:rsidRPr="00C254D4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 w:rsidRPr="00C254D4">
        <w:t xml:space="preserve">Prijedlog je podnesen temeljem odredbe članka </w:t>
      </w:r>
      <w:r>
        <w:t>110. stav</w:t>
      </w:r>
      <w:r w:rsidR="008E6123">
        <w:t>ka</w:t>
      </w:r>
      <w:r>
        <w:t xml:space="preserve"> 1</w:t>
      </w:r>
      <w:r w:rsidRPr="00C254D4">
        <w:t xml:space="preserve">. </w:t>
      </w:r>
      <w:r>
        <w:t xml:space="preserve">Stečajnog zakona (Narodne novine broj 71/15, </w:t>
      </w:r>
      <w:r w:rsidR="00263584">
        <w:t xml:space="preserve">104/17, </w:t>
      </w:r>
      <w:r>
        <w:t xml:space="preserve">dalje u tekstu: SZ-a). U prijedlogu predlagatelj navodi da na dan </w:t>
      </w:r>
      <w:r w:rsidR="00263584">
        <w:t>22. ožujka</w:t>
      </w:r>
      <w:r w:rsidR="008E6123">
        <w:t xml:space="preserve"> </w:t>
      </w:r>
      <w:r w:rsidR="005C29E3">
        <w:t>2017</w:t>
      </w:r>
      <w:r>
        <w:t xml:space="preserve">. godine dužnik u Očevidniku redoslijeda osnova za plaćanje ima evidentirane neizvršene osnove za plaćanje u neprekinutom razdoblju od 120 dana, u ukupnom iznosu od </w:t>
      </w:r>
      <w:r w:rsidR="00263584">
        <w:t>84.252,85</w:t>
      </w:r>
      <w:r>
        <w:t xml:space="preserve"> kn.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Predlagatelj nadalje navodi da na temelju čl. 112. st. 5. SZ-a obavještava sud da dužnik na dan </w:t>
      </w:r>
      <w:r w:rsidR="00263584">
        <w:t>22. ožujka</w:t>
      </w:r>
      <w:r w:rsidR="005C29E3">
        <w:t xml:space="preserve"> 2017</w:t>
      </w:r>
      <w:r>
        <w:t xml:space="preserve">. godine ima zaplijenjena novčana sredstva u iznosu od </w:t>
      </w:r>
      <w:r w:rsidR="004736FC">
        <w:t>5.00</w:t>
      </w:r>
      <w:r>
        <w:t xml:space="preserve">0,00 kn na ime predujma za namirenje troškova stečajnog postupka, a da je FINA na temelju čl. 114. st. 3. SZ-a oslobođena plaćanja predujma za namirenje troškova stečajnog postupka.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</w:t>
      </w:r>
      <w:r>
        <w:lastRenderedPageBreak/>
        <w:t xml:space="preserve">neprekinutom razdoblju do 120 dana, u roku od 8 dana od isteka toga razdoblja, osim ako su ispunjene pretpostavke iz članka 428. istog Zakona.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5C29E3" w:rsidP="007A6B2B" w:rsidR="005C29E3">
      <w:pPr>
        <w:ind w:firstLine="708"/>
        <w:jc w:val="both"/>
      </w:pPr>
    </w:p>
    <w:p w:rsidRDefault="00263584" w:rsidP="007A6B2B" w:rsidR="005C29E3">
      <w:pPr>
        <w:ind w:firstLine="708"/>
        <w:jc w:val="both"/>
      </w:pPr>
      <w:r>
        <w:t xml:space="preserve">Dužnik </w:t>
      </w:r>
      <w:r w:rsidR="005C29E3">
        <w:t xml:space="preserve">je </w:t>
      </w:r>
      <w:r w:rsidR="008E6123">
        <w:t xml:space="preserve">dana </w:t>
      </w:r>
      <w:r>
        <w:t>12. veljače 2018</w:t>
      </w:r>
      <w:r w:rsidR="005C29E3">
        <w:t xml:space="preserve">. godine </w:t>
      </w:r>
      <w:r>
        <w:t>dostavio</w:t>
      </w:r>
      <w:r w:rsidR="008E6123">
        <w:t xml:space="preserve"> sudu</w:t>
      </w:r>
      <w:r w:rsidR="005C29E3">
        <w:t xml:space="preserve"> </w:t>
      </w:r>
      <w:r>
        <w:t>potvrdu o blokadi računa i novčanih sredstava dužnika (list 24 spisa)</w:t>
      </w:r>
      <w:r w:rsidR="008E6123">
        <w:t xml:space="preserve"> </w:t>
      </w:r>
      <w:r>
        <w:t>uvidom u koju je sud utvrdio da na dan 12. veljače 2018. godine dužnik nema nepodmirenih osnova za plaćanje evidentiranih u Očevidniku redoslijeda osnova za plaćanje,</w:t>
      </w:r>
      <w:r w:rsidR="008E6123">
        <w:t xml:space="preserve"> odnosno da </w:t>
      </w:r>
      <w:r>
        <w:t>nepodmirene obveze na taj dan iznose</w:t>
      </w:r>
      <w:r w:rsidR="008E6123">
        <w:t xml:space="preserve"> 0,00 kn</w:t>
      </w:r>
      <w:r w:rsidR="005C29E3">
        <w:t>.</w:t>
      </w:r>
    </w:p>
    <w:p w:rsidRDefault="007A6B2B" w:rsidP="007A6B2B" w:rsidR="007A6B2B">
      <w:pPr>
        <w:ind w:firstLine="708"/>
        <w:jc w:val="both"/>
      </w:pPr>
    </w:p>
    <w:p w:rsidRDefault="00B37895" w:rsidP="000F0EF4" w:rsidR="00B37895">
      <w:pPr>
        <w:ind w:firstLine="708"/>
        <w:jc w:val="both"/>
      </w:pPr>
      <w:r>
        <w:t xml:space="preserve">Odredbom čl. 128. st. 9. SZ-a propisano je da ako dužnik do završetka prethodnoga postupka postane sposoban za plaćanje, sud će postupak obustaviti. </w:t>
      </w:r>
    </w:p>
    <w:p w:rsidRDefault="00B37895" w:rsidP="000F0EF4" w:rsidR="00B37895">
      <w:pPr>
        <w:ind w:firstLine="708"/>
        <w:jc w:val="both"/>
      </w:pPr>
    </w:p>
    <w:p w:rsidRDefault="00B37895" w:rsidP="00B37895" w:rsidR="000F0EF4">
      <w:pPr>
        <w:ind w:firstLine="708"/>
        <w:jc w:val="both"/>
      </w:pPr>
      <w:r>
        <w:t xml:space="preserve">U konkretnom slučaju neprijeporno je utvrđeno da je dužnik </w:t>
      </w:r>
      <w:r w:rsidR="000F0EF4">
        <w:t xml:space="preserve">postao sposoban za plaćanje, </w:t>
      </w:r>
      <w:r>
        <w:t xml:space="preserve">dakle </w:t>
      </w:r>
      <w:r w:rsidR="000F0EF4">
        <w:t xml:space="preserve">kod dužnika ne postoji stečajni razlog nesposobnosti za plaćanje, pa je </w:t>
      </w:r>
      <w:r>
        <w:t xml:space="preserve">temeljem odredbe čl. 128. st. 9. SZ-a riješeno kao pod točkom </w:t>
      </w:r>
      <w:r w:rsidR="00E81800">
        <w:t>I. izreke</w:t>
      </w:r>
      <w:r w:rsidR="000F0EF4">
        <w:t xml:space="preserve"> ovog rješenja. </w:t>
      </w:r>
    </w:p>
    <w:p w:rsidRDefault="00E81800" w:rsidP="000F0EF4" w:rsidR="00E81800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7. istog članka propisano je da ako sud odbaci ili odbije prijedlog za otvaranje stečajnoga postupka, rješenjem o odbacivanju odnosno odbijanju naložit će Financijskoj agenciji da oslobodi sredstva zaplijenjena na temelju stavka 1. toga članka. </w:t>
      </w:r>
    </w:p>
    <w:p w:rsidRDefault="004736FC" w:rsidP="004736FC" w:rsidR="004736FC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Slijedom navedenog, temeljem odredbe čl. 112. st. 7. SZ-a valjalo je riješiti kao pod točkom II. izreke ovog rješenja. </w:t>
      </w:r>
    </w:p>
    <w:p w:rsidRDefault="00C84611" w:rsidP="00C84611" w:rsidR="00C84611">
      <w:pPr>
        <w:ind w:firstLine="708"/>
        <w:jc w:val="both"/>
      </w:pPr>
      <w:r>
        <w:t xml:space="preserve"> </w:t>
      </w: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63584">
        <w:t>13. veljače 2018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5C29E3" w:rsidR="00295F3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2454B3" w:rsidRPr="007A5897">
      <w:r w:rsidRPr="007A5897">
        <w:t>u roku od 8 dana, 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DF1B94" w:rsidR="00DF1B94" w:rsidRPr="0053264E">
      <w:r w:rsidRPr="007A5897">
        <w:t>putem ovog suda.</w:t>
      </w:r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5B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63584">
      <w:t>930</w:t>
    </w:r>
    <w:r w:rsidR="005C29E3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7268C"/>
    <w:rsid w:val="000858AE"/>
    <w:rsid w:val="000B4426"/>
    <w:rsid w:val="000E7C58"/>
    <w:rsid w:val="000F0A0A"/>
    <w:rsid w:val="000F0EF4"/>
    <w:rsid w:val="0017084D"/>
    <w:rsid w:val="001740AB"/>
    <w:rsid w:val="00196C52"/>
    <w:rsid w:val="001B7108"/>
    <w:rsid w:val="001F05D9"/>
    <w:rsid w:val="00206D22"/>
    <w:rsid w:val="00217CDB"/>
    <w:rsid w:val="002454B3"/>
    <w:rsid w:val="00263584"/>
    <w:rsid w:val="0027227B"/>
    <w:rsid w:val="0027745F"/>
    <w:rsid w:val="00277F8E"/>
    <w:rsid w:val="0028644D"/>
    <w:rsid w:val="00295F32"/>
    <w:rsid w:val="002D16B2"/>
    <w:rsid w:val="002D49A0"/>
    <w:rsid w:val="002E17F8"/>
    <w:rsid w:val="003126C7"/>
    <w:rsid w:val="00343119"/>
    <w:rsid w:val="003746BE"/>
    <w:rsid w:val="00391C11"/>
    <w:rsid w:val="003F4A53"/>
    <w:rsid w:val="004736FC"/>
    <w:rsid w:val="004B0A0A"/>
    <w:rsid w:val="004B4514"/>
    <w:rsid w:val="004B6701"/>
    <w:rsid w:val="004D27C4"/>
    <w:rsid w:val="00520AC5"/>
    <w:rsid w:val="0053264E"/>
    <w:rsid w:val="00582442"/>
    <w:rsid w:val="005C29E3"/>
    <w:rsid w:val="005C5BDC"/>
    <w:rsid w:val="005D113F"/>
    <w:rsid w:val="005E2748"/>
    <w:rsid w:val="00667243"/>
    <w:rsid w:val="0067351F"/>
    <w:rsid w:val="00683588"/>
    <w:rsid w:val="006B3AC1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E566B"/>
    <w:rsid w:val="00874E6C"/>
    <w:rsid w:val="008C33DF"/>
    <w:rsid w:val="008D3D0F"/>
    <w:rsid w:val="008E6123"/>
    <w:rsid w:val="0094791B"/>
    <w:rsid w:val="009A0E71"/>
    <w:rsid w:val="009C5BC5"/>
    <w:rsid w:val="009E0FFF"/>
    <w:rsid w:val="00A058DD"/>
    <w:rsid w:val="00A26712"/>
    <w:rsid w:val="00A51F97"/>
    <w:rsid w:val="00A675FB"/>
    <w:rsid w:val="00AE2532"/>
    <w:rsid w:val="00AF7785"/>
    <w:rsid w:val="00B1314F"/>
    <w:rsid w:val="00B37895"/>
    <w:rsid w:val="00BA257E"/>
    <w:rsid w:val="00BE3247"/>
    <w:rsid w:val="00BF6F39"/>
    <w:rsid w:val="00C82C2F"/>
    <w:rsid w:val="00C84611"/>
    <w:rsid w:val="00C92DA2"/>
    <w:rsid w:val="00CB6C29"/>
    <w:rsid w:val="00CC408D"/>
    <w:rsid w:val="00CF4712"/>
    <w:rsid w:val="00D12A3F"/>
    <w:rsid w:val="00D36516"/>
    <w:rsid w:val="00D62198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25165"/>
    <w:rsid w:val="00F42B08"/>
    <w:rsid w:val="00F72F59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5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B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B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B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B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5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B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B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B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B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St-930/2017</izvorni_sadrzaj>
    <derivirana_varijabla naziv="DomainObject.Predmet.OznakaBroj_1">St-930/2017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GROSS d.o.o. zastupanog po punomoćniku Željka Gross; Zdravko Gross</izvorni_sadrzaj>
    <derivirana_varijabla naziv="DomainObject.Predmet.ProtustrankaFormated_1">  GROSS d.o.o. zastupanog po punomoćniku Željka Gross; Zdravko Gross</derivirana_varijabla>
  </DomainObject.Predmet.ProtustrankaFormated>
  <DomainObject.Predmet.ProtustrankaFormatedOIB>
    <izvorni_sadrzaj>  GROSS d.o.o., OIB 51555173358 zastupanog po punomoćniku Željka Gross; Zdravko Gross</izvorni_sadrzaj>
    <derivirana_varijabla naziv="DomainObject.Predmet.ProtustrankaFormatedOIB_1">  GROSS d.o.o., OIB 51555173358 zastupanog po punomoćniku Željka Gross; Zdravko Gross</derivirana_varijabla>
  </DomainObject.Predmet.ProtustrankaFormatedOIB>
  <DomainObject.Predmet.ProtustrankaFormatedWithAdress>
    <izvorni_sadrzaj> GROSS d.o.o., Primorska ulica 42, 47000 Karlovac zastupanog po punomoćniku Željka Gross; Zdravko Gross</izvorni_sadrzaj>
    <derivirana_varijabla naziv="DomainObject.Predmet.ProtustrankaFormatedWithAdress_1"> GROSS d.o.o., Primorska ulica 42, 47000 Karlovac zastupanog po punomoćniku Željka Gross; Zdravko Gross</derivirana_varijabla>
  </DomainObject.Predmet.ProtustrankaFormatedWithAdress>
  <DomainObject.Predmet.ProtustrankaFormatedWithAdressOIB>
    <izvorni_sadrzaj> GROSS d.o.o., OIB 51555173358, Primorska ulica 42, 47000 Karlovac zastupanog po punomoćniku Željka Gross; Zdravko Gross</izvorni_sadrzaj>
    <derivirana_varijabla naziv="DomainObject.Predmet.ProtustrankaFormatedWithAdressOIB_1"> GROSS d.o.o., OIB 51555173358, Primorska ulica 42, 47000 Karlovac zastupanog po punomoćniku Željka Gross; Zdravko Gross</derivirana_varijabla>
  </DomainObject.Predmet.ProtustrankaFormatedWithAdressOIB>
  <DomainObject.Predmet.ProtustrankaWithAdress>
    <izvorni_sadrzaj>GROSS d.o.o. Primorska ulica 42, 47000 Karlovac</izvorni_sadrzaj>
    <derivirana_varijabla naziv="DomainObject.Predmet.ProtustrankaWithAdress_1">GROSS d.o.o. Primorska ulica 42, 47000 Karlovac</derivirana_varijabla>
  </DomainObject.Predmet.ProtustrankaWithAdress>
  <DomainObject.Predmet.ProtustrankaWithAdressOIB>
    <izvorni_sadrzaj>GROSS d.o.o., OIB 51555173358, Primorska ulica 42, 47000 Karlovac</izvorni_sadrzaj>
    <derivirana_varijabla naziv="DomainObject.Predmet.ProtustrankaWithAdressOIB_1">GROSS d.o.o., OIB 51555173358, Primorska ulica 42, 47000 Karlovac</derivirana_varijabla>
  </DomainObject.Predmet.ProtustrankaWithAdressOIB>
  <DomainObject.Predmet.ProtustrankaNazivFormated>
    <izvorni_sadrzaj>GROSS d.o.o.</izvorni_sadrzaj>
    <derivirana_varijabla naziv="DomainObject.Predmet.ProtustrankaNazivFormated_1">GROSS d.o.o.</derivirana_varijabla>
  </DomainObject.Predmet.ProtustrankaNazivFormated>
  <DomainObject.Predmet.ProtustrankaNazivFormatedOIB>
    <izvorni_sadrzaj>GROSS d.o.o., OIB 51555173358</izvorni_sadrzaj>
    <derivirana_varijabla naziv="DomainObject.Predmet.ProtustrankaNazivFormatedOIB_1">GROSS d.o.o., OIB 51555173358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GROSS d.o.o. zastupanog po punomoćniku Željka Gross; Zdravko Gross</item>
    </izvorni_sadrzaj>
    <derivirana_varijabla naziv="DomainObject.Predmet.ProtuStrankaListFormated_1">
      <item>GROSS d.o.o. zastupanog po punomoćniku Željka Gross; Zdravko Gross</item>
    </derivirana_varijabla>
  </DomainObject.Predmet.ProtuStrankaListFormated>
  <DomainObject.Predmet.ProtuStrankaListFormatedOIB>
    <izvorni_sadrzaj>
      <item>GROSS d.o.o., OIB 51555173358 zastupanog po punomoćniku Željka Gross; Zdravko Gross</item>
    </izvorni_sadrzaj>
    <derivirana_varijabla naziv="DomainObject.Predmet.ProtuStrankaListFormatedOIB_1">
      <item>GROSS d.o.o., OIB 51555173358 zastupanog po punomoćniku Željka Gross; Zdravko Gross</item>
    </derivirana_varijabla>
  </DomainObject.Predmet.ProtuStrankaListFormatedOIB>
  <DomainObject.Predmet.ProtuStrankaListFormatedWithAdress>
    <izvorni_sadrzaj>
      <item>GROSS d.o.o., Primorska ulica 42, 47000 Karlovac zastupanog po punomoćniku Željka Gross; Zdravko Gross</item>
    </izvorni_sadrzaj>
    <derivirana_varijabla naziv="DomainObject.Predmet.ProtuStrankaListFormatedWithAdress_1">
      <item>GROSS d.o.o., Primorska ulica 42, 47000 Karlovac zastupanog po punomoćniku Željka Gross; Zdravko Gross</item>
    </derivirana_varijabla>
  </DomainObject.Predmet.ProtuStrankaListFormatedWithAdress>
  <DomainObject.Predmet.ProtuStrankaListFormatedWithAdressOIB>
    <izvorni_sadrzaj>
      <item>GROSS d.o.o., OIB 51555173358, Primorska ulica 42, 47000 Karlovac zastupanog po punomoćniku Željka Gross; Zdravko Gross</item>
    </izvorni_sadrzaj>
    <derivirana_varijabla naziv="DomainObject.Predmet.ProtuStrankaListFormatedWithAdressOIB_1">
      <item>GROSS d.o.o., OIB 51555173358, Primorska ulica 42, 47000 Karlovac zastupanog po punomoćniku Željka Gross; Zdravko Gross</item>
    </derivirana_varijabla>
  </DomainObject.Predmet.ProtuStrankaListFormatedWithAdressOIB>
  <DomainObject.Predmet.ProtuStrankaListNazivFormated>
    <izvorni_sadrzaj>
      <item>GROSS d.o.o.</item>
    </izvorni_sadrzaj>
    <derivirana_varijabla naziv="DomainObject.Predmet.ProtuStrankaListNazivFormated_1">
      <item>GROSS d.o.o.</item>
    </derivirana_varijabla>
  </DomainObject.Predmet.ProtuStrankaListNazivFormated>
  <DomainObject.Predmet.ProtuStrankaListNazivFormatedOIB>
    <izvorni_sadrzaj>
      <item>GROSS d.o.o., OIB 51555173358</item>
    </izvorni_sadrzaj>
    <derivirana_varijabla naziv="DomainObject.Predmet.ProtuStrankaListNazivFormatedOIB_1">
      <item>GROSS d.o.o., OIB 51555173358</item>
    </derivirana_varijabla>
  </DomainObject.Predmet.ProtuStrankaListNazivFormatedOIB>
  <DomainObject.Predmet.OstaliListFormated>
    <izvorni_sadrzaj>
      <item>Željka Gross punomoćnik sudionika u postupku GROSS d.o.o.</item>
      <item>Zdravko Gross punomoćnik sudionika u postupku GROSS d.o.o.</item>
    </izvorni_sadrzaj>
    <derivirana_varijabla naziv="DomainObject.Predmet.OstaliListFormated_1">
      <item>Željka Gross punomoćnik sudionika u postupku GROSS d.o.o.</item>
      <item>Zdravko Gross punomoćnik sudionika u postupku GROSS d.o.o.</item>
    </derivirana_varijabla>
  </DomainObject.Predmet.OstaliListFormated>
  <DomainObject.Predmet.OstaliListFormatedOIB>
    <izvorni_sadrzaj>
      <item>Željka Gross, OIB 37319769848 punomoćnik sudionika u postupku GROSS d.o.o.</item>
      <item>Zdravko Gross, OIB 16552755541 punomoćnik sudionika u postupku GROSS d.o.o.</item>
    </izvorni_sadrzaj>
    <derivirana_varijabla naziv="DomainObject.Predmet.OstaliListFormatedOIB_1">
      <item>Željka Gross, OIB 37319769848 punomoćnik sudionika u postupku GROSS d.o.o.</item>
      <item>Zdravko Gross, OIB 16552755541 punomoćnik sudionika u postupku GROSS d.o.o.</item>
    </derivirana_varijabla>
  </DomainObject.Predmet.OstaliListFormatedOIB>
  <DomainObject.Predmet.OstaliListFormatedWithAdress>
    <izvorni_sadrzaj>
      <item>Željka Gross, Primorska 42, 47000 Karlovac punomoćnik sudionika u postupku GROSS d.o.o.</item>
      <item>Zdravko Gross, Primorska 42, 47000 Karlovac punomoćnik sudionika u postupku GROSS d.o.o.</item>
    </izvorni_sadrzaj>
    <derivirana_varijabla naziv="DomainObject.Predmet.OstaliListFormatedWithAdress_1">
      <item>Željka Gross, Primorska 42, 47000 Karlovac punomoćnik sudionika u postupku GROSS d.o.o.</item>
      <item>Zdravko Gross, Primorska 42, 47000 Karlovac punomoćnik sudionika u postupku GROSS d.o.o.</item>
    </derivirana_varijabla>
  </DomainObject.Predmet.OstaliListFormatedWithAdress>
  <DomainObject.Predmet.OstaliListFormatedWithAdressOIB>
    <izvorni_sadrzaj>
      <item>Željka Gross, OIB 37319769848, Primorska 42, 47000 Karlovac punomoćnik sudionika u postupku GROSS d.o.o.</item>
      <item>Zdravko Gross, OIB 16552755541, Primorska 42, 47000 Karlovac punomoćnik sudionika u postupku GROSS d.o.o.</item>
    </izvorni_sadrzaj>
    <derivirana_varijabla naziv="DomainObject.Predmet.OstaliListFormatedWithAdressOIB_1">
      <item>Željka Gross, OIB 37319769848, Primorska 42, 47000 Karlovac punomoćnik sudionika u postupku GROSS d.o.o.</item>
      <item>Zdravko Gross, OIB 16552755541, Primorska 42, 47000 Karlovac punomoćnik sudionika u postupku GROSS d.o.o.</item>
    </derivirana_varijabla>
  </DomainObject.Predmet.OstaliListFormatedWithAdressOIB>
  <DomainObject.Predmet.OstaliListNazivFormated>
    <izvorni_sadrzaj>
      <item>Željka Gross</item>
      <item>Zdravko Gross</item>
    </izvorni_sadrzaj>
    <derivirana_varijabla naziv="DomainObject.Predmet.OstaliListNazivFormated_1">
      <item>Željka Gross</item>
      <item>Zdravko Gross</item>
    </derivirana_varijabla>
  </DomainObject.Predmet.OstaliListNazivFormated>
  <DomainObject.Predmet.OstaliListNazivFormatedOIB>
    <izvorni_sadrzaj>
      <item>Željka Gross, OIB 37319769848</item>
      <item>Zdravko Gross, OIB 16552755541</item>
    </izvorni_sadrzaj>
    <derivirana_varijabla naziv="DomainObject.Predmet.OstaliListNazivFormatedOIB_1">
      <item>Željka Gross, OIB 37319769848</item>
      <item>Zdravko Gross, OIB 16552755541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GROSS d.o.o.</izvorni_sadrzaj>
    <derivirana_varijabla naziv="DomainObject.Predmet.ProtustrankaIDrugi_1">GROSS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GROSS d.o.o., OIB 51555173358, Primorska ulica 42, 47000 Karlovac</izvorni_sadrzaj>
    <derivirana_varijabla naziv="DomainObject.Predmet.ProtustrankaIDrugiAdressOIB_1">GROSS d.o.o., OIB 51555173358, Primorska ulica 42,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GROSS d.o.o.</item>
      <item>Željka Gross</item>
      <item>Zdravko Gross</item>
    </izvorni_sadrzaj>
    <derivirana_varijabla naziv="DomainObject.Predmet.SudioniciListNaziv_1">
      <item>FINA regionalni centar Zagreb, podružnica Karlovac</item>
      <item>GROSS d.o.o.</item>
      <item>Željka Gross</item>
      <item>Zdravko Gross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GROSS d.o.o., OIB 51555173358, Primorska ulica 42,47000 Karlovac</item>
      <item>Željka Gross, OIB 37319769848, Primorska 42,47000 Karlovac</item>
      <item>Zdravko Gross, OIB 16552755541, Primorska 42,47000 Karlovac</item>
    </izvorni_sadrzaj>
    <derivirana_varijabla naziv="DomainObject.Predmet.SudioniciListAdressOIB_1">
      <item>FINA regionalni centar Zagreb, podružnica Karlovac, OIB 85821130368, Vitezovićeva 1,47000 Karlovac</item>
      <item>GROSS d.o.o., OIB 51555173358, Primorska ulica 42,47000 Karlovac</item>
      <item>Željka Gross, OIB 37319769848, Primorska 42,47000 Karlovac</item>
      <item>Zdravko Gross, OIB 16552755541, Primorska 42,47000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51555173358</item>
      <item>, OIB 37319769848</item>
      <item>, OIB 16552755541</item>
    </izvorni_sadrzaj>
    <derivirana_varijabla naziv="DomainObject.Predmet.SudioniciListNazivOIB_1">
      <item>, OIB 85821130368</item>
      <item>, OIB 51555173358</item>
      <item>, OIB 37319769848</item>
      <item>, OIB 16552755541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CD369C-F0AA-4964-A8AE-95581952A1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640</properties:Words>
  <properties:Characters>3446</properties:Characters>
  <properties:Lines>88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2018-02-13T08:12:00Z</dcterms:created>
  <dc:creator>gboljkovac</dc:creator>
  <cp:lastModifiedBy>Renata Klokočki</cp:lastModifiedBy>
  <cp:lastPrinted>2017-11-15T11:06:00Z</cp:lastPrinted>
  <dcterms:modified xmlns:xsi="http://www.w3.org/2001/XMLSchema-instance" xsi:type="dcterms:W3CDTF">2018-02-13T08:18:00Z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