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75bb" w14:paraId="23375bb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A75E8"/>
    <w:rsid w:val="001F516C"/>
    <w:rsid w:val="00327A40"/>
    <w:rsid w:val="003E7E31"/>
    <w:rsid w:val="003F7A66"/>
    <w:rsid w:val="0048409F"/>
    <w:rsid w:val="004A0316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7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1A75E8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1A75E8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5E8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5E8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7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1A75E8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1A75E8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5E8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5E8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44CF4-FCED-4144-8A0C-84E5CFBF6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Financijska agencija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