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1e20" w14:paraId="2a31e20" w:rsidRDefault="00B20713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604A1F">
        <w:rPr>
          <w:b/>
          <w:lang w:val="hr-HR"/>
        </w:rPr>
        <w:t>177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04A1F">
        <w:rPr>
          <w:lang w:val="hr-HR"/>
        </w:rPr>
        <w:t>AFILO d.o.o. Split, Šoltanska 22</w:t>
      </w:r>
      <w:r w:rsidR="00555BE4">
        <w:rPr>
          <w:lang w:val="hr-HR"/>
        </w:rPr>
        <w:t xml:space="preserve">, OIB: </w:t>
      </w:r>
      <w:r w:rsidR="00604A1F">
        <w:rPr>
          <w:lang w:val="hr-HR"/>
        </w:rPr>
        <w:t>11752506430</w:t>
      </w:r>
      <w:r w:rsidR="005E5BE0">
        <w:rPr>
          <w:lang w:val="hr-HR"/>
        </w:rPr>
        <w:t xml:space="preserve">, MBS: </w:t>
      </w:r>
      <w:r w:rsidR="00604A1F">
        <w:rPr>
          <w:lang w:val="hr-HR"/>
        </w:rPr>
        <w:t>060354564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037949">
        <w:rPr>
          <w:lang w:val="hr-HR"/>
        </w:rPr>
        <w:t xml:space="preserve">5. ožujka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B20713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04A1F">
        <w:rPr>
          <w:lang w:val="hr-HR"/>
        </w:rPr>
        <w:t>AFILO d.o.o. Split, Šoltanska 22, OIB: 11752506430</w:t>
      </w:r>
      <w:r w:rsidR="00B70173">
        <w:rPr>
          <w:lang w:val="hr-HR"/>
        </w:rPr>
        <w:t xml:space="preserve">, na dan </w:t>
      </w:r>
      <w:r w:rsidR="00604A1F">
        <w:rPr>
          <w:lang w:val="hr-HR"/>
        </w:rPr>
        <w:t>19</w:t>
      </w:r>
      <w:r w:rsidR="00D14E76">
        <w:rPr>
          <w:lang w:val="hr-HR"/>
        </w:rPr>
        <w:t xml:space="preserve">. </w:t>
      </w:r>
      <w:r w:rsidR="006956FF">
        <w:rPr>
          <w:lang w:val="hr-HR"/>
        </w:rPr>
        <w:t>veljače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04A1F">
        <w:rPr>
          <w:lang w:val="hr-HR"/>
        </w:rPr>
        <w:t>30.089,99</w:t>
      </w:r>
      <w:r w:rsidR="00CD5BE7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037949">
        <w:rPr>
          <w:lang w:val="hr-HR"/>
        </w:rPr>
        <w:t xml:space="preserve">5. ožujka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37949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2F636D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4A1F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0713"/>
    <w:rsid w:val="00B230B9"/>
    <w:rsid w:val="00B347F0"/>
    <w:rsid w:val="00B348BA"/>
    <w:rsid w:val="00B428D2"/>
    <w:rsid w:val="00B56CF1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BE7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C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6CF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6C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6C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AFILO društvo s ograničenom odgovornošću,  za trgovinu, turizam i usluge, turistička agencija</izvorni_sadrzaj>
    <derivirana_varijabla naziv="DomainObject.Predmet.ProtustrankaFormated_1">  AFILO društvo s ograničenom odgovornošću,  za trgovinu, turizam i usluge, turistička agencija</derivirana_varijabla>
  </DomainObject.Predmet.ProtustrankaFormated>
  <DomainObject.Predmet.ProtustrankaFormatedOIB>
    <izvorni_sadrzaj>  AFILO društvo s ograničenom odgovornošću,  za trgovinu, turizam i usluge, turistička agencija, OIB 11752506430</izvorni_sadrzaj>
    <derivirana_varijabla naziv="DomainObject.Predmet.ProtustrankaFormatedOIB_1">  AFILO društvo s ograničenom odgovornošću,  za trgovinu, turizam i usluge, turistička agencija, OIB 11752506430</derivirana_varijabla>
  </DomainObject.Predmet.ProtustrankaFormatedOIB>
  <DomainObject.Predmet.ProtustrankaFormatedWithAdress>
    <izvorni_sadrzaj> AFILO društvo s ograničenom odgovornošću,  za trgovinu, turizam i usluge, turistička agencija, Šoltanska 22, 21000 Split</izvorni_sadrzaj>
    <derivirana_varijabla naziv="DomainObject.Predmet.ProtustrankaFormatedWithAdress_1"> AFILO društvo s ograničenom odgovornošću,  za trgovinu, turizam i usluge, turistička agencija, Šoltanska 22, 21000 Split</derivirana_varijabla>
  </DomainObject.Predmet.ProtustrankaFormatedWithAdress>
  <DomainObject.Predmet.ProtustrankaFormatedWithAdressOIB>
    <izvorni_sadrzaj> AFILO društvo s ograničenom odgovornošću,  za trgovinu, turizam i usluge, turistička agencija, OIB 11752506430, Šoltanska 22, 21000 Split</izvorni_sadrzaj>
    <derivirana_varijabla naziv="DomainObject.Predmet.ProtustrankaFormatedWithAdressOIB_1"> AFILO društvo s ograničenom odgovornošću,  za trgovinu, turizam i usluge, turistička agencija, OIB 11752506430, Šoltanska 22, 21000 Split</derivirana_varijabla>
  </DomainObject.Predmet.ProtustrankaFormatedWithAdressOIB>
  <DomainObject.Predmet.ProtustrankaWithAdress>
    <izvorni_sadrzaj>AFILO društvo s ograničenom odgovornošću,  za trgovinu, turizam i usluge, turistička agencija Šoltanska 22, 21000 Split</izvorni_sadrzaj>
    <derivirana_varijabla naziv="DomainObject.Predmet.ProtustrankaWithAdress_1">AFILO društvo s ograničenom odgovornošću,  za trgovinu, turizam i usluge, turistička agencija Šoltanska 22, 21000 Split</derivirana_varijabla>
  </DomainObject.Predmet.ProtustrankaWithAdress>
  <DomainObject.Predmet.ProtustrankaWithAdressOIB>
    <izvorni_sadrzaj>AFILO društvo s ograničenom odgovornošću,  za trgovinu, turizam i usluge, turistička agencija, OIB 11752506430, Šoltanska 22, 21000 Split</izvorni_sadrzaj>
    <derivirana_varijabla naziv="DomainObject.Predmet.ProtustrankaWithAdressOIB_1">AFILO društvo s ograničenom odgovornošću,  za trgovinu, turizam i usluge, turistička agencija, OIB 11752506430, Šoltanska 22, 21000 Split</derivirana_varijabla>
  </DomainObject.Predmet.ProtustrankaWithAdressOIB>
  <DomainObject.Predmet.ProtustrankaNazivFormated>
    <izvorni_sadrzaj>AFILO društvo s ograničenom odgovornošću,  za trgovinu, turizam i usluge, turistička agencija</izvorni_sadrzaj>
    <derivirana_varijabla naziv="DomainObject.Predmet.ProtustrankaNazivFormated_1">AFILO društvo s ograničenom odgovornošću,  za trgovinu, turizam i usluge, turistička agencija</derivirana_varijabla>
  </DomainObject.Predmet.ProtustrankaNazivFormated>
  <DomainObject.Predmet.ProtustrankaNazivFormatedOIB>
    <izvorni_sadrzaj>AFILO društvo s ograničenom odgovornošću,  za trgovinu, turizam i usluge, turistička agencija, OIB 11752506430</izvorni_sadrzaj>
    <derivirana_varijabla naziv="DomainObject.Predmet.ProtustrankaNazivFormatedOIB_1">AFILO društvo s ograničenom odgovornošću,  za trgovinu, turizam i usluge, turistička agencija, OIB 11752506430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30089.99</izvorni_sadrzaj>
    <derivirana_varijabla naziv="DomainObject.Predmet.TrenutnaVrijednost_1">30089.99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AFILO društvo s ograničenom odgovornošću,  za trgovinu, turizam i usluge, turistička agencija</item>
    </izvorni_sadrzaj>
    <derivirana_varijabla naziv="DomainObject.Predmet.ProtuStrankaListFormated_1">
      <item>AFILO društvo s ograničenom odgovornošću,  za trgovinu, turizam i usluge, turistička agencija</item>
    </derivirana_varijabla>
  </DomainObject.Predmet.ProtuStrankaListFormated>
  <DomainObject.Predmet.ProtuStrankaListFormatedOIB>
    <izvorni_sadrzaj>
      <item>AFILO društvo s ograničenom odgovornošću,  za trgovinu, turizam i usluge, turistička agencija, OIB 11752506430</item>
    </izvorni_sadrzaj>
    <derivirana_varijabla naziv="DomainObject.Predmet.ProtuStrankaListFormatedOIB_1">
      <item>AFILO društvo s ograničenom odgovornošću,  za trgovinu, turizam i usluge, turistička agencija, OIB 11752506430</item>
    </derivirana_varijabla>
  </DomainObject.Predmet.ProtuStrankaListFormatedOIB>
  <DomainObject.Predmet.ProtuStrankaListFormatedWithAdress>
    <izvorni_sadrzaj>
      <item>AFILO društvo s ograničenom odgovornošću,  za trgovinu, turizam i usluge, turistička agencija, Šoltanska 22, 21000 Split</item>
    </izvorni_sadrzaj>
    <derivirana_varijabla naziv="DomainObject.Predmet.ProtuStrankaListFormatedWithAdress_1">
      <item>AFILO društvo s ograničenom odgovornošću,  za trgovinu, turizam i usluge, turistička agencija, Šoltanska 22, 21000 Split</item>
    </derivirana_varijabla>
  </DomainObject.Predmet.ProtuStrankaListFormatedWithAdress>
  <DomainObject.Predmet.ProtuStrankaListFormatedWithAdressOIB>
    <izvorni_sadrzaj>
      <item>AFILO društvo s ograničenom odgovornošću,  za trgovinu, turizam i usluge, turistička agencija, OIB 11752506430, Šoltanska 22, 21000 Split</item>
    </izvorni_sadrzaj>
    <derivirana_varijabla naziv="DomainObject.Predmet.ProtuStrankaListFormatedWithAdressOIB_1">
      <item>AFILO društvo s ograničenom odgovornošću,  za trgovinu, turizam i usluge, turistička agencija, OIB 11752506430, Šoltanska 22, 21000 Split</item>
    </derivirana_varijabla>
  </DomainObject.Predmet.ProtuStrankaListFormatedWithAdressOIB>
  <DomainObject.Predmet.ProtuStrankaListNazivFormated>
    <izvorni_sadrzaj>
      <item>AFILO društvo s ograničenom odgovornošću,  za trgovinu, turizam i usluge, turistička agencija</item>
    </izvorni_sadrzaj>
    <derivirana_varijabla naziv="DomainObject.Predmet.ProtuStrankaListNazivFormated_1">
      <item>AFILO društvo s ograničenom odgovornošću,  za trgovinu, turizam i usluge, turistička agencija</item>
    </derivirana_varijabla>
  </DomainObject.Predmet.ProtuStrankaListNazivFormated>
  <DomainObject.Predmet.ProtuStrankaListNazivFormatedOIB>
    <izvorni_sadrzaj>
      <item>AFILO društvo s ograničenom odgovornošću,  za trgovinu, turizam i usluge, turistička agencija, OIB 11752506430</item>
    </izvorni_sadrzaj>
    <derivirana_varijabla naziv="DomainObject.Predmet.ProtuStrankaListNazivFormatedOIB_1">
      <item>AFILO društvo s ograničenom odgovornošću,  za trgovinu, turizam i usluge, turistička agencija, OIB 11752506430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AFILO društvo s ograničenom odgovornošću,  za trgovinu, turizam i usluge, turistička agencija</izvorni_sadrzaj>
    <derivirana_varijabla naziv="DomainObject.Predmet.ProtustrankaIDrugi_1">AFILO društvo s ograničenom odgovornošću,  za trgovinu,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AFILO društvo s ograničenom odgovornošću,  za trgovinu, turizam i usluge, turistička agencija, OIB 11752506430, Šoltanska 22, 21000 Split</izvorni_sadrzaj>
    <derivirana_varijabla naziv="DomainObject.Predmet.ProtustrankaIDrugiAdressOIB_1">AFILO društvo s ograničenom odgovornošću,  za trgovinu, turizam i usluge, turistička agencija, OIB 11752506430, Šoltanska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AFILO društvo s ograničenom odgovornošću,  za trgovinu, turizam i usluge, turistička agencija</item>
      <item>FINANCIJSKA AGENCIJA, RC SPLIT</item>
    </izvorni_sadrzaj>
    <derivirana_varijabla naziv="DomainObject.Predmet.SudioniciListNaziv_1">
      <item>AFILO društvo s ograničenom odgovornošću,  za trgovinu, turizam i usluge, turistička agencija</item>
      <item>FINANCIJSKA AGENCIJA, RC SPLIT</item>
    </derivirana_varijabla>
  </DomainObject.Predmet.SudioniciListNaziv>
  <DomainObject.Predmet.SudioniciListAdressOIB>
    <izvorni_sadrzaj>
      <item>AFILO društvo s ograničenom odgovornošću,  za trgovinu, turizam i usluge, turistička agencija, OIB 11752506430, Šoltanska 22,21000 Split</item>
      <item>FINANCIJSKA AGENCIJA, RC SPLIT, OIB 85821130368, Mažuranićevo šetalište 24 b,21000 Split</item>
    </izvorni_sadrzaj>
    <derivirana_varijabla naziv="DomainObject.Predmet.SudioniciListAdressOIB_1">
      <item>AFILO društvo s ograničenom odgovornošću,  za trgovinu, turizam i usluge, turistička agencija, OIB 11752506430, Šoltanska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11752506430</item>
      <item>, OIB 85821130368</item>
    </izvorni_sadrzaj>
    <derivirana_varijabla naziv="DomainObject.Predmet.SudioniciListNazivOIB_1">
      <item>, OIB 11752506430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50F96-38FA-44DF-8605-D7FE9B39C0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1746</properties:Characters>
  <properties:Lines>50</properties:Lines>
  <properties:Paragraphs>16</properties:Paragraphs>
  <properties:TotalTime>407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2018-03-05T09:49:00Z</cp:lastPrinted>
  <dcterms:modified xmlns:xsi="http://www.w3.org/2001/XMLSchema-instance" xsi:type="dcterms:W3CDTF">2018-03-05T10:42:00Z</dcterms:modified>
  <cp:revision>195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