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826fe" w14:paraId="fb826fe" w:rsidRDefault="001C658E" w:rsidP="00B15FEB" w:rsidR="001C658E" w:rsidRPr="00837EBB">
      <w:pPr>
        <w:spacing w:lineRule="auto" w:line="240" w:after="0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1C658E" w:rsidP="00B15FEB" w:rsidR="001C658E" w:rsidRPr="000E44A2">
      <w:pPr>
        <w:spacing w:lineRule="auto" w:line="240" w:after="0"/>
        <w:jc w:val="center"/>
        <w:rPr>
          <w:rFonts w:hAnsi="Times New Roman" w:ascii="Times New Roman"/>
          <w:bCs/>
          <w:sz w:val="24"/>
          <w:szCs w:val="24"/>
        </w:rPr>
      </w:pPr>
      <w:r w:rsidRPr="000E44A2">
        <w:rPr>
          <w:rFonts w:hAnsi="Times New Roman" w:ascii="Times New Roman"/>
          <w:bCs/>
          <w:sz w:val="24"/>
          <w:szCs w:val="24"/>
        </w:rPr>
        <w:t>Z A P I S N I K</w:t>
      </w:r>
    </w:p>
    <w:p w:rsidRDefault="008743E0" w:rsidP="00DC1FB3" w:rsidR="009E0085" w:rsidRPr="000E44A2">
      <w:pPr>
        <w:spacing w:lineRule="auto" w:line="240" w:after="0"/>
        <w:jc w:val="center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od 18</w:t>
      </w:r>
      <w:r w:rsidR="00DC1FB3" w:rsidRPr="000E44A2">
        <w:rPr>
          <w:rFonts w:hAnsi="Times New Roman" w:ascii="Times New Roman"/>
          <w:bCs/>
          <w:sz w:val="24"/>
          <w:szCs w:val="24"/>
        </w:rPr>
        <w:t xml:space="preserve">. </w:t>
      </w:r>
      <w:r>
        <w:rPr>
          <w:rFonts w:hAnsi="Times New Roman" w:ascii="Times New Roman"/>
          <w:bCs/>
          <w:sz w:val="24"/>
          <w:szCs w:val="24"/>
        </w:rPr>
        <w:t>lipnja</w:t>
      </w:r>
      <w:r w:rsidR="001C43FA">
        <w:rPr>
          <w:rFonts w:hAnsi="Times New Roman" w:ascii="Times New Roman"/>
          <w:bCs/>
          <w:sz w:val="24"/>
          <w:szCs w:val="24"/>
        </w:rPr>
        <w:t xml:space="preserve"> 2019</w:t>
      </w:r>
      <w:r w:rsidR="009E0085" w:rsidRPr="000E44A2">
        <w:rPr>
          <w:rFonts w:hAnsi="Times New Roman" w:ascii="Times New Roman"/>
          <w:bCs/>
          <w:sz w:val="24"/>
          <w:szCs w:val="24"/>
        </w:rPr>
        <w:t xml:space="preserve">. </w:t>
      </w:r>
    </w:p>
    <w:p w:rsidRDefault="009E0085" w:rsidP="00B15FEB" w:rsidR="006A4D6F" w:rsidRPr="00F937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>sastavlj</w:t>
      </w:r>
      <w:r w:rsidR="00DC1FB3" w:rsidRPr="000E44A2">
        <w:rPr>
          <w:rFonts w:hAnsi="Times New Roman" w:ascii="Times New Roman"/>
          <w:sz w:val="24"/>
          <w:szCs w:val="24"/>
        </w:rPr>
        <w:t xml:space="preserve">en kod Trgovačkog suda u Zadru </w:t>
      </w:r>
      <w:r w:rsidR="00E6256C" w:rsidRPr="000E44A2">
        <w:rPr>
          <w:rFonts w:hAnsi="Times New Roman" w:ascii="Times New Roman"/>
          <w:sz w:val="24"/>
          <w:szCs w:val="24"/>
        </w:rPr>
        <w:t xml:space="preserve">na ročištu radi </w:t>
      </w:r>
      <w:r w:rsidRPr="000E44A2">
        <w:rPr>
          <w:rFonts w:hAnsi="Times New Roman" w:ascii="Times New Roman"/>
          <w:sz w:val="24"/>
          <w:szCs w:val="24"/>
        </w:rPr>
        <w:t>ispitivanj</w:t>
      </w:r>
      <w:r w:rsidR="00E6256C" w:rsidRPr="000E44A2">
        <w:rPr>
          <w:rFonts w:hAnsi="Times New Roman" w:ascii="Times New Roman"/>
          <w:sz w:val="24"/>
          <w:szCs w:val="24"/>
        </w:rPr>
        <w:t>a</w:t>
      </w:r>
      <w:r w:rsidRPr="000E44A2">
        <w:rPr>
          <w:rFonts w:hAnsi="Times New Roman" w:ascii="Times New Roman"/>
          <w:sz w:val="24"/>
          <w:szCs w:val="24"/>
        </w:rPr>
        <w:t xml:space="preserve"> tražbina u predstečajnom postupku nad dužnikom </w:t>
      </w:r>
      <w:r w:rsidR="008743E0" w:rsidRPr="00034722">
        <w:rPr>
          <w:rFonts w:hAnsi="Times New Roman" w:ascii="Times New Roman"/>
          <w:sz w:val="24"/>
          <w:szCs w:val="24"/>
        </w:rPr>
        <w:t>LIGNA AKORD d.o.o., Poličnik, Poličnik Gornji 38, Poličnik, OIB: 17850986862</w:t>
      </w:r>
    </w:p>
    <w:p w:rsidRDefault="000307B4" w:rsidP="00B15FEB" w:rsidR="000307B4" w:rsidRPr="000E44A2">
      <w:pPr>
        <w:spacing w:lineRule="auto" w:line="240" w:after="0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DC1FB3" w:rsidP="00B15FEB" w:rsidR="009E0085" w:rsidRPr="000E44A2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0E44A2">
        <w:rPr>
          <w:rFonts w:hAnsi="Times New Roman" w:ascii="Times New Roman"/>
          <w:bCs/>
          <w:sz w:val="24"/>
          <w:szCs w:val="24"/>
        </w:rPr>
        <w:t xml:space="preserve">Nazočni od suda: </w:t>
      </w:r>
    </w:p>
    <w:p w:rsidRDefault="006D7658" w:rsidP="00B15FEB" w:rsidR="009E0085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Ardena Bajlo</w:t>
      </w:r>
      <w:r w:rsidR="00DC1FB3" w:rsidRPr="000E44A2">
        <w:rPr>
          <w:rFonts w:hAnsi="Times New Roman" w:ascii="Times New Roman"/>
          <w:sz w:val="24"/>
          <w:szCs w:val="24"/>
        </w:rPr>
        <w:t>,</w:t>
      </w:r>
      <w:r w:rsidR="00B2269B" w:rsidRPr="000E44A2">
        <w:rPr>
          <w:rFonts w:hAnsi="Times New Roman" w:ascii="Times New Roman"/>
          <w:sz w:val="24"/>
          <w:szCs w:val="24"/>
        </w:rPr>
        <w:t xml:space="preserve"> </w:t>
      </w:r>
      <w:r w:rsidR="0009467A" w:rsidRPr="000E44A2">
        <w:rPr>
          <w:rFonts w:hAnsi="Times New Roman" w:ascii="Times New Roman"/>
          <w:sz w:val="24"/>
          <w:szCs w:val="24"/>
        </w:rPr>
        <w:t>sutkinja</w:t>
      </w:r>
      <w:r w:rsidR="009E0085" w:rsidRPr="000E44A2">
        <w:rPr>
          <w:rFonts w:hAnsi="Times New Roman" w:ascii="Times New Roman"/>
          <w:sz w:val="24"/>
          <w:szCs w:val="24"/>
        </w:rPr>
        <w:t xml:space="preserve"> </w:t>
      </w:r>
    </w:p>
    <w:p w:rsidRDefault="006D7658" w:rsidP="00B15FEB" w:rsidR="0009467A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 w:rsidR="00DC1FB3" w:rsidRPr="000E44A2">
        <w:rPr>
          <w:rFonts w:hAnsi="Times New Roman" w:ascii="Times New Roman"/>
          <w:sz w:val="24"/>
          <w:szCs w:val="24"/>
        </w:rPr>
        <w:t>,</w:t>
      </w:r>
      <w:r w:rsidR="009E0085" w:rsidRPr="000E44A2">
        <w:rPr>
          <w:rFonts w:hAnsi="Times New Roman" w:ascii="Times New Roman"/>
          <w:sz w:val="24"/>
          <w:szCs w:val="24"/>
        </w:rPr>
        <w:t xml:space="preserve"> zapisničar</w:t>
      </w:r>
    </w:p>
    <w:p w:rsidRDefault="00B15FEB" w:rsidP="00B15FEB" w:rsidR="00B15FEB" w:rsidRPr="000E44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6256C" w:rsidP="00B15FEB" w:rsidR="00DC1FB3" w:rsidRPr="000E44A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Započeto </w:t>
      </w:r>
      <w:r w:rsidR="009E0085" w:rsidRPr="000E44A2">
        <w:rPr>
          <w:rFonts w:hAnsi="Times New Roman" w:ascii="Times New Roman"/>
          <w:sz w:val="24"/>
          <w:szCs w:val="24"/>
        </w:rPr>
        <w:t xml:space="preserve">u </w:t>
      </w:r>
      <w:r w:rsidR="008743E0">
        <w:rPr>
          <w:rFonts w:hAnsi="Times New Roman" w:ascii="Times New Roman"/>
          <w:sz w:val="24"/>
          <w:szCs w:val="24"/>
        </w:rPr>
        <w:t>10</w:t>
      </w:r>
      <w:r w:rsidR="00B15FEB" w:rsidRPr="000E44A2">
        <w:rPr>
          <w:rFonts w:hAnsi="Times New Roman" w:ascii="Times New Roman"/>
          <w:sz w:val="24"/>
          <w:szCs w:val="24"/>
        </w:rPr>
        <w:t>,</w:t>
      </w:r>
      <w:r w:rsidR="008743E0">
        <w:rPr>
          <w:rFonts w:hAnsi="Times New Roman" w:ascii="Times New Roman"/>
          <w:sz w:val="24"/>
          <w:szCs w:val="24"/>
        </w:rPr>
        <w:t>3</w:t>
      </w:r>
      <w:r w:rsidR="00F93755">
        <w:rPr>
          <w:rFonts w:hAnsi="Times New Roman" w:ascii="Times New Roman"/>
          <w:sz w:val="24"/>
          <w:szCs w:val="24"/>
        </w:rPr>
        <w:t>0</w:t>
      </w:r>
      <w:r w:rsidR="0009467A" w:rsidRPr="000E44A2">
        <w:rPr>
          <w:rFonts w:hAnsi="Times New Roman" w:ascii="Times New Roman"/>
          <w:sz w:val="24"/>
          <w:szCs w:val="24"/>
        </w:rPr>
        <w:t xml:space="preserve"> </w:t>
      </w:r>
      <w:r w:rsidR="009E0085" w:rsidRPr="000E44A2">
        <w:rPr>
          <w:rFonts w:hAnsi="Times New Roman" w:ascii="Times New Roman"/>
          <w:sz w:val="24"/>
          <w:szCs w:val="24"/>
        </w:rPr>
        <w:t>sati.</w:t>
      </w:r>
      <w:r w:rsidRPr="000E44A2">
        <w:rPr>
          <w:rFonts w:hAnsi="Times New Roman" w:ascii="Times New Roman"/>
          <w:sz w:val="24"/>
          <w:szCs w:val="24"/>
        </w:rPr>
        <w:t xml:space="preserve"> </w:t>
      </w:r>
    </w:p>
    <w:p w:rsidRDefault="00E6256C" w:rsidP="00B15FEB" w:rsidR="009E0085" w:rsidRPr="000E44A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>Ročište je javno.</w:t>
      </w:r>
    </w:p>
    <w:p w:rsidRDefault="000307B4" w:rsidP="00B15FEB" w:rsidR="000307B4" w:rsidRPr="000E44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9467A" w:rsidP="00B15FEB" w:rsidR="0009467A" w:rsidRPr="000E44A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Utvrđuje se da su pristupili: </w:t>
      </w:r>
    </w:p>
    <w:p w:rsidRDefault="00DC1FB3" w:rsidP="00B15FEB" w:rsidR="00DC1FB3" w:rsidRPr="000E44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C1FB3" w:rsidP="00B15FEB" w:rsidR="006D765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Za zakonskog zastupnika dužnika: </w:t>
      </w:r>
      <w:r w:rsidR="00880539">
        <w:rPr>
          <w:rFonts w:hAnsi="Times New Roman" w:ascii="Times New Roman"/>
          <w:sz w:val="24"/>
          <w:szCs w:val="24"/>
        </w:rPr>
        <w:t>Vjekoslav Petrik po punomoći supruge Ivanke Petrik koja zbog bolesti ne može pristupiti na ročište</w:t>
      </w:r>
    </w:p>
    <w:p w:rsidRDefault="001C43FA" w:rsidP="00B15FEB" w:rsidR="001C43FA" w:rsidRPr="000E44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C1FB3" w:rsidP="00B15FEB" w:rsidR="00DC1FB3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Za povjerenika: </w:t>
      </w:r>
      <w:r w:rsidR="008743E0">
        <w:rPr>
          <w:rFonts w:hAnsi="Times New Roman" w:ascii="Times New Roman"/>
          <w:sz w:val="24"/>
          <w:szCs w:val="24"/>
        </w:rPr>
        <w:t>Ante Vukašina</w:t>
      </w:r>
      <w:r w:rsidR="001C43FA">
        <w:rPr>
          <w:rFonts w:hAnsi="Times New Roman" w:ascii="Times New Roman"/>
          <w:sz w:val="24"/>
          <w:szCs w:val="24"/>
        </w:rPr>
        <w:t xml:space="preserve"> iz </w:t>
      </w:r>
      <w:r w:rsidR="008743E0">
        <w:rPr>
          <w:rFonts w:hAnsi="Times New Roman" w:ascii="Times New Roman"/>
          <w:sz w:val="24"/>
          <w:szCs w:val="24"/>
        </w:rPr>
        <w:t>Zadra</w:t>
      </w:r>
    </w:p>
    <w:p w:rsidRDefault="001624A5" w:rsidP="00B15FEB" w:rsidR="001624A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624A5" w:rsidP="00B15FEB" w:rsidR="001624A5" w:rsidRPr="000E44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C1FB3" w:rsidP="00B15FEB" w:rsidR="00DC1FB3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E44A2">
        <w:rPr>
          <w:rFonts w:hAnsi="Times New Roman" w:ascii="Times New Roman"/>
          <w:sz w:val="24"/>
          <w:szCs w:val="24"/>
        </w:rPr>
        <w:t xml:space="preserve">Za vjerovnike: </w:t>
      </w:r>
      <w:r w:rsidR="00F93755">
        <w:rPr>
          <w:rFonts w:hAnsi="Times New Roman" w:ascii="Times New Roman"/>
          <w:sz w:val="24"/>
          <w:szCs w:val="24"/>
        </w:rPr>
        <w:t xml:space="preserve">za RH </w:t>
      </w:r>
      <w:r w:rsidR="00880539">
        <w:rPr>
          <w:rFonts w:hAnsi="Times New Roman" w:ascii="Times New Roman"/>
          <w:sz w:val="24"/>
          <w:szCs w:val="24"/>
        </w:rPr>
        <w:t>Lidija Vitaljić</w:t>
      </w:r>
      <w:r w:rsidR="00F93755">
        <w:rPr>
          <w:rFonts w:hAnsi="Times New Roman" w:ascii="Times New Roman"/>
          <w:sz w:val="24"/>
          <w:szCs w:val="24"/>
        </w:rPr>
        <w:t>, zamjenica u ŽDO-u</w:t>
      </w:r>
    </w:p>
    <w:p w:rsidRDefault="00F93755" w:rsidP="00B15FEB" w:rsidR="00F9375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03AA3" w:rsidP="009654A8" w:rsidR="00F03AA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80539" w:rsidP="00880539" w:rsidR="00BE049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Prije početka ročišta punomoćnik zastupnice po zakonu dužnika Vjekoslav Petrik navodi da ovog trenutka ne može nastaviti poslovati zbog okolnosti koje su u međuvremenu nastale te nije u daljnjem tijeku postupka ni dati pristanak na eventualno sklapanje predstečajne nagodbe. Smatra da zbog novonastalih okolnosti nad dužnikom treba provesti stečajni postupak.</w:t>
      </w:r>
    </w:p>
    <w:p w:rsidRDefault="00880539" w:rsidP="00BE0495" w:rsidR="0088053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80539" w:rsidP="00BE0495" w:rsidR="00880539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će biti donesena u zakonskom roku.</w:t>
      </w:r>
    </w:p>
    <w:p w:rsidRDefault="00880539" w:rsidP="00BE0495" w:rsidR="00880539" w:rsidRPr="002F5BB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C658E" w:rsidP="004846F1" w:rsidR="0034487A">
      <w:pPr>
        <w:spacing w:lineRule="auto" w:line="240" w:after="0"/>
        <w:ind w:firstLine="708"/>
        <w:jc w:val="center"/>
        <w:rPr>
          <w:rFonts w:hAnsi="Times New Roman" w:ascii="Times New Roman"/>
          <w:lang w:eastAsia="hr-HR"/>
        </w:rPr>
      </w:pPr>
      <w:r w:rsidRPr="00837EBB">
        <w:rPr>
          <w:rFonts w:hAnsi="Times New Roman" w:ascii="Times New Roman"/>
          <w:lang w:eastAsia="hr-HR"/>
        </w:rPr>
        <w:t xml:space="preserve">Dovršeno u  </w:t>
      </w:r>
      <w:r w:rsidR="00880539">
        <w:rPr>
          <w:rFonts w:hAnsi="Times New Roman" w:ascii="Times New Roman"/>
          <w:lang w:eastAsia="hr-HR"/>
        </w:rPr>
        <w:t>10</w:t>
      </w:r>
      <w:r w:rsidR="001C2C5A">
        <w:rPr>
          <w:rFonts w:hAnsi="Times New Roman" w:ascii="Times New Roman"/>
          <w:lang w:eastAsia="hr-HR"/>
        </w:rPr>
        <w:t>,</w:t>
      </w:r>
      <w:r w:rsidR="00880539">
        <w:rPr>
          <w:rFonts w:hAnsi="Times New Roman" w:ascii="Times New Roman"/>
          <w:lang w:eastAsia="hr-HR"/>
        </w:rPr>
        <w:t>39</w:t>
      </w:r>
      <w:r w:rsidR="00C92E49" w:rsidRPr="00837EBB">
        <w:rPr>
          <w:rFonts w:hAnsi="Times New Roman" w:ascii="Times New Roman"/>
          <w:lang w:eastAsia="hr-HR"/>
        </w:rPr>
        <w:t xml:space="preserve"> </w:t>
      </w:r>
      <w:r w:rsidR="004846F1">
        <w:rPr>
          <w:rFonts w:hAnsi="Times New Roman" w:ascii="Times New Roman"/>
          <w:lang w:eastAsia="hr-HR"/>
        </w:rPr>
        <w:t>sati.</w:t>
      </w:r>
    </w:p>
    <w:p w:rsidRDefault="001C2C5A" w:rsidP="00B15FEB" w:rsidR="001C2C5A" w:rsidRPr="00837EBB">
      <w:pPr>
        <w:spacing w:lineRule="auto" w:line="240" w:after="0"/>
        <w:ind w:firstLine="708" w:left="1416"/>
        <w:jc w:val="both"/>
        <w:rPr>
          <w:rFonts w:hAnsi="Times New Roman" w:ascii="Times New Roman"/>
          <w:lang w:eastAsia="hr-HR"/>
        </w:rPr>
      </w:pPr>
    </w:p>
    <w:p w:rsidRDefault="0034487A" w:rsidP="00B15FEB" w:rsidR="0034487A" w:rsidRPr="00837EBB">
      <w:pPr>
        <w:spacing w:lineRule="auto" w:line="240" w:after="0"/>
        <w:ind w:firstLine="708" w:left="2124"/>
        <w:jc w:val="both"/>
        <w:rPr>
          <w:rFonts w:hAnsi="Times New Roman" w:ascii="Times New Roman"/>
          <w:lang w:eastAsia="hr-HR"/>
        </w:rPr>
      </w:pPr>
      <w:r w:rsidRPr="00837EBB">
        <w:rPr>
          <w:rFonts w:hAnsi="Times New Roman" w:ascii="Times New Roman"/>
          <w:bCs/>
          <w:lang w:eastAsia="hr-HR"/>
        </w:rPr>
        <w:t>SUTKINJA</w:t>
      </w:r>
      <w:r w:rsidR="000E44A2">
        <w:rPr>
          <w:rFonts w:hAnsi="Times New Roman" w:ascii="Times New Roman"/>
          <w:lang w:eastAsia="hr-HR"/>
        </w:rPr>
        <w:t>:</w:t>
      </w:r>
      <w:r w:rsidRPr="00837EBB">
        <w:rPr>
          <w:rFonts w:hAnsi="Times New Roman" w:ascii="Times New Roman"/>
          <w:lang w:eastAsia="hr-HR"/>
        </w:rPr>
        <w:tab/>
      </w:r>
      <w:r w:rsidRPr="00837EBB">
        <w:rPr>
          <w:rFonts w:hAnsi="Times New Roman" w:ascii="Times New Roman"/>
          <w:lang w:eastAsia="hr-HR"/>
        </w:rPr>
        <w:tab/>
      </w:r>
      <w:r w:rsidRPr="00837EBB">
        <w:rPr>
          <w:rFonts w:hAnsi="Times New Roman" w:ascii="Times New Roman"/>
          <w:lang w:eastAsia="hr-HR"/>
        </w:rPr>
        <w:tab/>
      </w:r>
      <w:r w:rsidRPr="00837EBB">
        <w:rPr>
          <w:rFonts w:hAnsi="Times New Roman" w:ascii="Times New Roman"/>
          <w:lang w:eastAsia="hr-HR"/>
        </w:rPr>
        <w:tab/>
      </w:r>
      <w:r w:rsidR="000E44A2">
        <w:rPr>
          <w:rFonts w:hAnsi="Times New Roman" w:ascii="Times New Roman"/>
          <w:lang w:eastAsia="hr-HR"/>
        </w:rPr>
        <w:t xml:space="preserve">ZA </w:t>
      </w:r>
      <w:r w:rsidRPr="00837EBB">
        <w:rPr>
          <w:rFonts w:hAnsi="Times New Roman" w:ascii="Times New Roman"/>
          <w:lang w:eastAsia="hr-HR"/>
        </w:rPr>
        <w:t>DUŽNIK</w:t>
      </w:r>
      <w:r w:rsidR="000E44A2">
        <w:rPr>
          <w:rFonts w:hAnsi="Times New Roman" w:ascii="Times New Roman"/>
          <w:lang w:eastAsia="hr-HR"/>
        </w:rPr>
        <w:t>A:</w:t>
      </w:r>
    </w:p>
    <w:p w:rsidRDefault="0034487A" w:rsidP="004846F1" w:rsidR="0034487A" w:rsidRPr="00837EBB">
      <w:pPr>
        <w:spacing w:lineRule="auto" w:line="240" w:after="0"/>
        <w:jc w:val="both"/>
        <w:rPr>
          <w:rFonts w:hAnsi="Times New Roman" w:ascii="Times New Roman"/>
          <w:lang w:eastAsia="hr-HR"/>
        </w:rPr>
      </w:pPr>
    </w:p>
    <w:p w:rsidRDefault="0034487A" w:rsidP="00B15FEB" w:rsidR="0034487A" w:rsidRPr="00837EBB">
      <w:pPr>
        <w:spacing w:lineRule="auto" w:line="240" w:after="0"/>
        <w:ind w:firstLine="708" w:left="1416"/>
        <w:jc w:val="both"/>
        <w:rPr>
          <w:rFonts w:hAnsi="Times New Roman" w:ascii="Times New Roman"/>
          <w:lang w:eastAsia="hr-HR"/>
        </w:rPr>
      </w:pPr>
    </w:p>
    <w:p w:rsidRDefault="001C658E" w:rsidP="00B15FEB" w:rsidR="00704B39" w:rsidRPr="00837EBB">
      <w:pPr>
        <w:spacing w:lineRule="auto" w:line="240" w:after="0"/>
        <w:ind w:left="2832"/>
        <w:jc w:val="both"/>
        <w:rPr>
          <w:rFonts w:hAnsi="Times New Roman" w:ascii="Times New Roman"/>
          <w:bCs/>
          <w:lang w:eastAsia="hr-HR"/>
        </w:rPr>
      </w:pPr>
      <w:r w:rsidRPr="00837EBB">
        <w:rPr>
          <w:rFonts w:hAnsi="Times New Roman" w:ascii="Times New Roman"/>
          <w:lang w:eastAsia="hr-HR"/>
        </w:rPr>
        <w:t>ZAPISNIČAR</w:t>
      </w:r>
      <w:r w:rsidR="000E44A2">
        <w:rPr>
          <w:rFonts w:hAnsi="Times New Roman" w:ascii="Times New Roman"/>
          <w:lang w:eastAsia="hr-HR"/>
        </w:rPr>
        <w:t>:</w:t>
      </w:r>
      <w:r w:rsidRPr="00837EBB">
        <w:rPr>
          <w:rFonts w:hAnsi="Times New Roman" w:ascii="Times New Roman"/>
          <w:bCs/>
          <w:lang w:eastAsia="hr-HR"/>
        </w:rPr>
        <w:tab/>
      </w:r>
      <w:r w:rsidRPr="00837EBB">
        <w:rPr>
          <w:rFonts w:hAnsi="Times New Roman" w:ascii="Times New Roman"/>
          <w:bCs/>
          <w:lang w:eastAsia="hr-HR"/>
        </w:rPr>
        <w:tab/>
      </w:r>
      <w:r w:rsidR="0034487A" w:rsidRPr="00837EBB">
        <w:rPr>
          <w:rFonts w:hAnsi="Times New Roman" w:ascii="Times New Roman"/>
          <w:bCs/>
          <w:lang w:eastAsia="hr-HR"/>
        </w:rPr>
        <w:tab/>
      </w:r>
      <w:r w:rsidR="0016512B">
        <w:rPr>
          <w:rFonts w:hAnsi="Times New Roman" w:ascii="Times New Roman"/>
          <w:bCs/>
          <w:lang w:eastAsia="hr-HR"/>
        </w:rPr>
        <w:tab/>
      </w:r>
      <w:r w:rsidR="00704B39" w:rsidRPr="00837EBB">
        <w:rPr>
          <w:rFonts w:hAnsi="Times New Roman" w:ascii="Times New Roman"/>
          <w:bCs/>
          <w:lang w:eastAsia="hr-HR"/>
        </w:rPr>
        <w:t>POVJERNIK</w:t>
      </w:r>
      <w:r w:rsidR="000E44A2">
        <w:rPr>
          <w:rFonts w:hAnsi="Times New Roman" w:ascii="Times New Roman"/>
          <w:bCs/>
          <w:lang w:eastAsia="hr-HR"/>
        </w:rPr>
        <w:t>:</w:t>
      </w:r>
      <w:r w:rsidR="00704B39" w:rsidRPr="00837EBB">
        <w:rPr>
          <w:rFonts w:hAnsi="Times New Roman" w:ascii="Times New Roman"/>
          <w:bCs/>
          <w:lang w:eastAsia="hr-HR"/>
        </w:rPr>
        <w:t xml:space="preserve"> </w:t>
      </w:r>
    </w:p>
    <w:p w:rsidRDefault="00704B39" w:rsidP="004846F1" w:rsidR="00704B39" w:rsidRPr="00837EBB">
      <w:pPr>
        <w:spacing w:lineRule="auto" w:line="240" w:after="0"/>
        <w:jc w:val="both"/>
        <w:rPr>
          <w:rFonts w:hAnsi="Times New Roman" w:ascii="Times New Roman"/>
          <w:bCs/>
          <w:lang w:eastAsia="hr-HR"/>
        </w:rPr>
      </w:pPr>
    </w:p>
    <w:p w:rsidRDefault="004846F1" w:rsidP="004846F1" w:rsidR="00704B39" w:rsidRPr="00837EBB">
      <w:pPr>
        <w:spacing w:lineRule="auto" w:line="240" w:after="0"/>
        <w:ind w:left="2832"/>
        <w:jc w:val="both"/>
        <w:rPr>
          <w:rFonts w:hAnsi="Times New Roman" w:ascii="Times New Roman"/>
          <w:bCs/>
          <w:lang w:eastAsia="hr-HR"/>
        </w:rPr>
      </w:pPr>
      <w:r>
        <w:rPr>
          <w:rFonts w:hAnsi="Times New Roman" w:ascii="Times New Roman"/>
          <w:bCs/>
          <w:lang w:eastAsia="hr-HR"/>
        </w:rPr>
        <w:tab/>
      </w:r>
    </w:p>
    <w:p w:rsidRDefault="00010D88" w:rsidP="00B15FEB" w:rsidR="00010D88">
      <w:pPr>
        <w:spacing w:lineRule="auto" w:line="240" w:after="0"/>
        <w:ind w:firstLine="708" w:left="5664"/>
        <w:jc w:val="both"/>
        <w:rPr>
          <w:rFonts w:hAnsi="Times New Roman" w:ascii="Times New Roman"/>
          <w:bCs/>
          <w:lang w:eastAsia="hr-HR"/>
        </w:rPr>
      </w:pPr>
    </w:p>
    <w:p w:rsidRDefault="004846F1" w:rsidP="00B15FEB" w:rsidR="0034487A">
      <w:pPr>
        <w:spacing w:lineRule="auto" w:line="240" w:after="0"/>
        <w:ind w:firstLine="708" w:left="5664"/>
        <w:jc w:val="both"/>
        <w:rPr>
          <w:rFonts w:hAnsi="Times New Roman" w:ascii="Times New Roman"/>
          <w:bCs/>
          <w:lang w:eastAsia="hr-HR"/>
        </w:rPr>
      </w:pPr>
      <w:r>
        <w:rPr>
          <w:rFonts w:hAnsi="Times New Roman" w:ascii="Times New Roman"/>
          <w:bCs/>
          <w:lang w:eastAsia="hr-HR"/>
        </w:rPr>
        <w:t xml:space="preserve">ZA </w:t>
      </w:r>
      <w:r w:rsidR="00C92E49" w:rsidRPr="00837EBB">
        <w:rPr>
          <w:rFonts w:hAnsi="Times New Roman" w:ascii="Times New Roman"/>
          <w:bCs/>
          <w:lang w:eastAsia="hr-HR"/>
        </w:rPr>
        <w:t>VJEROVNIK</w:t>
      </w:r>
      <w:r>
        <w:rPr>
          <w:rFonts w:hAnsi="Times New Roman" w:ascii="Times New Roman"/>
          <w:bCs/>
          <w:lang w:eastAsia="hr-HR"/>
        </w:rPr>
        <w:t>E</w:t>
      </w:r>
      <w:r w:rsidR="000E44A2">
        <w:rPr>
          <w:rFonts w:hAnsi="Times New Roman" w:ascii="Times New Roman"/>
          <w:bCs/>
          <w:lang w:eastAsia="hr-HR"/>
        </w:rPr>
        <w:t>:</w:t>
      </w:r>
      <w:r w:rsidR="001C658E" w:rsidRPr="00837EBB">
        <w:rPr>
          <w:rFonts w:hAnsi="Times New Roman" w:ascii="Times New Roman"/>
          <w:bCs/>
          <w:lang w:eastAsia="hr-HR"/>
        </w:rPr>
        <w:tab/>
      </w:r>
    </w:p>
    <w:p w:rsidRDefault="00B01D86" w:rsidP="00B15FEB" w:rsidR="00B01D86">
      <w:pPr>
        <w:spacing w:lineRule="auto" w:line="240" w:after="0"/>
        <w:ind w:firstLine="708" w:left="5664"/>
        <w:jc w:val="both"/>
        <w:rPr>
          <w:rFonts w:hAnsi="Times New Roman" w:ascii="Times New Roman"/>
          <w:bCs/>
          <w:lang w:eastAsia="hr-HR"/>
        </w:rPr>
      </w:pPr>
    </w:p>
    <w:p w:rsidRDefault="00B01D86" w:rsidP="00B01D86" w:rsidR="00B01D86" w:rsidRPr="00837EBB">
      <w:pPr>
        <w:spacing w:lineRule="auto" w:line="240" w:after="0"/>
        <w:ind w:firstLine="708" w:left="5664"/>
        <w:rPr>
          <w:rFonts w:hAnsi="Times New Roman" w:ascii="Times New Roman"/>
          <w:bCs/>
          <w:lang w:eastAsia="hr-HR"/>
        </w:rPr>
      </w:pPr>
    </w:p>
    <w:sectPr w:rsidSect="00977A9E" w:rsidR="00B01D86" w:rsidRPr="00837EBB">
      <w:headerReference w:type="default" r:id="rId10"/>
      <w:headerReference w:type="first" r:id="rId11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4E3" w:rsidP="00954CC2" w:rsidR="009904E3">
      <w:pPr>
        <w:spacing w:lineRule="auto" w:line="240" w:after="0"/>
      </w:pPr>
      <w:r>
        <w:separator/>
      </w:r>
    </w:p>
  </w:endnote>
  <w:endnote w:id="0" w:type="continuationSeparator">
    <w:p w:rsidRDefault="009904E3" w:rsidP="00954CC2" w:rsidR="009904E3">
      <w:pPr>
        <w:spacing w:lineRule="auto" w:line="240" w:after="0"/>
      </w:pPr>
      <w:r>
        <w:continuationSeparator/>
      </w:r>
    </w:p>
  </w:endnote>
  <w:endnote w:id="1" w:type="continuationNotice">
    <w:p w:rsidRDefault="009904E3" w:rsidR="009904E3">
      <w:pPr>
        <w:spacing w:lineRule="auto" w:line="24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4E3" w:rsidP="00954CC2" w:rsidR="009904E3">
      <w:pPr>
        <w:spacing w:lineRule="auto" w:line="240" w:after="0"/>
      </w:pPr>
      <w:r>
        <w:separator/>
      </w:r>
    </w:p>
  </w:footnote>
  <w:footnote w:id="0" w:type="continuationSeparator">
    <w:p w:rsidRDefault="009904E3" w:rsidP="00954CC2" w:rsidR="009904E3">
      <w:pPr>
        <w:spacing w:lineRule="auto" w:line="240" w:after="0"/>
      </w:pPr>
      <w:r>
        <w:continuationSeparator/>
      </w:r>
    </w:p>
  </w:footnote>
  <w:footnote w:id="1" w:type="continuationNotice">
    <w:p w:rsidRDefault="009904E3" w:rsidR="009904E3">
      <w:pPr>
        <w:spacing w:lineRule="auto" w:line="240" w:after="0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4E3" w:rsidP="00977A9E" w:rsidR="009904E3" w:rsidRPr="006550FF">
    <w:pPr>
      <w:pStyle w:val="Zaglavlje"/>
      <w:jc w:val="right"/>
      <w:rPr>
        <w:rFonts w:hAnsi="Times New Roman" w:ascii="Times New Roman"/>
        <w:sz w:val="22"/>
        <w:szCs w:val="22"/>
      </w:rPr>
    </w:pPr>
    <w:r>
      <w:rPr>
        <w:rFonts w:hAnsi="Times New Roman" w:ascii="Times New Roman"/>
        <w:sz w:val="24"/>
        <w:szCs w:val="24"/>
      </w:rPr>
      <w:t xml:space="preserve">                   </w:t>
    </w:r>
    <w:r w:rsidRPr="00D17E4A">
      <w:rPr>
        <w:rFonts w:hAnsi="Times New Roman" w:ascii="Times New Roman"/>
        <w:sz w:val="22"/>
        <w:szCs w:val="22"/>
      </w:rPr>
      <w:fldChar w:fldCharType="begin"/>
    </w:r>
    <w:r w:rsidRPr="00D17E4A">
      <w:rPr>
        <w:rFonts w:hAnsi="Times New Roman" w:ascii="Times New Roman"/>
        <w:sz w:val="22"/>
        <w:szCs w:val="22"/>
      </w:rPr>
      <w:instrText>PAGE   \* MERGEFORMAT</w:instrText>
    </w:r>
    <w:r w:rsidRPr="00D17E4A">
      <w:rPr>
        <w:rFonts w:hAnsi="Times New Roman" w:ascii="Times New Roman"/>
        <w:sz w:val="22"/>
        <w:szCs w:val="22"/>
      </w:rPr>
      <w:fldChar w:fldCharType="separate"/>
    </w:r>
    <w:r w:rsidR="00880539">
      <w:rPr>
        <w:rFonts w:hAnsi="Times New Roman" w:ascii="Times New Roman"/>
        <w:noProof/>
        <w:sz w:val="22"/>
        <w:szCs w:val="22"/>
      </w:rPr>
      <w:t>7</w:t>
    </w:r>
    <w:r w:rsidRPr="00D17E4A">
      <w:rPr>
        <w:rFonts w:hAnsi="Times New Roman" w:ascii="Times New Roman"/>
        <w:sz w:val="22"/>
        <w:szCs w:val="22"/>
      </w:rPr>
      <w:fldChar w:fldCharType="end"/>
    </w:r>
    <w:r>
      <w:rPr>
        <w:rFonts w:hAnsi="Times New Roman" w:ascii="Times New Roman"/>
        <w:sz w:val="24"/>
        <w:szCs w:val="24"/>
      </w:rPr>
      <w:tab/>
      <w:t xml:space="preserve">     </w:t>
    </w:r>
    <w:r w:rsidRPr="004D267A">
      <w:rPr>
        <w:rFonts w:hAnsi="Times New Roman" w:ascii="Times New Roman"/>
        <w:sz w:val="22"/>
        <w:szCs w:val="22"/>
      </w:rPr>
      <w:t>Poslovni</w:t>
    </w:r>
    <w:r>
      <w:rPr>
        <w:rFonts w:hAnsi="Times New Roman" w:ascii="Times New Roman"/>
        <w:sz w:val="22"/>
        <w:szCs w:val="22"/>
      </w:rPr>
      <w:t xml:space="preserve"> broj: 1 St-</w:t>
    </w:r>
    <w:r w:rsidR="008743E0">
      <w:rPr>
        <w:rFonts w:hAnsi="Times New Roman" w:ascii="Times New Roman"/>
        <w:sz w:val="22"/>
        <w:szCs w:val="22"/>
      </w:rPr>
      <w:t>389/18-13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4E3" w:rsidP="004D267A" w:rsidR="009904E3" w:rsidRPr="004D267A">
    <w:pPr>
      <w:pStyle w:val="Zaglavlje"/>
      <w:jc w:val="right"/>
      <w:rPr>
        <w:rFonts w:hAnsi="Times New Roman" w:ascii="Times New Roman"/>
        <w:sz w:val="22"/>
        <w:szCs w:val="22"/>
      </w:rPr>
    </w:pPr>
    <w:r w:rsidRPr="004D267A">
      <w:rPr>
        <w:rFonts w:hAnsi="Times New Roman" w:ascii="Times New Roman"/>
        <w:sz w:val="22"/>
        <w:szCs w:val="22"/>
      </w:rPr>
      <w:t>Poslovni</w:t>
    </w:r>
    <w:r>
      <w:rPr>
        <w:rFonts w:hAnsi="Times New Roman" w:ascii="Times New Roman"/>
        <w:sz w:val="22"/>
        <w:szCs w:val="22"/>
      </w:rPr>
      <w:t xml:space="preserve"> broj: 1 St-</w:t>
    </w:r>
    <w:r w:rsidR="008743E0">
      <w:rPr>
        <w:rFonts w:hAnsi="Times New Roman" w:ascii="Times New Roman"/>
        <w:sz w:val="22"/>
        <w:szCs w:val="22"/>
      </w:rPr>
      <w:t>389/18-13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8B8AD2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1B03791"/>
    <w:multiLevelType w:val="hybridMultilevel"/>
    <w:tmpl w:val="C8C4BDB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5505895"/>
    <w:multiLevelType w:val="hybridMultilevel"/>
    <w:tmpl w:val="C43A7894"/>
    <w:lvl w:tplc="E196E29A" w:ilvl="0">
      <w:start w:val="2"/>
      <w:numFmt w:val="upperRoman"/>
      <w:lvlText w:val="%1)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2">
    <w:nsid w:val="16DD4573"/>
    <w:multiLevelType w:val="hybridMultilevel"/>
    <w:tmpl w:val="9B8CEB36"/>
    <w:lvl w:tplc="DBA4DF4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2B657306"/>
    <w:multiLevelType w:val="hybridMultilevel"/>
    <w:tmpl w:val="28583288"/>
    <w:lvl w:tplc="576A007E" w:ilvl="0">
      <w:start w:val="1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F2B2EED"/>
    <w:multiLevelType w:val="hybridMultilevel"/>
    <w:tmpl w:val="410E40B8"/>
    <w:lvl w:tplc="0409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5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7D652B7"/>
    <w:multiLevelType w:val="hybridMultilevel"/>
    <w:tmpl w:val="4A74D062"/>
    <w:lvl w:tplc="D86C2276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7">
    <w:nsid w:val="3EDD5D64"/>
    <w:multiLevelType w:val="hybridMultilevel"/>
    <w:tmpl w:val="D93A326A"/>
    <w:lvl w:tplc="D8D03AE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84F16FA"/>
    <w:multiLevelType w:val="hybridMultilevel"/>
    <w:tmpl w:val="BE3237B0"/>
    <w:lvl w:tplc="F3C68B7C" w:ilvl="0">
      <w:start w:val="11"/>
      <w:numFmt w:val="bullet"/>
      <w:lvlText w:val="-"/>
      <w:lvlJc w:val="left"/>
      <w:pPr>
        <w:ind w:hanging="360" w:left="36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9">
    <w:nsid w:val="60567B83"/>
    <w:multiLevelType w:val="hybridMultilevel"/>
    <w:tmpl w:val="95463402"/>
    <w:lvl w:tplc="D2E29E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0">
    <w:nsid w:val="658D28A2"/>
    <w:multiLevelType w:val="hybridMultilevel"/>
    <w:tmpl w:val="EFBA79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8974457"/>
    <w:multiLevelType w:val="hybridMultilevel"/>
    <w:tmpl w:val="48BEF9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3">
    <w:nsid w:val="70967DF6"/>
    <w:multiLevelType w:val="hybridMultilevel"/>
    <w:tmpl w:val="9FC4D2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84B3541"/>
    <w:multiLevelType w:val="hybridMultilevel"/>
    <w:tmpl w:val="309A0B5E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5">
    <w:nsid w:val="79201435"/>
    <w:multiLevelType w:val="hybridMultilevel"/>
    <w:tmpl w:val="98BE53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1"/>
  </w:num>
  <w:num w:numId="2">
    <w:abstractNumId w:val="16"/>
  </w:num>
  <w:num w:numId="3">
    <w:abstractNumId w:val="19"/>
  </w:num>
  <w:num w:numId="4">
    <w:abstractNumId w:val="24"/>
  </w:num>
  <w:num w:numId="5">
    <w:abstractNumId w:val="11"/>
  </w:num>
  <w:num w:numId="6">
    <w:abstractNumId w:val="1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20"/>
  </w:num>
  <w:num w:numId="18">
    <w:abstractNumId w:val="23"/>
  </w:num>
  <w:num w:numId="19">
    <w:abstractNumId w:val="15"/>
  </w:num>
  <w:num w:numId="20">
    <w:abstractNumId w:val="18"/>
  </w:num>
  <w:num w:numId="21">
    <w:abstractNumId w:val="12"/>
  </w:num>
  <w:num w:numId="22">
    <w:abstractNumId w:val="17"/>
  </w:num>
  <w:num w:numId="23">
    <w:abstractNumId w:val="25"/>
  </w:num>
  <w:num w:numId="24">
    <w:abstractNumId w:val="10"/>
  </w:num>
  <w:num w:numId="25">
    <w:abstractNumId w:val="22"/>
  </w:num>
  <w:num w:numId="26">
    <w:abstractNumId w:val="13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06F0"/>
    <w:rsid w:val="00004704"/>
    <w:rsid w:val="00010D88"/>
    <w:rsid w:val="0001320C"/>
    <w:rsid w:val="00020036"/>
    <w:rsid w:val="00020374"/>
    <w:rsid w:val="0002450E"/>
    <w:rsid w:val="000307B4"/>
    <w:rsid w:val="00033633"/>
    <w:rsid w:val="00033CB1"/>
    <w:rsid w:val="00052B67"/>
    <w:rsid w:val="0005645E"/>
    <w:rsid w:val="0006631E"/>
    <w:rsid w:val="00074304"/>
    <w:rsid w:val="0007797B"/>
    <w:rsid w:val="00080033"/>
    <w:rsid w:val="000804FC"/>
    <w:rsid w:val="00083A31"/>
    <w:rsid w:val="00091AEA"/>
    <w:rsid w:val="0009356E"/>
    <w:rsid w:val="00094506"/>
    <w:rsid w:val="0009467A"/>
    <w:rsid w:val="000A317C"/>
    <w:rsid w:val="000A61D0"/>
    <w:rsid w:val="000B542F"/>
    <w:rsid w:val="000B6917"/>
    <w:rsid w:val="000C6804"/>
    <w:rsid w:val="000C7F50"/>
    <w:rsid w:val="000D02F4"/>
    <w:rsid w:val="000D0A15"/>
    <w:rsid w:val="000D1501"/>
    <w:rsid w:val="000D206C"/>
    <w:rsid w:val="000D3F02"/>
    <w:rsid w:val="000D406A"/>
    <w:rsid w:val="000D6A2D"/>
    <w:rsid w:val="000E44A2"/>
    <w:rsid w:val="000E4811"/>
    <w:rsid w:val="000E75AE"/>
    <w:rsid w:val="000F0649"/>
    <w:rsid w:val="000F5D24"/>
    <w:rsid w:val="000F61B6"/>
    <w:rsid w:val="0010012A"/>
    <w:rsid w:val="0011170E"/>
    <w:rsid w:val="00117BF6"/>
    <w:rsid w:val="001344CA"/>
    <w:rsid w:val="001351DA"/>
    <w:rsid w:val="001418E7"/>
    <w:rsid w:val="00152490"/>
    <w:rsid w:val="00153C0A"/>
    <w:rsid w:val="001551EE"/>
    <w:rsid w:val="001624A5"/>
    <w:rsid w:val="0016512B"/>
    <w:rsid w:val="00173C5F"/>
    <w:rsid w:val="00184912"/>
    <w:rsid w:val="0018682A"/>
    <w:rsid w:val="001A28DA"/>
    <w:rsid w:val="001B28D0"/>
    <w:rsid w:val="001B2923"/>
    <w:rsid w:val="001B3926"/>
    <w:rsid w:val="001B4F09"/>
    <w:rsid w:val="001B7996"/>
    <w:rsid w:val="001C198C"/>
    <w:rsid w:val="001C2C5A"/>
    <w:rsid w:val="001C43FA"/>
    <w:rsid w:val="001C5365"/>
    <w:rsid w:val="001C658E"/>
    <w:rsid w:val="001D5A37"/>
    <w:rsid w:val="001D6479"/>
    <w:rsid w:val="001E5102"/>
    <w:rsid w:val="00201E9A"/>
    <w:rsid w:val="00210340"/>
    <w:rsid w:val="00210D65"/>
    <w:rsid w:val="00212837"/>
    <w:rsid w:val="0022135D"/>
    <w:rsid w:val="00222211"/>
    <w:rsid w:val="00223E27"/>
    <w:rsid w:val="00224B9D"/>
    <w:rsid w:val="0023003F"/>
    <w:rsid w:val="00231666"/>
    <w:rsid w:val="00232675"/>
    <w:rsid w:val="00253174"/>
    <w:rsid w:val="002539CB"/>
    <w:rsid w:val="00253C31"/>
    <w:rsid w:val="00256374"/>
    <w:rsid w:val="00256C1C"/>
    <w:rsid w:val="00260A7A"/>
    <w:rsid w:val="00267104"/>
    <w:rsid w:val="00270602"/>
    <w:rsid w:val="002724E5"/>
    <w:rsid w:val="00283C68"/>
    <w:rsid w:val="002906F0"/>
    <w:rsid w:val="00290C86"/>
    <w:rsid w:val="00291DBD"/>
    <w:rsid w:val="002923D3"/>
    <w:rsid w:val="00294250"/>
    <w:rsid w:val="002A1FEA"/>
    <w:rsid w:val="002C1677"/>
    <w:rsid w:val="002C2FEC"/>
    <w:rsid w:val="002D0D43"/>
    <w:rsid w:val="002D49D9"/>
    <w:rsid w:val="002F2D45"/>
    <w:rsid w:val="002F2F3C"/>
    <w:rsid w:val="002F5030"/>
    <w:rsid w:val="002F5BB8"/>
    <w:rsid w:val="0030038E"/>
    <w:rsid w:val="00301375"/>
    <w:rsid w:val="00302956"/>
    <w:rsid w:val="0031023C"/>
    <w:rsid w:val="0031184C"/>
    <w:rsid w:val="00315DB3"/>
    <w:rsid w:val="003222CF"/>
    <w:rsid w:val="0032258B"/>
    <w:rsid w:val="003234A0"/>
    <w:rsid w:val="00335AB0"/>
    <w:rsid w:val="0034093B"/>
    <w:rsid w:val="00340FF5"/>
    <w:rsid w:val="00342FA0"/>
    <w:rsid w:val="00343092"/>
    <w:rsid w:val="0034487A"/>
    <w:rsid w:val="0034598C"/>
    <w:rsid w:val="00345C8B"/>
    <w:rsid w:val="0034669F"/>
    <w:rsid w:val="00360139"/>
    <w:rsid w:val="00361C90"/>
    <w:rsid w:val="003631C7"/>
    <w:rsid w:val="003744CC"/>
    <w:rsid w:val="003773FE"/>
    <w:rsid w:val="00380BC0"/>
    <w:rsid w:val="00383571"/>
    <w:rsid w:val="00384EB5"/>
    <w:rsid w:val="0039452B"/>
    <w:rsid w:val="00395EBD"/>
    <w:rsid w:val="00397093"/>
    <w:rsid w:val="003A2231"/>
    <w:rsid w:val="003A32A1"/>
    <w:rsid w:val="003A3C7A"/>
    <w:rsid w:val="003A46E7"/>
    <w:rsid w:val="003B0508"/>
    <w:rsid w:val="003B0782"/>
    <w:rsid w:val="003B65E4"/>
    <w:rsid w:val="003C2E80"/>
    <w:rsid w:val="003C7C06"/>
    <w:rsid w:val="003D21B8"/>
    <w:rsid w:val="003D303B"/>
    <w:rsid w:val="003E33D5"/>
    <w:rsid w:val="003E6DD3"/>
    <w:rsid w:val="003F1AD1"/>
    <w:rsid w:val="003F2FE8"/>
    <w:rsid w:val="003F65CD"/>
    <w:rsid w:val="00406084"/>
    <w:rsid w:val="004064EF"/>
    <w:rsid w:val="00406594"/>
    <w:rsid w:val="00412B95"/>
    <w:rsid w:val="00440869"/>
    <w:rsid w:val="0044198C"/>
    <w:rsid w:val="0044241C"/>
    <w:rsid w:val="00447704"/>
    <w:rsid w:val="00452214"/>
    <w:rsid w:val="004561AB"/>
    <w:rsid w:val="004609C1"/>
    <w:rsid w:val="0046175A"/>
    <w:rsid w:val="00461D83"/>
    <w:rsid w:val="00462752"/>
    <w:rsid w:val="004720A1"/>
    <w:rsid w:val="00472173"/>
    <w:rsid w:val="00480BE1"/>
    <w:rsid w:val="004846F1"/>
    <w:rsid w:val="00485040"/>
    <w:rsid w:val="004A1E3B"/>
    <w:rsid w:val="004A2CE4"/>
    <w:rsid w:val="004A4B2D"/>
    <w:rsid w:val="004B2D04"/>
    <w:rsid w:val="004B6D95"/>
    <w:rsid w:val="004B6DBF"/>
    <w:rsid w:val="004C0C7E"/>
    <w:rsid w:val="004C35FC"/>
    <w:rsid w:val="004C58D0"/>
    <w:rsid w:val="004D1092"/>
    <w:rsid w:val="004D21BE"/>
    <w:rsid w:val="004D267A"/>
    <w:rsid w:val="004D2BE1"/>
    <w:rsid w:val="004D7508"/>
    <w:rsid w:val="004E2197"/>
    <w:rsid w:val="004E541E"/>
    <w:rsid w:val="004F0925"/>
    <w:rsid w:val="004F7BEE"/>
    <w:rsid w:val="00502988"/>
    <w:rsid w:val="005072C2"/>
    <w:rsid w:val="00530745"/>
    <w:rsid w:val="005329A7"/>
    <w:rsid w:val="00540789"/>
    <w:rsid w:val="00540BCF"/>
    <w:rsid w:val="005410AD"/>
    <w:rsid w:val="00543A60"/>
    <w:rsid w:val="00547095"/>
    <w:rsid w:val="00551B5A"/>
    <w:rsid w:val="0055632C"/>
    <w:rsid w:val="00557A17"/>
    <w:rsid w:val="005621F7"/>
    <w:rsid w:val="00566AE8"/>
    <w:rsid w:val="00573E57"/>
    <w:rsid w:val="005742CB"/>
    <w:rsid w:val="00583621"/>
    <w:rsid w:val="00584A44"/>
    <w:rsid w:val="005854B6"/>
    <w:rsid w:val="0059405F"/>
    <w:rsid w:val="005A1FC8"/>
    <w:rsid w:val="005B1BA7"/>
    <w:rsid w:val="005B419C"/>
    <w:rsid w:val="005D4522"/>
    <w:rsid w:val="005E348E"/>
    <w:rsid w:val="005E3B08"/>
    <w:rsid w:val="005E575D"/>
    <w:rsid w:val="005E5C8B"/>
    <w:rsid w:val="005E6D82"/>
    <w:rsid w:val="005F3840"/>
    <w:rsid w:val="005F4F0F"/>
    <w:rsid w:val="00601441"/>
    <w:rsid w:val="00611EA5"/>
    <w:rsid w:val="00625F49"/>
    <w:rsid w:val="00636DAD"/>
    <w:rsid w:val="006379F5"/>
    <w:rsid w:val="00637B94"/>
    <w:rsid w:val="00641A26"/>
    <w:rsid w:val="0064357D"/>
    <w:rsid w:val="00644DD7"/>
    <w:rsid w:val="006469DE"/>
    <w:rsid w:val="00651517"/>
    <w:rsid w:val="00654D7D"/>
    <w:rsid w:val="006550FF"/>
    <w:rsid w:val="0065637C"/>
    <w:rsid w:val="0065698E"/>
    <w:rsid w:val="00662D14"/>
    <w:rsid w:val="0066395C"/>
    <w:rsid w:val="0066469D"/>
    <w:rsid w:val="00674D70"/>
    <w:rsid w:val="00680166"/>
    <w:rsid w:val="006812CA"/>
    <w:rsid w:val="006813F0"/>
    <w:rsid w:val="0068439D"/>
    <w:rsid w:val="00685A8D"/>
    <w:rsid w:val="006919F8"/>
    <w:rsid w:val="00691FE2"/>
    <w:rsid w:val="006955B9"/>
    <w:rsid w:val="006A0B78"/>
    <w:rsid w:val="006A4D6F"/>
    <w:rsid w:val="006A4F17"/>
    <w:rsid w:val="006A5411"/>
    <w:rsid w:val="006B33A6"/>
    <w:rsid w:val="006B6FFF"/>
    <w:rsid w:val="006C699C"/>
    <w:rsid w:val="006D7658"/>
    <w:rsid w:val="006D7B66"/>
    <w:rsid w:val="006E0150"/>
    <w:rsid w:val="006E7C47"/>
    <w:rsid w:val="006F2ADD"/>
    <w:rsid w:val="006F3656"/>
    <w:rsid w:val="007037FC"/>
    <w:rsid w:val="0070394B"/>
    <w:rsid w:val="0070415C"/>
    <w:rsid w:val="00704B39"/>
    <w:rsid w:val="007077D6"/>
    <w:rsid w:val="00711630"/>
    <w:rsid w:val="00727DC1"/>
    <w:rsid w:val="00733085"/>
    <w:rsid w:val="007333E5"/>
    <w:rsid w:val="00740799"/>
    <w:rsid w:val="0074097E"/>
    <w:rsid w:val="00740FFF"/>
    <w:rsid w:val="007467B8"/>
    <w:rsid w:val="007477E1"/>
    <w:rsid w:val="007630CA"/>
    <w:rsid w:val="00764D6A"/>
    <w:rsid w:val="00766AB2"/>
    <w:rsid w:val="007706F9"/>
    <w:rsid w:val="007772BD"/>
    <w:rsid w:val="00787C06"/>
    <w:rsid w:val="00790162"/>
    <w:rsid w:val="00790CBD"/>
    <w:rsid w:val="0079191A"/>
    <w:rsid w:val="00792264"/>
    <w:rsid w:val="0079350A"/>
    <w:rsid w:val="00795239"/>
    <w:rsid w:val="00797FA4"/>
    <w:rsid w:val="007A230E"/>
    <w:rsid w:val="007A5E5A"/>
    <w:rsid w:val="007B3C00"/>
    <w:rsid w:val="007B4535"/>
    <w:rsid w:val="007B4E38"/>
    <w:rsid w:val="007C7C74"/>
    <w:rsid w:val="007D2AC9"/>
    <w:rsid w:val="007D6A73"/>
    <w:rsid w:val="007E25D4"/>
    <w:rsid w:val="007E42C3"/>
    <w:rsid w:val="008003CB"/>
    <w:rsid w:val="00800E64"/>
    <w:rsid w:val="00805590"/>
    <w:rsid w:val="00807874"/>
    <w:rsid w:val="0081509D"/>
    <w:rsid w:val="008232B5"/>
    <w:rsid w:val="00826842"/>
    <w:rsid w:val="00833198"/>
    <w:rsid w:val="00834BA0"/>
    <w:rsid w:val="00837EBB"/>
    <w:rsid w:val="00844D66"/>
    <w:rsid w:val="00847F14"/>
    <w:rsid w:val="00860509"/>
    <w:rsid w:val="00860AFB"/>
    <w:rsid w:val="0087099E"/>
    <w:rsid w:val="008743E0"/>
    <w:rsid w:val="00876B3F"/>
    <w:rsid w:val="00880539"/>
    <w:rsid w:val="008835B9"/>
    <w:rsid w:val="0089193C"/>
    <w:rsid w:val="008A21FB"/>
    <w:rsid w:val="008C3EF2"/>
    <w:rsid w:val="008C5C92"/>
    <w:rsid w:val="008C6BFD"/>
    <w:rsid w:val="008C719F"/>
    <w:rsid w:val="008C7760"/>
    <w:rsid w:val="008D1593"/>
    <w:rsid w:val="008D20E8"/>
    <w:rsid w:val="008D2595"/>
    <w:rsid w:val="008D633E"/>
    <w:rsid w:val="008E0497"/>
    <w:rsid w:val="008E07BD"/>
    <w:rsid w:val="008F6C3F"/>
    <w:rsid w:val="008F7196"/>
    <w:rsid w:val="008F7560"/>
    <w:rsid w:val="008F7C7E"/>
    <w:rsid w:val="00905681"/>
    <w:rsid w:val="00905F68"/>
    <w:rsid w:val="0091319B"/>
    <w:rsid w:val="00914D92"/>
    <w:rsid w:val="009160A2"/>
    <w:rsid w:val="00916DB8"/>
    <w:rsid w:val="0092064B"/>
    <w:rsid w:val="00923DDC"/>
    <w:rsid w:val="00924637"/>
    <w:rsid w:val="009306C3"/>
    <w:rsid w:val="009337C3"/>
    <w:rsid w:val="009340FA"/>
    <w:rsid w:val="00954CC2"/>
    <w:rsid w:val="00961291"/>
    <w:rsid w:val="0096549A"/>
    <w:rsid w:val="009654A8"/>
    <w:rsid w:val="00966A42"/>
    <w:rsid w:val="00966ED4"/>
    <w:rsid w:val="00967C38"/>
    <w:rsid w:val="00970EC1"/>
    <w:rsid w:val="00975C7E"/>
    <w:rsid w:val="00976ED6"/>
    <w:rsid w:val="00977A9E"/>
    <w:rsid w:val="009904E3"/>
    <w:rsid w:val="00994536"/>
    <w:rsid w:val="00995A9E"/>
    <w:rsid w:val="00996ED9"/>
    <w:rsid w:val="009A0FB3"/>
    <w:rsid w:val="009A1267"/>
    <w:rsid w:val="009A1A6D"/>
    <w:rsid w:val="009A3002"/>
    <w:rsid w:val="009B4BB2"/>
    <w:rsid w:val="009C0A95"/>
    <w:rsid w:val="009C0D0D"/>
    <w:rsid w:val="009C7F94"/>
    <w:rsid w:val="009D79BB"/>
    <w:rsid w:val="009E0085"/>
    <w:rsid w:val="009E3839"/>
    <w:rsid w:val="00A01BC7"/>
    <w:rsid w:val="00A0230C"/>
    <w:rsid w:val="00A0316E"/>
    <w:rsid w:val="00A263D6"/>
    <w:rsid w:val="00A31123"/>
    <w:rsid w:val="00A34127"/>
    <w:rsid w:val="00A34679"/>
    <w:rsid w:val="00A355B0"/>
    <w:rsid w:val="00A426AF"/>
    <w:rsid w:val="00A572CC"/>
    <w:rsid w:val="00A5757F"/>
    <w:rsid w:val="00A57883"/>
    <w:rsid w:val="00A63EB7"/>
    <w:rsid w:val="00A70E0A"/>
    <w:rsid w:val="00A726C6"/>
    <w:rsid w:val="00A75560"/>
    <w:rsid w:val="00A81BBF"/>
    <w:rsid w:val="00A8405A"/>
    <w:rsid w:val="00A84A49"/>
    <w:rsid w:val="00A87C7E"/>
    <w:rsid w:val="00A91249"/>
    <w:rsid w:val="00A94244"/>
    <w:rsid w:val="00A94568"/>
    <w:rsid w:val="00A96B69"/>
    <w:rsid w:val="00AB12BD"/>
    <w:rsid w:val="00AB1425"/>
    <w:rsid w:val="00AB2503"/>
    <w:rsid w:val="00AB28EF"/>
    <w:rsid w:val="00AC3177"/>
    <w:rsid w:val="00AC7075"/>
    <w:rsid w:val="00AD5EFB"/>
    <w:rsid w:val="00AE1E85"/>
    <w:rsid w:val="00AE20EA"/>
    <w:rsid w:val="00AE4984"/>
    <w:rsid w:val="00AE77FC"/>
    <w:rsid w:val="00B019A4"/>
    <w:rsid w:val="00B01D86"/>
    <w:rsid w:val="00B022DD"/>
    <w:rsid w:val="00B0332C"/>
    <w:rsid w:val="00B15FEB"/>
    <w:rsid w:val="00B17D1A"/>
    <w:rsid w:val="00B2185A"/>
    <w:rsid w:val="00B2269B"/>
    <w:rsid w:val="00B228DF"/>
    <w:rsid w:val="00B24883"/>
    <w:rsid w:val="00B25EB1"/>
    <w:rsid w:val="00B32639"/>
    <w:rsid w:val="00B32E02"/>
    <w:rsid w:val="00B43234"/>
    <w:rsid w:val="00B54504"/>
    <w:rsid w:val="00B55E2D"/>
    <w:rsid w:val="00B67C27"/>
    <w:rsid w:val="00B7680E"/>
    <w:rsid w:val="00B772F9"/>
    <w:rsid w:val="00B822FA"/>
    <w:rsid w:val="00B92971"/>
    <w:rsid w:val="00B937D1"/>
    <w:rsid w:val="00B93AA3"/>
    <w:rsid w:val="00B943E2"/>
    <w:rsid w:val="00B94F02"/>
    <w:rsid w:val="00BA0948"/>
    <w:rsid w:val="00BB000A"/>
    <w:rsid w:val="00BB39D7"/>
    <w:rsid w:val="00BB6B73"/>
    <w:rsid w:val="00BB7E8E"/>
    <w:rsid w:val="00BC1F6F"/>
    <w:rsid w:val="00BC34FD"/>
    <w:rsid w:val="00BD5C6F"/>
    <w:rsid w:val="00BD7EE1"/>
    <w:rsid w:val="00BE0495"/>
    <w:rsid w:val="00BE609E"/>
    <w:rsid w:val="00BF2E7E"/>
    <w:rsid w:val="00C05749"/>
    <w:rsid w:val="00C057D7"/>
    <w:rsid w:val="00C079D5"/>
    <w:rsid w:val="00C10A39"/>
    <w:rsid w:val="00C21FEE"/>
    <w:rsid w:val="00C254FC"/>
    <w:rsid w:val="00C261CC"/>
    <w:rsid w:val="00C301FB"/>
    <w:rsid w:val="00C352D7"/>
    <w:rsid w:val="00C46CA9"/>
    <w:rsid w:val="00C56F1D"/>
    <w:rsid w:val="00C67F76"/>
    <w:rsid w:val="00C74023"/>
    <w:rsid w:val="00C75712"/>
    <w:rsid w:val="00C83179"/>
    <w:rsid w:val="00C8474A"/>
    <w:rsid w:val="00C91B5F"/>
    <w:rsid w:val="00C92E49"/>
    <w:rsid w:val="00C96F86"/>
    <w:rsid w:val="00C977EF"/>
    <w:rsid w:val="00C97987"/>
    <w:rsid w:val="00CA0EFE"/>
    <w:rsid w:val="00CA1E98"/>
    <w:rsid w:val="00CA2F83"/>
    <w:rsid w:val="00CA4E44"/>
    <w:rsid w:val="00CA4F68"/>
    <w:rsid w:val="00CA61A7"/>
    <w:rsid w:val="00CA6BFA"/>
    <w:rsid w:val="00CA74B8"/>
    <w:rsid w:val="00CA793A"/>
    <w:rsid w:val="00CB7D09"/>
    <w:rsid w:val="00CC14EE"/>
    <w:rsid w:val="00CC2BDB"/>
    <w:rsid w:val="00CC3F12"/>
    <w:rsid w:val="00CC7EA7"/>
    <w:rsid w:val="00CD5E2F"/>
    <w:rsid w:val="00CD6680"/>
    <w:rsid w:val="00CD671D"/>
    <w:rsid w:val="00CE767F"/>
    <w:rsid w:val="00CF2298"/>
    <w:rsid w:val="00CF535E"/>
    <w:rsid w:val="00CF5AD5"/>
    <w:rsid w:val="00D06CBB"/>
    <w:rsid w:val="00D074B0"/>
    <w:rsid w:val="00D10000"/>
    <w:rsid w:val="00D17E4A"/>
    <w:rsid w:val="00D20F31"/>
    <w:rsid w:val="00D24C25"/>
    <w:rsid w:val="00D24DAE"/>
    <w:rsid w:val="00D273DD"/>
    <w:rsid w:val="00D32119"/>
    <w:rsid w:val="00D37868"/>
    <w:rsid w:val="00D401A8"/>
    <w:rsid w:val="00D4112C"/>
    <w:rsid w:val="00D45759"/>
    <w:rsid w:val="00D52FB1"/>
    <w:rsid w:val="00D56D39"/>
    <w:rsid w:val="00D573C7"/>
    <w:rsid w:val="00D607E0"/>
    <w:rsid w:val="00D74AA9"/>
    <w:rsid w:val="00D75F8A"/>
    <w:rsid w:val="00D83FAE"/>
    <w:rsid w:val="00D864AC"/>
    <w:rsid w:val="00D875F9"/>
    <w:rsid w:val="00D90E61"/>
    <w:rsid w:val="00D93DE7"/>
    <w:rsid w:val="00DA30D8"/>
    <w:rsid w:val="00DA3C15"/>
    <w:rsid w:val="00DA44E5"/>
    <w:rsid w:val="00DB1730"/>
    <w:rsid w:val="00DB43F7"/>
    <w:rsid w:val="00DB7639"/>
    <w:rsid w:val="00DC1FB3"/>
    <w:rsid w:val="00DC7F5E"/>
    <w:rsid w:val="00DD220E"/>
    <w:rsid w:val="00DE203E"/>
    <w:rsid w:val="00DE5B6D"/>
    <w:rsid w:val="00DF4093"/>
    <w:rsid w:val="00DF6656"/>
    <w:rsid w:val="00E020D3"/>
    <w:rsid w:val="00E072BC"/>
    <w:rsid w:val="00E11751"/>
    <w:rsid w:val="00E15037"/>
    <w:rsid w:val="00E1673C"/>
    <w:rsid w:val="00E1731C"/>
    <w:rsid w:val="00E22F76"/>
    <w:rsid w:val="00E33BA5"/>
    <w:rsid w:val="00E358DF"/>
    <w:rsid w:val="00E4176A"/>
    <w:rsid w:val="00E4185E"/>
    <w:rsid w:val="00E567BA"/>
    <w:rsid w:val="00E6256C"/>
    <w:rsid w:val="00E67406"/>
    <w:rsid w:val="00E677CF"/>
    <w:rsid w:val="00E757B6"/>
    <w:rsid w:val="00E779C8"/>
    <w:rsid w:val="00E85270"/>
    <w:rsid w:val="00E8551E"/>
    <w:rsid w:val="00E92B0B"/>
    <w:rsid w:val="00E93698"/>
    <w:rsid w:val="00E964EF"/>
    <w:rsid w:val="00EA0DCE"/>
    <w:rsid w:val="00EA2266"/>
    <w:rsid w:val="00EA6121"/>
    <w:rsid w:val="00EB1321"/>
    <w:rsid w:val="00EB2ED6"/>
    <w:rsid w:val="00EB3F14"/>
    <w:rsid w:val="00EB5E66"/>
    <w:rsid w:val="00EC0AC1"/>
    <w:rsid w:val="00EC1C15"/>
    <w:rsid w:val="00EC3A41"/>
    <w:rsid w:val="00EC53DB"/>
    <w:rsid w:val="00EC65BF"/>
    <w:rsid w:val="00ED1285"/>
    <w:rsid w:val="00ED7E23"/>
    <w:rsid w:val="00ED7E92"/>
    <w:rsid w:val="00EE1911"/>
    <w:rsid w:val="00EE1CFD"/>
    <w:rsid w:val="00F02104"/>
    <w:rsid w:val="00F03AA3"/>
    <w:rsid w:val="00F044C9"/>
    <w:rsid w:val="00F10142"/>
    <w:rsid w:val="00F12436"/>
    <w:rsid w:val="00F1336C"/>
    <w:rsid w:val="00F210B6"/>
    <w:rsid w:val="00F271D7"/>
    <w:rsid w:val="00F55BA2"/>
    <w:rsid w:val="00F6323E"/>
    <w:rsid w:val="00F7169C"/>
    <w:rsid w:val="00F73DC6"/>
    <w:rsid w:val="00F840C3"/>
    <w:rsid w:val="00F85DC2"/>
    <w:rsid w:val="00F86AE5"/>
    <w:rsid w:val="00F92993"/>
    <w:rsid w:val="00F92CBB"/>
    <w:rsid w:val="00F93755"/>
    <w:rsid w:val="00F93DB5"/>
    <w:rsid w:val="00FA0098"/>
    <w:rsid w:val="00FA1A4B"/>
    <w:rsid w:val="00FA1EFF"/>
    <w:rsid w:val="00FA523A"/>
    <w:rsid w:val="00FA7FA1"/>
    <w:rsid w:val="00FB0650"/>
    <w:rsid w:val="00FB0977"/>
    <w:rsid w:val="00FB5B89"/>
    <w:rsid w:val="00FD138E"/>
    <w:rsid w:val="00FD5062"/>
    <w:rsid w:val="00FE0F66"/>
    <w:rsid w:val="00FE3B03"/>
    <w:rsid w:val="00FE4902"/>
    <w:rsid w:val="00FE6011"/>
    <w:rsid w:val="00FF2128"/>
    <w:rsid w:val="00FF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locked="true" w:name="foot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locked="true" w:name="No List"/>
    <w:lsdException w:unhideWhenUsed="false" w:semiHidden="false" w:locked="true" w:name="Balloon Text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21B8"/>
    <w:pPr>
      <w:spacing w:lineRule="auto" w:line="276" w:after="200"/>
    </w:pPr>
    <w:rPr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33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F10142"/>
    <w:pPr>
      <w:spacing w:lineRule="auto" w:line="240" w:after="0"/>
    </w:pPr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F10142"/>
    <w:rPr>
      <w:rFonts w:cs="Times New Roman" w:hAnsi="Tahoma" w:ascii="Tahoma"/>
      <w:sz w:val="16"/>
    </w:rPr>
  </w:style>
  <w:style w:customStyle="true" w:styleId="Odlomakpopisa1" w:type="paragraph">
    <w:name w:val="Odlomak popisa1"/>
    <w:basedOn w:val="Normal"/>
    <w:uiPriority w:val="99"/>
    <w:rsid w:val="00F10142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99"/>
    <w:locked/>
    <w:rsid w:val="00F10142"/>
    <w:rPr>
      <w:rFonts w:eastAsia="Times New Roma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F10142"/>
    <w:pPr>
      <w:tabs>
        <w:tab w:pos="4536" w:val="center"/>
        <w:tab w:pos="9072" w:val="right"/>
      </w:tabs>
      <w:spacing w:lineRule="auto" w:line="240" w:after="0"/>
    </w:pPr>
    <w:rPr>
      <w:rFonts w:hAnsi="Times New Roman" w:ascii="Times New Roman"/>
      <w:sz w:val="24"/>
      <w:szCs w:val="24"/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F10142"/>
    <w:rPr>
      <w:rFonts w:cs="Times New Roman" w:hAnsi="Times New Roman" w:ascii="Times New Roman"/>
      <w:sz w:val="24"/>
    </w:rPr>
  </w:style>
  <w:style w:styleId="Brojstranice" w:type="character">
    <w:name w:val="page number"/>
    <w:basedOn w:val="Zadanifontodlomka"/>
    <w:uiPriority w:val="99"/>
    <w:rsid w:val="00F10142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954CC2"/>
    <w:pPr>
      <w:tabs>
        <w:tab w:pos="4536" w:val="center"/>
        <w:tab w:pos="9072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954CC2"/>
    <w:rPr>
      <w:rFonts w:cs="Times New Roman"/>
      <w:lang w:val="hr-HR"/>
    </w:rPr>
  </w:style>
  <w:style w:styleId="Revizija" w:type="paragraph">
    <w:name w:val="Revision"/>
    <w:hidden/>
    <w:uiPriority w:val="99"/>
    <w:semiHidden/>
    <w:rsid w:val="007D6A73"/>
    <w:rPr>
      <w:lang w:val="hr-HR"/>
    </w:rPr>
  </w:style>
  <w:style w:styleId="Bezproreda" w:type="paragraph">
    <w:name w:val="No Spacing"/>
    <w:uiPriority w:val="1"/>
    <w:qFormat/>
    <w:rsid w:val="007B4E38"/>
    <w:rPr>
      <w:lang w:val="hr-HR"/>
    </w:rPr>
  </w:style>
  <w:style w:customStyle="true" w:styleId="Bezpopisa1" w:type="numbering">
    <w:name w:val="Bez popisa1"/>
    <w:next w:val="Bezpopisa"/>
    <w:uiPriority w:val="99"/>
    <w:semiHidden/>
    <w:unhideWhenUsed/>
    <w:rsid w:val="00B022DD"/>
  </w:style>
  <w:style w:styleId="Hiperveza" w:type="character">
    <w:name w:val="Hyperlink"/>
    <w:basedOn w:val="Zadanifontodlomka"/>
    <w:uiPriority w:val="99"/>
    <w:semiHidden/>
    <w:unhideWhenUsed/>
    <w:rsid w:val="00B022D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B022DD"/>
    <w:rPr>
      <w:color w:val="954F72"/>
      <w:u w:val="single"/>
    </w:rPr>
  </w:style>
  <w:style w:customStyle="true" w:styleId="xl65" w:type="paragraph">
    <w:name w:val="xl65"/>
    <w:basedOn w:val="Normal"/>
    <w:rsid w:val="00B022D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B022D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B022DD"/>
    <w:pPr>
      <w:shd w:fill="BFBFB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B022DD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9" w:type="paragraph">
    <w:name w:val="xl69"/>
    <w:basedOn w:val="Normal"/>
    <w:rsid w:val="00B022D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0" w:type="paragraph">
    <w:name w:val="xl70"/>
    <w:basedOn w:val="Normal"/>
    <w:rsid w:val="00B022D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1" w:type="paragraph">
    <w:name w:val="xl71"/>
    <w:basedOn w:val="Normal"/>
    <w:rsid w:val="00B022D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2" w:type="paragraph">
    <w:name w:val="xl72"/>
    <w:basedOn w:val="Normal"/>
    <w:rsid w:val="00B022D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3" w:type="paragraph">
    <w:name w:val="xl73"/>
    <w:basedOn w:val="Normal"/>
    <w:rsid w:val="00B022DD"/>
    <w:pP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4" w:type="paragraph">
    <w:name w:val="xl74"/>
    <w:basedOn w:val="Normal"/>
    <w:rsid w:val="00B022DD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5" w:type="paragraph">
    <w:name w:val="xl75"/>
    <w:basedOn w:val="Normal"/>
    <w:rsid w:val="00B022DD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Bezpopisa2" w:type="numbering">
    <w:name w:val="Bez popisa2"/>
    <w:next w:val="Bezpopisa"/>
    <w:uiPriority w:val="99"/>
    <w:semiHidden/>
    <w:unhideWhenUsed/>
    <w:rsid w:val="00B022DD"/>
  </w:style>
  <w:style w:customStyle="true" w:styleId="xl63" w:type="paragraph">
    <w:name w:val="xl63"/>
    <w:basedOn w:val="Normal"/>
    <w:rsid w:val="00ED7E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5B3D7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4" w:type="paragraph">
    <w:name w:val="xl64"/>
    <w:basedOn w:val="Normal"/>
    <w:rsid w:val="00ED7E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5B3D7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ED7E23"/>
    <w:pP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7" w:type="paragraph">
    <w:name w:val="xl77"/>
    <w:basedOn w:val="Normal"/>
    <w:rsid w:val="00ED7E23"/>
    <w:pP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8" w:type="paragraph">
    <w:name w:val="xl78"/>
    <w:basedOn w:val="Normal"/>
    <w:rsid w:val="00ED7E23"/>
    <w:pP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9" w:type="paragraph">
    <w:name w:val="xl79"/>
    <w:basedOn w:val="Normal"/>
    <w:rsid w:val="00ED7E23"/>
    <w:pP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0" w:type="paragraph">
    <w:name w:val="xl80"/>
    <w:basedOn w:val="Normal"/>
    <w:rsid w:val="00ED7E23"/>
    <w:pPr>
      <w:shd w:fill="FFFFFF" w:color="000000" w:val="clear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1" w:type="paragraph">
    <w:name w:val="xl81"/>
    <w:basedOn w:val="Normal"/>
    <w:rsid w:val="00ED7E23"/>
    <w:pP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2" w:type="paragraph">
    <w:name w:val="xl82"/>
    <w:basedOn w:val="Normal"/>
    <w:rsid w:val="00ED7E23"/>
    <w:pP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3" w:type="paragraph">
    <w:name w:val="xl83"/>
    <w:basedOn w:val="Normal"/>
    <w:rsid w:val="00ED7E23"/>
    <w:pP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Bezpopisa3" w:type="numbering">
    <w:name w:val="Bez popisa3"/>
    <w:next w:val="Bezpopisa"/>
    <w:uiPriority w:val="99"/>
    <w:semiHidden/>
    <w:unhideWhenUsed/>
    <w:rsid w:val="008C7760"/>
  </w:style>
  <w:style w:customStyle="true" w:styleId="msonormal0" w:type="paragraph">
    <w:name w:val="msonormal"/>
    <w:basedOn w:val="Normal"/>
    <w:rsid w:val="008C7760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val="en-US"/>
    </w:rPr>
  </w:style>
  <w:style w:customStyle="true" w:styleId="xl84" w:type="paragraph">
    <w:name w:val="xl84"/>
    <w:basedOn w:val="Normal"/>
    <w:rsid w:val="008C77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18"/>
      <w:szCs w:val="18"/>
      <w:lang w:val="en-US"/>
    </w:rPr>
  </w:style>
  <w:style w:customStyle="true" w:styleId="xl85" w:type="paragraph">
    <w:name w:val="xl85"/>
    <w:basedOn w:val="Normal"/>
    <w:rsid w:val="008C77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2D050" w:color="000000" w:val="clear"/>
      <w:spacing w:lineRule="auto" w:line="240"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18"/>
      <w:szCs w:val="18"/>
      <w:lang w:val="en-US"/>
    </w:rPr>
  </w:style>
  <w:style w:customStyle="true" w:styleId="xl86" w:type="paragraph">
    <w:name w:val="xl86"/>
    <w:basedOn w:val="Normal"/>
    <w:rsid w:val="008C77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2D050" w:color="000000" w:val="clear"/>
      <w:spacing w:lineRule="auto" w:line="240"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18"/>
      <w:szCs w:val="18"/>
      <w:lang w:val="en-US"/>
    </w:rPr>
  </w:style>
  <w:style w:customStyle="true" w:styleId="xl87" w:type="paragraph">
    <w:name w:val="xl87"/>
    <w:basedOn w:val="Normal"/>
    <w:rsid w:val="008C77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2D050" w:color="000000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8"/>
      <w:szCs w:val="18"/>
      <w:lang w:val="en-US"/>
    </w:rPr>
  </w:style>
  <w:style w:customStyle="true" w:styleId="xl88" w:type="paragraph">
    <w:name w:val="xl88"/>
    <w:basedOn w:val="Normal"/>
    <w:rsid w:val="008C7760"/>
    <w:pPr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18"/>
      <w:szCs w:val="18"/>
      <w:lang w:val="en-US"/>
    </w:rPr>
  </w:style>
  <w:style w:customStyle="true" w:styleId="xl89" w:type="paragraph">
    <w:name w:val="xl89"/>
    <w:basedOn w:val="Normal"/>
    <w:rsid w:val="008C77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18"/>
      <w:szCs w:val="18"/>
      <w:lang w:val="en-US"/>
    </w:rPr>
  </w:style>
  <w:style w:customStyle="true" w:styleId="xl90" w:type="paragraph">
    <w:name w:val="xl90"/>
    <w:basedOn w:val="Normal"/>
    <w:rsid w:val="008C7760"/>
    <w:pP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8"/>
      <w:szCs w:val="18"/>
      <w:lang w:val="en-US"/>
    </w:rPr>
  </w:style>
  <w:style w:customStyle="true" w:styleId="xl91" w:type="paragraph">
    <w:name w:val="xl91"/>
    <w:basedOn w:val="Normal"/>
    <w:rsid w:val="008C77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2D05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18"/>
      <w:szCs w:val="18"/>
      <w:lang w:val="en-US"/>
    </w:rPr>
  </w:style>
  <w:style w:customStyle="true" w:styleId="xl92" w:type="paragraph">
    <w:name w:val="xl92"/>
    <w:basedOn w:val="Normal"/>
    <w:rsid w:val="008C77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945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5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50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5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5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footer" w:semiHidden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No List" w:semiHidden="0" w:unhideWhenUsed="0"/>
    <w:lsdException w:locked="1" w:name="Balloon Text" w:semiHidden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21B8"/>
    <w:pPr>
      <w:spacing w:after="200" w:line="276" w:lineRule="auto"/>
    </w:pPr>
    <w:rPr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33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F10142"/>
    <w:pPr>
      <w:spacing w:after="0" w:line="240" w:lineRule="auto"/>
    </w:pPr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F10142"/>
    <w:rPr>
      <w:rFonts w:ascii="Tahoma" w:cs="Times New Roman" w:hAnsi="Tahoma"/>
      <w:sz w:val="16"/>
    </w:rPr>
  </w:style>
  <w:style w:customStyle="1" w:styleId="Odlomakpopisa1" w:type="paragraph">
    <w:name w:val="Odlomak popisa1"/>
    <w:basedOn w:val="Normal"/>
    <w:uiPriority w:val="99"/>
    <w:rsid w:val="00F10142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99"/>
    <w:locked/>
    <w:rsid w:val="00F10142"/>
    <w:rPr>
      <w:rFonts w:ascii="Times New Roman" w:eastAsia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10142"/>
    <w:pPr>
      <w:tabs>
        <w:tab w:pos="4536" w:val="center"/>
        <w:tab w:pos="9072" w:val="right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F10142"/>
    <w:rPr>
      <w:rFonts w:ascii="Times New Roman" w:cs="Times New Roman" w:hAnsi="Times New Roman"/>
      <w:sz w:val="24"/>
    </w:rPr>
  </w:style>
  <w:style w:styleId="Brojstranice" w:type="character">
    <w:name w:val="page number"/>
    <w:basedOn w:val="Zadanifontodlomka"/>
    <w:uiPriority w:val="99"/>
    <w:rsid w:val="00F10142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954CC2"/>
    <w:pPr>
      <w:tabs>
        <w:tab w:pos="4536" w:val="center"/>
        <w:tab w:pos="9072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954CC2"/>
    <w:rPr>
      <w:rFonts w:cs="Times New Roman"/>
      <w:lang w:val="hr-HR"/>
    </w:rPr>
  </w:style>
  <w:style w:styleId="Revizija" w:type="paragraph">
    <w:name w:val="Revision"/>
    <w:hidden/>
    <w:uiPriority w:val="99"/>
    <w:semiHidden/>
    <w:rsid w:val="007D6A73"/>
    <w:rPr>
      <w:lang w:val="hr-HR"/>
    </w:rPr>
  </w:style>
  <w:style w:styleId="Bezproreda" w:type="paragraph">
    <w:name w:val="No Spacing"/>
    <w:uiPriority w:val="1"/>
    <w:qFormat/>
    <w:rsid w:val="007B4E38"/>
    <w:rPr>
      <w:lang w:val="hr-HR"/>
    </w:rPr>
  </w:style>
  <w:style w:customStyle="1" w:styleId="Bezpopisa1" w:type="numbering">
    <w:name w:val="Bez popisa1"/>
    <w:next w:val="Bezpopisa"/>
    <w:uiPriority w:val="99"/>
    <w:semiHidden/>
    <w:unhideWhenUsed/>
    <w:rsid w:val="00B022DD"/>
  </w:style>
  <w:style w:styleId="Hiperveza" w:type="character">
    <w:name w:val="Hyperlink"/>
    <w:basedOn w:val="Zadanifontodlomka"/>
    <w:uiPriority w:val="99"/>
    <w:semiHidden/>
    <w:unhideWhenUsed/>
    <w:rsid w:val="00B022D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B022DD"/>
    <w:rPr>
      <w:color w:val="954F72"/>
      <w:u w:val="single"/>
    </w:rPr>
  </w:style>
  <w:style w:customStyle="1" w:styleId="xl65" w:type="paragraph">
    <w:name w:val="xl65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B022DD"/>
    <w:pP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B022D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rsid w:val="00B022D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rsid w:val="00B022DD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4" w:type="paragraph">
    <w:name w:val="xl74"/>
    <w:basedOn w:val="Normal"/>
    <w:rsid w:val="00B022D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rsid w:val="00B022D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Bezpopisa2" w:type="numbering">
    <w:name w:val="Bez popisa2"/>
    <w:next w:val="Bezpopisa"/>
    <w:uiPriority w:val="99"/>
    <w:semiHidden/>
    <w:unhideWhenUsed/>
    <w:rsid w:val="00B022DD"/>
  </w:style>
  <w:style w:customStyle="1" w:styleId="xl63" w:type="paragraph">
    <w:name w:val="xl63"/>
    <w:basedOn w:val="Normal"/>
    <w:rsid w:val="00ED7E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5B3D7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4" w:type="paragraph">
    <w:name w:val="xl64"/>
    <w:basedOn w:val="Normal"/>
    <w:rsid w:val="00ED7E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5B3D7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ED7E23"/>
    <w:pP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7" w:type="paragraph">
    <w:name w:val="xl77"/>
    <w:basedOn w:val="Normal"/>
    <w:rsid w:val="00ED7E23"/>
    <w:pP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8" w:type="paragraph">
    <w:name w:val="xl78"/>
    <w:basedOn w:val="Normal"/>
    <w:rsid w:val="00ED7E23"/>
    <w:pP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9" w:type="paragraph">
    <w:name w:val="xl79"/>
    <w:basedOn w:val="Normal"/>
    <w:rsid w:val="00ED7E23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0" w:type="paragraph">
    <w:name w:val="xl80"/>
    <w:basedOn w:val="Normal"/>
    <w:rsid w:val="00ED7E23"/>
    <w:pPr>
      <w:shd w:color="000000" w:fill="FFFFFF" w:val="clear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81" w:type="paragraph">
    <w:name w:val="xl81"/>
    <w:basedOn w:val="Normal"/>
    <w:rsid w:val="00ED7E23"/>
    <w:pP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2" w:type="paragraph">
    <w:name w:val="xl82"/>
    <w:basedOn w:val="Normal"/>
    <w:rsid w:val="00ED7E23"/>
    <w:pP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3" w:type="paragraph">
    <w:name w:val="xl83"/>
    <w:basedOn w:val="Normal"/>
    <w:rsid w:val="00ED7E23"/>
    <w:pP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Bezpopisa3" w:type="numbering">
    <w:name w:val="Bez popisa3"/>
    <w:next w:val="Bezpopisa"/>
    <w:uiPriority w:val="99"/>
    <w:semiHidden/>
    <w:unhideWhenUsed/>
    <w:rsid w:val="008C7760"/>
  </w:style>
  <w:style w:customStyle="1" w:styleId="msonormal0" w:type="paragraph">
    <w:name w:val="msonormal"/>
    <w:basedOn w:val="Normal"/>
    <w:rsid w:val="008C7760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customStyle="1" w:styleId="xl84" w:type="paragraph">
    <w:name w:val="xl84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85" w:type="paragraph">
    <w:name w:val="xl85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86" w:type="paragraph">
    <w:name w:val="xl86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87" w:type="paragraph">
    <w:name w:val="xl87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8"/>
      <w:szCs w:val="18"/>
      <w:lang w:val="en-US"/>
    </w:rPr>
  </w:style>
  <w:style w:customStyle="1" w:styleId="xl88" w:type="paragraph">
    <w:name w:val="xl88"/>
    <w:basedOn w:val="Normal"/>
    <w:rsid w:val="008C7760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89" w:type="paragraph">
    <w:name w:val="xl89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90" w:type="paragraph">
    <w:name w:val="xl90"/>
    <w:basedOn w:val="Normal"/>
    <w:rsid w:val="008C7760"/>
    <w:pP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91" w:type="paragraph">
    <w:name w:val="xl91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customStyle="1" w:styleId="xl92" w:type="paragraph">
    <w:name w:val="xl92"/>
    <w:basedOn w:val="Normal"/>
    <w:rsid w:val="008C77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945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5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50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5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5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847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167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6639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76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9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18. lipnja 2019.</izvorni_sadrzaj>
    <derivirana_varijabla naziv="DomainObject.StvarniPocetakDatum_1">18. lipnja 2019.</derivirana_varijabla>
  </DomainObject.StvarniPocetakDatum>
  <DomainObject.StvarniZavrsetakDatum>
    <izvorni_sadrzaj>18. lipnja 2019.</izvorni_sadrzaj>
    <derivirana_varijabla naziv="DomainObject.StvarniZavrsetakDatum_1">18. lipnja 2019.</derivirana_varijabla>
  </DomainObject.StvarniZavrsetakDatum>
  <DomainObject.PlaniraniZavrsetakDatum>
    <izvorni_sadrzaj>18. lipnja 2019.</izvorni_sadrzaj>
    <derivirana_varijabla naziv="DomainObject.PlaniraniZavrsetakDatum_1">18. lipnja 2019.</derivirana_varijabla>
  </DomainObject.PlaniraniZavrsetakDatum>
  <DomainObject.PlaniraniPocetakDatum>
    <izvorni_sadrzaj>18. lipnja 2019.</izvorni_sadrzaj>
    <derivirana_varijabla naziv="DomainObject.PlaniraniPocetakDatum_1">18. lipnja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10:39</izvorni_sadrzaj>
    <derivirana_varijabla naziv="DomainObject.StvarniZavrsetakVrijeme_1">10:39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2019.</izvorni_sadrzaj>
    <derivirana_varijabla naziv="DomainObject.Zapisnik.DatumKreiranja_1">18.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St-389/2018-14</izvorni_sadrzaj>
    <derivirana_varijabla naziv="DomainObject.Zapisnik.Oznaka_1">St-389/2018-14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St-389/2018</izvorni_sadrzaj>
    <derivirana_varijabla naziv="DomainObject.Predmet.OznakaBroj_1">St-389/2018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LIGNA AKORD d.o.o. za proizvodnju i prodaju namještaja</izvorni_sadrzaj>
    <derivirana_varijabla naziv="DomainObject.Predmet.StrankaFormated_1">  LIGNA AKORD d.o.o. za proizvodnju i prodaju namještaja</derivirana_varijabla>
  </DomainObject.Predmet.StrankaFormated>
  <DomainObject.Predmet.StrankaFormatedOIB>
    <izvorni_sadrzaj>  LIGNA AKORD d.o.o. za proizvodnju i prodaju namještaja, OIB 17850986862</izvorni_sadrzaj>
    <derivirana_varijabla naziv="DomainObject.Predmet.StrankaFormatedOIB_1">  LIGNA AKORD d.o.o. za proizvodnju i prodaju namještaja, OIB 17850986862</derivirana_varijabla>
  </DomainObject.Predmet.StrankaFormatedOIB>
  <DomainObject.Predmet.StrankaFormatedWithAdress>
    <izvorni_sadrzaj> LIGNA AKORD d.o.o. za proizvodnju i prodaju namještaja, Poličnik Gornji/38, 23241 Poličnik</izvorni_sadrzaj>
    <derivirana_varijabla naziv="DomainObject.Predmet.StrankaFormatedWithAdress_1"> LIGNA AKORD d.o.o. za proizvodnju i prodaju namještaja, Poličnik Gornji/38, 23241 Poličnik</derivirana_varijabla>
  </DomainObject.Predmet.StrankaFormatedWithAdress>
  <DomainObject.Predmet.StrankaFormatedWithAdressOIB>
    <izvorni_sadrzaj> LIGNA AKORD d.o.o. za proizvodnju i prodaju namještaja, OIB 17850986862, Poličnik Gornji/38, 23241 Poličnik</izvorni_sadrzaj>
    <derivirana_varijabla naziv="DomainObject.Predmet.StrankaFormatedWithAdressOIB_1"> LIGNA AKORD d.o.o. za proizvodnju i prodaju namještaja, OIB 17850986862, Poličnik Gornji/38, 23241 Poličnik</derivirana_varijabla>
  </DomainObject.Predmet.StrankaFormatedWithAdressOIB>
  <DomainObject.Predmet.StrankaWithAdress>
    <izvorni_sadrzaj>LIGNA AKORD d.o.o. za proizvodnju i prodaju namještaja Poličnik Gornji/38,23241 Poličnik</izvorni_sadrzaj>
    <derivirana_varijabla naziv="DomainObject.Predmet.StrankaWithAdress_1">LIGNA AKORD d.o.o. za proizvodnju i prodaju namještaja Poličnik Gornji/38,23241 Poličnik</derivirana_varijabla>
  </DomainObject.Predmet.StrankaWithAdress>
  <DomainObject.Predmet.StrankaWithAdressOIB>
    <izvorni_sadrzaj>LIGNA AKORD d.o.o. za proizvodnju i prodaju namještaja, OIB 17850986862, Poličnik Gornji/38,23241 Poličnik</izvorni_sadrzaj>
    <derivirana_varijabla naziv="DomainObject.Predmet.StrankaWithAdressOIB_1">LIGNA AKORD d.o.o. za proizvodnju i prodaju namještaja, OIB 17850986862, Poličnik Gornji/38,23241 Poličnik</derivirana_varijabla>
  </DomainObject.Predmet.StrankaWithAdressOIB>
  <DomainObject.Predmet.StrankaNazivFormated>
    <izvorni_sadrzaj>LIGNA AKORD d.o.o. za proizvodnju i prodaju namještaja</izvorni_sadrzaj>
    <derivirana_varijabla naziv="DomainObject.Predmet.StrankaNazivFormated_1">LIGNA AKORD d.o.o. za proizvodnju i prodaju namještaja</derivirana_varijabla>
  </DomainObject.Predmet.StrankaNazivFormated>
  <DomainObject.Predmet.StrankaNazivFormatedOIB>
    <izvorni_sadrzaj>LIGNA AKORD d.o.o. za proizvodnju i prodaju namještaja, OIB 17850986862</izvorni_sadrzaj>
    <derivirana_varijabla naziv="DomainObject.Predmet.StrankaNazivFormatedOIB_1">LIGNA AKORD d.o.o. za proizvodnju i prodaju namještaja, OIB 17850986862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LIGNA AKORD d.o.o. za proizvodnju i prodaju namještaja</item>
    </izvorni_sadrzaj>
    <derivirana_varijabla naziv="DomainObject.Predmet.StrankaListFormated_1">
      <item>LIGNA AKORD d.o.o. za proizvodnju i prodaju namještaja</item>
    </derivirana_varijabla>
  </DomainObject.Predmet.StrankaListFormated>
  <DomainObject.Predmet.StrankaListFormatedOIB>
    <izvorni_sadrzaj>
      <item>LIGNA AKORD d.o.o. za proizvodnju i prodaju namještaja, OIB 17850986862</item>
    </izvorni_sadrzaj>
    <derivirana_varijabla naziv="DomainObject.Predmet.StrankaListFormatedOIB_1">
      <item>LIGNA AKORD d.o.o. za proizvodnju i prodaju namještaja, OIB 17850986862</item>
    </derivirana_varijabla>
  </DomainObject.Predmet.StrankaListFormatedOIB>
  <DomainObject.Predmet.StrankaListFormatedWithAdress>
    <izvorni_sadrzaj>
      <item>LIGNA AKORD d.o.o. za proizvodnju i prodaju namještaja, Poličnik Gornji/38, 23241 Poličnik</item>
    </izvorni_sadrzaj>
    <derivirana_varijabla naziv="DomainObject.Predmet.StrankaListFormatedWithAdress_1">
      <item>LIGNA AKORD d.o.o. za proizvodnju i prodaju namještaja, Poličnik Gornji/38, 23241 Poličnik</item>
    </derivirana_varijabla>
  </DomainObject.Predmet.StrankaListFormatedWithAdress>
  <DomainObject.Predmet.StrankaListFormatedWithAdressOIB>
    <izvorni_sadrzaj>
      <item>LIGNA AKORD d.o.o. za proizvodnju i prodaju namještaja, OIB 17850986862, Poličnik Gornji/38, 23241 Poličnik</item>
    </izvorni_sadrzaj>
    <derivirana_varijabla naziv="DomainObject.Predmet.StrankaListFormatedWithAdressOIB_1">
      <item>LIGNA AKORD d.o.o. za proizvodnju i prodaju namještaja, OIB 17850986862, Poličnik Gornji/38, 23241 Poličnik</item>
    </derivirana_varijabla>
  </DomainObject.Predmet.StrankaListFormatedWithAdressOIB>
  <DomainObject.Predmet.StrankaListNazivFormated>
    <izvorni_sadrzaj>
      <item>LIGNA AKORD d.o.o. za proizvodnju i prodaju namještaja</item>
    </izvorni_sadrzaj>
    <derivirana_varijabla naziv="DomainObject.Predmet.StrankaListNazivFormated_1">
      <item>LIGNA AKORD d.o.o. za proizvodnju i prodaju namještaja</item>
    </derivirana_varijabla>
  </DomainObject.Predmet.StrankaListNazivFormated>
  <DomainObject.Predmet.StrankaListNazivFormatedOIB>
    <izvorni_sadrzaj>
      <item>LIGNA AKORD d.o.o. za proizvodnju i prodaju namještaja, OIB 17850986862</item>
    </izvorni_sadrzaj>
    <derivirana_varijabla naziv="DomainObject.Predmet.StrankaListNazivFormatedOIB_1">
      <item>LIGNA AKORD d.o.o. za proizvodnju i prodaju namještaja, OIB 17850986862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2019.</izvorni_sadrzaj>
    <derivirana_varijabla naziv="DomainObject.Datum_1">18. lipnja 2019.</derivirana_varijabla>
  </DomainObject.Datum>
  <DomainObject.PoslovniBrojDokumenta>
    <izvorni_sadrzaj>St-389/2018-14</izvorni_sadrzaj>
    <derivirana_varijabla naziv="DomainObject.PoslovniBrojDokumenta_1">St-389/2018-14</derivirana_varijabla>
  </DomainObject.PoslovniBrojDokumenta>
  <DomainObject.Predmet.StrankaIDrugi>
    <izvorni_sadrzaj>LIGNA AKORD d.o.o. za proizvodnju i prodaju namještaja</izvorni_sadrzaj>
    <derivirana_varijabla naziv="DomainObject.Predmet.StrankaIDrugi_1">LIGNA AKORD d.o.o. za proizvodnju i prodaju namještaja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LIGNA AKORD d.o.o. za proizvodnju i prodaju namještaja, OIB 17850986862, Poličnik Gornji/38, 23241 Poličnik</izvorni_sadrzaj>
    <derivirana_varijabla naziv="DomainObject.Predmet.StrankaIDrugiAdressOIB_1">LIGNA AKORD d.o.o. za proizvodnju i prodaju namještaja, OIB 17850986862, Poličnik Gornji/38, 23241 Poličnik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LIGNA AKORD d.o.o. za proizvodnju i prodaju namještaja</item>
    </izvorni_sadrzaj>
    <derivirana_varijabla naziv="DomainObject.Predmet.SudioniciListNaziv_1">
      <item>LIGNA AKORD d.o.o. za proizvodnju i prodaju namještaja</item>
    </derivirana_varijabla>
  </DomainObject.Predmet.SudioniciListNaziv>
  <DomainObject.Predmet.SudioniciListAdressOIB>
    <izvorni_sadrzaj>
      <item>LIGNA AKORD d.o.o. za proizvodnju i prodaju namještaja, OIB 17850986862, Poličnik Gornji/38,23241 Poličnik</item>
    </izvorni_sadrzaj>
    <derivirana_varijabla naziv="DomainObject.Predmet.SudioniciListAdressOIB_1">
      <item>LIGNA AKORD d.o.o. za proizvodnju i prodaju namještaja, OIB 17850986862, Poličnik Gornji/38,23241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17850986862</item>
    </izvorni_sadrzaj>
    <derivirana_varijabla naziv="DomainObject.Predmet.SudioniciListNazivOIB_1">
      <item>, OIB 17850986862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2019.</izvorni_sadrzaj>
    <derivirana_varijabla naziv="DomainObject.Predmet.DatumZadnjeOdrzaneSudskeRadnje_1">18.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B4A920-3DE5-49CA-85A1-1A200893C5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913</properties:Characters>
  <properties:Lines>44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2019-06-18T05:45:00Z</dcterms:created>
  <dc:creator>Milunka</dc:creator>
  <cp:lastModifiedBy>Ante Rubelj</cp:lastModifiedBy>
  <cp:lastPrinted>2019-04-30T06:43:00Z</cp:lastPrinted>
  <dcterms:modified xmlns:xsi="http://www.w3.org/2001/XMLSchema-instance" xsi:type="dcterms:W3CDTF">2019-06-18T13:06:00Z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St-389/2018-14 / Zapisnik - Ročište radi ispitivanja tražbina (1St -389-18 ispitno ročište 18.6.2019.docx)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