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8d6f8" w14:paraId="998d6f8" w:rsidRDefault="002625F2" w:rsidP="002625F2" w:rsidR="002625F2" w:rsidRPr="007D1F87">
      <w:pPr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</w:p>
    <w:p w:rsidRDefault="002625F2" w:rsidP="002625F2" w:rsidR="002625F2" w:rsidRPr="008E7E50"/>
    <w:p w:rsidRDefault="002625F2" w:rsidP="002625F2" w:rsidR="002625F2" w:rsidRPr="008E7E50"/>
    <w:p w:rsidRDefault="002625F2" w:rsidP="002625F2" w:rsidR="002625F2" w:rsidRPr="008E7E50"/>
    <w:p w:rsidRDefault="007D1F87" w:rsidP="002625F2" w:rsidR="007D1F87" w:rsidRPr="008E7E50"/>
    <w:p w:rsidRDefault="002625F2" w:rsidP="002625F2" w:rsidR="002625F2" w:rsidRPr="0093159F">
      <w:pPr>
        <w:rPr>
          <w:b/>
        </w:rPr>
      </w:pPr>
      <w:r w:rsidRPr="0093159F">
        <w:rPr>
          <w:b/>
        </w:rPr>
        <w:t>REPUBLIKA HRVATSKA</w:t>
      </w:r>
    </w:p>
    <w:p w:rsidRDefault="002625F2" w:rsidP="002625F2" w:rsidR="00506BA3" w:rsidRPr="0093159F">
      <w:pPr>
        <w:rPr>
          <w:b/>
        </w:rPr>
      </w:pPr>
      <w:r w:rsidRPr="0093159F">
        <w:rPr>
          <w:b/>
        </w:rPr>
        <w:t>TRGOVAČKI SUD U ZADRU</w:t>
      </w:r>
    </w:p>
    <w:p w:rsidRDefault="0093159F" w:rsidP="002625F2" w:rsidR="00506BA3">
      <w:r>
        <w:t>D</w:t>
      </w:r>
      <w:r w:rsidR="00506BA3">
        <w:t>r. Franje Tuđmana 35</w:t>
      </w:r>
    </w:p>
    <w:p w:rsidRDefault="00506BA3" w:rsidP="002625F2" w:rsidR="002625F2" w:rsidRPr="008E7E50">
      <w:r>
        <w:t>Zadar</w:t>
      </w:r>
      <w:r w:rsidR="002625F2" w:rsidRPr="008E7E50">
        <w:tab/>
      </w:r>
      <w:r w:rsidR="002625F2" w:rsidRPr="008E7E50">
        <w:tab/>
      </w:r>
      <w:r w:rsidR="002625F2" w:rsidRPr="008E7E50">
        <w:tab/>
      </w:r>
      <w:r w:rsidR="002625F2" w:rsidRPr="008E7E50">
        <w:tab/>
      </w:r>
      <w:r w:rsidR="001C2992" w:rsidRPr="008E7E50">
        <w:t xml:space="preserve">                       </w:t>
      </w:r>
    </w:p>
    <w:p w:rsidRDefault="002625F2" w:rsidP="002625F2" w:rsidR="002625F2"/>
    <w:p w:rsidRDefault="008E7E50" w:rsidP="008E7E50" w:rsidR="008E7E50" w:rsidRPr="00506BA3">
      <w:pPr>
        <w:jc w:val="center"/>
        <w:rPr>
          <w:b/>
        </w:rPr>
      </w:pPr>
      <w:r w:rsidRPr="00506BA3">
        <w:rPr>
          <w:b/>
        </w:rPr>
        <w:t xml:space="preserve"> R E P U B L I K A   H R V A T S K A </w:t>
      </w:r>
    </w:p>
    <w:p w:rsidRDefault="007D1F87" w:rsidP="002625F2" w:rsidR="007D1F87" w:rsidRPr="00506BA3">
      <w:pPr>
        <w:rPr>
          <w:b/>
        </w:rPr>
      </w:pPr>
    </w:p>
    <w:p w:rsidRDefault="002625F2" w:rsidP="002F5BB5" w:rsidR="002625F2" w:rsidRPr="00506BA3">
      <w:pPr>
        <w:jc w:val="center"/>
        <w:rPr>
          <w:b/>
        </w:rPr>
      </w:pPr>
      <w:r w:rsidRPr="00506BA3">
        <w:rPr>
          <w:b/>
        </w:rPr>
        <w:t>R J E Š E N J E</w:t>
      </w:r>
    </w:p>
    <w:p w:rsidRDefault="00506BA3" w:rsidP="00506BA3" w:rsidR="00506BA3" w:rsidRPr="00CE458F">
      <w:pPr>
        <w:rPr>
          <w:b/>
          <w:bCs/>
        </w:rPr>
      </w:pPr>
    </w:p>
    <w:p w:rsidRDefault="00506BA3" w:rsidP="00506BA3" w:rsidR="00506BA3" w:rsidRPr="00CE458F">
      <w:pPr>
        <w:jc w:val="both"/>
      </w:pPr>
      <w:r w:rsidRPr="00CE458F">
        <w:tab/>
        <w:t xml:space="preserve"> Trgovački sud u Zadru, po </w:t>
      </w:r>
      <w:r w:rsidR="0093159F">
        <w:t xml:space="preserve">stečajnoj </w:t>
      </w:r>
      <w:r w:rsidRPr="00CE458F">
        <w:t xml:space="preserve">sutkinji Ana Markač, u stečajnom postupku nad stečajnim dužnikom REGIONALNA VELETRŽNICA BENKOVAC d.d. u stečaju, Benkovac zastupanom po stečajnom upravitelju Anti Poljaku, dana </w:t>
      </w:r>
      <w:r w:rsidR="0093159F">
        <w:t>20</w:t>
      </w:r>
      <w:r w:rsidRPr="00CE458F">
        <w:t xml:space="preserve">. studenog 2015.,  </w:t>
      </w:r>
    </w:p>
    <w:p w:rsidRDefault="007D1F87" w:rsidP="00506BA3" w:rsidR="007D1F87" w:rsidRPr="008E7E50">
      <w:pPr>
        <w:spacing w:lineRule="atLeast" w:line="240"/>
        <w:jc w:val="both"/>
      </w:pPr>
    </w:p>
    <w:p w:rsidRDefault="002625F2" w:rsidP="002625F2" w:rsidR="002625F2" w:rsidRPr="00A4305E">
      <w:pPr>
        <w:jc w:val="center"/>
        <w:rPr>
          <w:b/>
        </w:rPr>
      </w:pPr>
      <w:r w:rsidRPr="00A4305E">
        <w:rPr>
          <w:b/>
        </w:rPr>
        <w:t>r i j e š i o   j e</w:t>
      </w:r>
    </w:p>
    <w:p w:rsidRDefault="002625F2" w:rsidP="00506BA3" w:rsidR="003A646E" w:rsidRPr="00A4305E">
      <w:pPr>
        <w:ind w:firstLine="705"/>
        <w:jc w:val="both"/>
        <w:rPr>
          <w:b/>
        </w:rPr>
      </w:pPr>
      <w:r w:rsidRPr="00A4305E">
        <w:rPr>
          <w:b/>
        </w:rPr>
        <w:tab/>
      </w:r>
    </w:p>
    <w:p w:rsidRDefault="003A646E" w:rsidP="003A646E" w:rsidR="003A646E" w:rsidRPr="008E7E50">
      <w:pPr>
        <w:ind w:firstLine="708"/>
        <w:jc w:val="both"/>
      </w:pPr>
      <w:r w:rsidRPr="008E7E50">
        <w:t>1. Saziva se skupština vjerovnika za d</w:t>
      </w:r>
      <w:r w:rsidR="00506BA3">
        <w:t xml:space="preserve">an 14. prosinca </w:t>
      </w:r>
      <w:r w:rsidRPr="008E7E50">
        <w:t>201</w:t>
      </w:r>
      <w:r w:rsidR="008E7E50">
        <w:t>5</w:t>
      </w:r>
      <w:r w:rsidRPr="008E7E50">
        <w:t xml:space="preserve">. godine u </w:t>
      </w:r>
      <w:r w:rsidR="00A4305E">
        <w:t xml:space="preserve">11,15 </w:t>
      </w:r>
      <w:r w:rsidRPr="008E7E50">
        <w:t>sati, koja</w:t>
      </w:r>
      <w:r w:rsidR="00A4305E">
        <w:t xml:space="preserve"> će se održati u sudnici broj 14</w:t>
      </w:r>
      <w:r w:rsidRPr="008E7E50">
        <w:t>/I Trgovačkog suda u Zadru, Ulica dr. Franje Tuđmana 35, sa slijedećim dnevnim redom:</w:t>
      </w:r>
    </w:p>
    <w:p w:rsidRDefault="003A646E" w:rsidP="003A646E" w:rsidR="003A646E" w:rsidRPr="008E7E50">
      <w:pPr>
        <w:ind w:firstLine="708"/>
        <w:jc w:val="both"/>
      </w:pPr>
    </w:p>
    <w:p w:rsidRDefault="008E7E50" w:rsidP="003A646E" w:rsidR="003A646E">
      <w:pPr>
        <w:numPr>
          <w:ilvl w:val="0"/>
          <w:numId w:val="34"/>
        </w:numPr>
        <w:jc w:val="both"/>
      </w:pPr>
      <w:r>
        <w:t>Izvješće stečajnog upravitelja o daljnjem tijeku postupka</w:t>
      </w:r>
    </w:p>
    <w:p w:rsidRDefault="00A4305E" w:rsidP="003A646E" w:rsidR="008E7E50">
      <w:pPr>
        <w:numPr>
          <w:ilvl w:val="0"/>
          <w:numId w:val="34"/>
        </w:numPr>
        <w:jc w:val="both"/>
      </w:pPr>
      <w:r>
        <w:t xml:space="preserve">Donošenje Odluke o izmjeni zakupa poslovnog prostora </w:t>
      </w:r>
    </w:p>
    <w:p w:rsidRDefault="0093159F" w:rsidP="003A646E" w:rsidR="008E7E50" w:rsidRPr="008E7E50">
      <w:pPr>
        <w:numPr>
          <w:ilvl w:val="0"/>
          <w:numId w:val="34"/>
        </w:numPr>
        <w:jc w:val="both"/>
      </w:pPr>
      <w:r>
        <w:t>R</w:t>
      </w:r>
      <w:r w:rsidR="008E7E50">
        <w:t>azno</w:t>
      </w:r>
    </w:p>
    <w:p w:rsidRDefault="003A646E" w:rsidP="003A646E" w:rsidR="003A646E" w:rsidRPr="008E7E50">
      <w:pPr>
        <w:ind w:left="720"/>
        <w:jc w:val="both"/>
      </w:pPr>
    </w:p>
    <w:p w:rsidRDefault="003A646E" w:rsidP="003A646E" w:rsidR="003A646E" w:rsidRPr="008E7E50">
      <w:pPr>
        <w:numPr>
          <w:ilvl w:val="0"/>
          <w:numId w:val="35"/>
        </w:numPr>
        <w:jc w:val="both"/>
      </w:pPr>
      <w:r w:rsidRPr="008E7E50">
        <w:t>Na skupštinu vjerovnika pozivaju se svi vjerovnici stečajnog dužnika.</w:t>
      </w:r>
    </w:p>
    <w:p w:rsidRDefault="003A646E" w:rsidP="003A646E" w:rsidR="003A646E" w:rsidRPr="008E7E50">
      <w:pPr>
        <w:ind w:left="720"/>
        <w:jc w:val="both"/>
      </w:pPr>
    </w:p>
    <w:p w:rsidRDefault="003A646E" w:rsidP="0093159F" w:rsidR="002625F2" w:rsidRPr="008E7E50">
      <w:pPr>
        <w:ind w:firstLine="720"/>
        <w:jc w:val="both"/>
      </w:pPr>
      <w:r w:rsidRPr="008E7E50">
        <w:t>3. Ovo rješenje objavit</w:t>
      </w:r>
      <w:r w:rsidR="00A4305E">
        <w:t xml:space="preserve"> će se na e-oglasnoj ploči sudova </w:t>
      </w:r>
      <w:r w:rsidRPr="008E7E50">
        <w:t xml:space="preserve">te svim vjerovnicima služi kao poziv na zakazanu skupštinu. </w:t>
      </w:r>
    </w:p>
    <w:p w:rsidRDefault="00CA700A" w:rsidP="002625F2" w:rsidR="00CA700A" w:rsidRPr="008E7E50">
      <w:pPr>
        <w:ind w:firstLine="705"/>
        <w:jc w:val="both"/>
      </w:pPr>
    </w:p>
    <w:p w:rsidRDefault="002625F2" w:rsidP="0034022F" w:rsidR="003A646E" w:rsidRPr="008E7E50">
      <w:pPr>
        <w:ind w:left="705"/>
        <w:jc w:val="center"/>
      </w:pPr>
      <w:r w:rsidRPr="008E7E50">
        <w:t>U Zadru</w:t>
      </w:r>
      <w:r w:rsidR="0093159F">
        <w:t xml:space="preserve"> 20</w:t>
      </w:r>
      <w:r w:rsidR="00A4305E">
        <w:t xml:space="preserve">. studenog 2015. </w:t>
      </w:r>
    </w:p>
    <w:p w:rsidRDefault="002625F2" w:rsidP="002625F2" w:rsidR="002625F2" w:rsidRPr="008E7E50">
      <w:pPr>
        <w:ind w:left="705"/>
        <w:jc w:val="both"/>
      </w:pPr>
    </w:p>
    <w:p w:rsidRDefault="0093159F" w:rsidP="00257357" w:rsidR="0093159F">
      <w:pPr>
        <w:jc w:val="both"/>
      </w:pPr>
    </w:p>
    <w:p w:rsidRDefault="00257357" w:rsidP="000F42AA" w:rsidR="002625F2" w:rsidRPr="008E7E50">
      <w:pPr>
        <w:jc w:val="right"/>
      </w:pPr>
      <w:r>
        <w:t xml:space="preserve">                                  </w:t>
      </w:r>
      <w:r w:rsidR="00A4305E">
        <w:t xml:space="preserve">                        </w:t>
      </w:r>
      <w:r w:rsidR="0093159F">
        <w:t xml:space="preserve">  </w:t>
      </w:r>
      <w:r w:rsidR="002625F2" w:rsidRPr="008E7E50">
        <w:t>Stečajn</w:t>
      </w:r>
      <w:r w:rsidR="00A4305E">
        <w:t>a sutkinja</w:t>
      </w:r>
      <w:r w:rsidR="002625F2" w:rsidRPr="008E7E50">
        <w:t xml:space="preserve"> </w:t>
      </w:r>
    </w:p>
    <w:p w:rsidRDefault="00A4305E" w:rsidP="000F42AA" w:rsidR="00A94599" w:rsidRPr="008E7E50">
      <w:pPr>
        <w:tabs>
          <w:tab w:pos="6840" w:val="left"/>
        </w:tabs>
        <w:jc w:val="right"/>
        <w:rPr>
          <w:b/>
        </w:rPr>
      </w:pPr>
      <w:r>
        <w:tab/>
        <w:t xml:space="preserve">         </w:t>
      </w:r>
      <w:r w:rsidR="000F42AA">
        <w:t>Ana Markač</w:t>
      </w:r>
    </w:p>
    <w:p w:rsidRDefault="003A646E" w:rsidP="0034022F" w:rsidR="003A646E" w:rsidRPr="008E7E50"/>
    <w:p w:rsidRDefault="00A4305E" w:rsidP="006B1509" w:rsidR="00A4305E"/>
    <w:p w:rsidRDefault="0093159F" w:rsidP="006B1509" w:rsidR="0093159F"/>
    <w:p w:rsidRDefault="0093159F" w:rsidP="006B1509" w:rsidR="0093159F"/>
    <w:p w:rsidRDefault="006B1509" w:rsidP="006B1509" w:rsidR="006B1509" w:rsidRPr="008E7E50">
      <w:r w:rsidRPr="008E7E50">
        <w:t>POUKA O PRAVNOM LIJEKU</w:t>
      </w:r>
    </w:p>
    <w:p w:rsidRDefault="006B1509" w:rsidP="006B1509" w:rsidR="006B1509" w:rsidRPr="008E7E50">
      <w:r w:rsidRPr="008E7E50">
        <w:t>Protiv ovog rješenja nije dopuštena žalba</w:t>
      </w:r>
      <w:r w:rsidR="0093159F">
        <w:t>.</w:t>
      </w:r>
    </w:p>
    <w:p w:rsidRDefault="00A4305E" w:rsidP="00257357" w:rsidR="00A4305E"/>
    <w:p w:rsidRDefault="000F42AA" w:rsidP="00257357" w:rsidR="000F42AA"/>
    <w:p w:rsidRDefault="00257357" w:rsidP="00257357" w:rsidR="00257357" w:rsidRPr="008E7E50">
      <w:r w:rsidRPr="008E7E50">
        <w:t xml:space="preserve">Dostaviti : </w:t>
      </w:r>
    </w:p>
    <w:p w:rsidRDefault="00257357" w:rsidP="00257357" w:rsidR="00257357" w:rsidRPr="008E7E50">
      <w:pPr>
        <w:numPr>
          <w:ilvl w:val="0"/>
          <w:numId w:val="30"/>
        </w:numPr>
      </w:pPr>
      <w:r w:rsidRPr="008E7E50">
        <w:t>stečajnom upravitelju</w:t>
      </w:r>
      <w:r w:rsidR="0093159F">
        <w:t xml:space="preserve"> Anti  Poljaku</w:t>
      </w:r>
    </w:p>
    <w:p w:rsidRDefault="000F42AA" w:rsidP="00257357" w:rsidR="00257357" w:rsidRPr="008E7E50">
      <w:pPr>
        <w:numPr>
          <w:ilvl w:val="0"/>
          <w:numId w:val="30"/>
        </w:numPr>
      </w:pPr>
      <w:r>
        <w:t>e-</w:t>
      </w:r>
      <w:r w:rsidR="00257357" w:rsidRPr="008E7E50">
        <w:t>oglasna ploča</w:t>
      </w:r>
    </w:p>
    <w:p w:rsidRDefault="00257357" w:rsidP="00257357" w:rsidR="00257357" w:rsidRPr="008E7E50">
      <w:pPr>
        <w:numPr>
          <w:ilvl w:val="0"/>
          <w:numId w:val="30"/>
        </w:numPr>
      </w:pPr>
      <w:r w:rsidRPr="008E7E50">
        <w:t>U spis</w:t>
      </w:r>
    </w:p>
    <w:p w:rsidRDefault="00442402" w:rsidP="006B1509" w:rsidR="00442402" w:rsidRPr="008E7E50"/>
    <w:sectPr w:rsidSect="0034022F" w:rsidR="00442402" w:rsidRPr="008E7E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134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B3E" w:rsidR="00B55B3E">
      <w:r>
        <w:separator/>
      </w:r>
    </w:p>
  </w:endnote>
  <w:endnote w:id="0" w:type="continuationSeparator">
    <w:p w:rsidRDefault="00B55B3E" w:rsidR="00B55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P="00E9363E" w:rsidR="00395E1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B3E" w:rsidR="00B55B3E">
      <w:r>
        <w:separator/>
      </w:r>
    </w:p>
  </w:footnote>
  <w:footnote w:id="0" w:type="continuationSeparator">
    <w:p w:rsidRDefault="00B55B3E" w:rsidR="00B55B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R="00395E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42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E19" w:rsidR="00395E19" w:rsidRPr="00BD0C69">
    <w:pPr>
      <w:pStyle w:val="Zaglavlje"/>
      <w:rPr>
        <w:rFonts w:hAnsi="Arial" w:ascii="Arial"/>
      </w:rPr>
    </w:pPr>
    <w:r w:rsidRPr="00BD0C69">
      <w:rPr>
        <w:rFonts w:hAnsi="Arial" w:ascii="Arial"/>
      </w:rPr>
      <w:t xml:space="preserve">                                                                                  </w:t>
    </w:r>
    <w:r w:rsidR="00CA39B7">
      <w:rPr>
        <w:rFonts w:hAnsi="Arial" w:ascii="Arial"/>
      </w:rPr>
      <w:t xml:space="preserve">                               4</w:t>
    </w:r>
    <w:r w:rsidRPr="00BD0C69">
      <w:rPr>
        <w:rFonts w:hAnsi="Arial" w:ascii="Arial"/>
      </w:rPr>
      <w:t xml:space="preserve"> St-</w:t>
    </w:r>
    <w:r w:rsidR="001541BE">
      <w:rPr>
        <w:rFonts w:hAnsi="Arial" w:ascii="Arial"/>
      </w:rPr>
      <w:t>55</w:t>
    </w:r>
    <w:r w:rsidRPr="00BD0C69">
      <w:rPr>
        <w:rFonts w:hAnsi="Arial" w:ascii="Arial"/>
      </w:rPr>
      <w:t>/</w:t>
    </w:r>
    <w:r w:rsidR="001541BE">
      <w:rPr>
        <w:rFonts w:hAnsi="Arial" w:ascii="Arial"/>
      </w:rPr>
      <w:t>13</w:t>
    </w:r>
    <w:r>
      <w:rPr>
        <w:rFonts w:hAnsi="Arial" w:ascii="Arial"/>
      </w:rPr>
      <w:t>-</w:t>
    </w:r>
    <w:r w:rsidR="001541BE">
      <w:rPr>
        <w:rFonts w:hAnsi="Arial" w:ascii="Arial"/>
      </w:rPr>
      <w:t>??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59F" w:rsidP="0093159F" w:rsidR="0093159F" w:rsidRPr="008E7E50">
    <w:pPr>
      <w:jc w:val="right"/>
    </w:pPr>
    <w:r>
      <w:t>Poslovni broj: 2</w:t>
    </w:r>
    <w:r w:rsidRPr="008E7E50">
      <w:t xml:space="preserve"> St-55/13</w:t>
    </w:r>
    <w:r>
      <w:t>-</w:t>
    </w:r>
    <w:r w:rsidR="000F42AA">
      <w:t>385</w:t>
    </w:r>
  </w:p>
  <w:p w:rsidRDefault="0093159F" w:rsidP="0093159F" w:rsidR="0093159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3F030E"/>
    <w:multiLevelType w:val="hybridMultilevel"/>
    <w:tmpl w:val="24AAF0C8"/>
    <w:lvl w:tplc="041A000F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7840481"/>
    <w:multiLevelType w:val="hybridMultilevel"/>
    <w:tmpl w:val="D4EE60BE"/>
    <w:lvl w:tplc="EE22303C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AC430C2"/>
    <w:multiLevelType w:val="hybridMultilevel"/>
    <w:tmpl w:val="BED2F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0C984B9A"/>
    <w:multiLevelType w:val="hybridMultilevel"/>
    <w:tmpl w:val="EA44D714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1180622"/>
    <w:multiLevelType w:val="hybridMultilevel"/>
    <w:tmpl w:val="E704126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8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9">
    <w:nsid w:val="1ADB70DD"/>
    <w:multiLevelType w:val="hybridMultilevel"/>
    <w:tmpl w:val="439ACA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2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11">
    <w:nsid w:val="256E303D"/>
    <w:multiLevelType w:val="hybridMultilevel"/>
    <w:tmpl w:val="E982AA56"/>
    <w:lvl w:tplc="84BCC598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2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65101F"/>
    <w:multiLevelType w:val="hybridMultilevel"/>
    <w:tmpl w:val="2BB064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B214E87"/>
    <w:multiLevelType w:val="hybridMultilevel"/>
    <w:tmpl w:val="7A7EC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6">
    <w:nsid w:val="2E3D2075"/>
    <w:multiLevelType w:val="hybridMultilevel"/>
    <w:tmpl w:val="4ADC29A2"/>
    <w:lvl w:tplc="FF2CEDB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0381FBF"/>
    <w:multiLevelType w:val="hybridMultilevel"/>
    <w:tmpl w:val="7D6C3DAA"/>
    <w:lvl w:tplc="1186A7B0" w:ilvl="0">
      <w:start w:val="27"/>
      <w:numFmt w:val="decimal"/>
      <w:lvlText w:val="%1."/>
      <w:lvlJc w:val="left"/>
      <w:pPr>
        <w:tabs>
          <w:tab w:pos="780" w:val="num"/>
        </w:tabs>
        <w:ind w:hanging="465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19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3A372216"/>
    <w:multiLevelType w:val="hybridMultilevel"/>
    <w:tmpl w:val="74D8176E"/>
    <w:lvl w:tplc="33A6F20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3C1778A6"/>
    <w:multiLevelType w:val="hybridMultilevel"/>
    <w:tmpl w:val="B4B071E0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D37185D"/>
    <w:multiLevelType w:val="hybridMultilevel"/>
    <w:tmpl w:val="EDEAE3C0"/>
    <w:lvl w:tplc="A492E97C" w:ilvl="0">
      <w:start w:val="2"/>
      <w:numFmt w:val="decimal"/>
      <w:lvlText w:val="%1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3">
    <w:nsid w:val="40287A16"/>
    <w:multiLevelType w:val="hybridMultilevel"/>
    <w:tmpl w:val="1DF0C586"/>
    <w:lvl w:tplc="058E898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47E90007"/>
    <w:multiLevelType w:val="hybridMultilevel"/>
    <w:tmpl w:val="1A360378"/>
    <w:lvl w:tplc="FDC62C40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531E5E59"/>
    <w:multiLevelType w:val="hybridMultilevel"/>
    <w:tmpl w:val="268AD06C"/>
    <w:lvl w:tplc="B33EF5D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59E56675"/>
    <w:multiLevelType w:val="hybridMultilevel"/>
    <w:tmpl w:val="60506562"/>
    <w:lvl w:tplc="A3CE7D9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19B284B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43F7214"/>
    <w:multiLevelType w:val="hybridMultilevel"/>
    <w:tmpl w:val="E38AE35E"/>
    <w:lvl w:tplc="D21C0B1E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2">
    <w:nsid w:val="784B2EAA"/>
    <w:multiLevelType w:val="hybridMultilevel"/>
    <w:tmpl w:val="0ADE589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ABB1ACF"/>
    <w:multiLevelType w:val="hybridMultilevel"/>
    <w:tmpl w:val="191EE34A"/>
    <w:lvl w:tplc="42A4177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D103110"/>
    <w:multiLevelType w:val="hybridMultilevel"/>
    <w:tmpl w:val="C2FA7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3"/>
  </w:num>
  <w:num w:numId="2">
    <w:abstractNumId w:val="12"/>
  </w:num>
  <w:num w:numId="3">
    <w:abstractNumId w:val="1"/>
  </w:num>
  <w:num w:numId="4">
    <w:abstractNumId w:val="28"/>
  </w:num>
  <w:num w:numId="5">
    <w:abstractNumId w:val="0"/>
  </w:num>
  <w:num w:numId="6">
    <w:abstractNumId w:val="21"/>
  </w:num>
  <w:num w:numId="7">
    <w:abstractNumId w:val="23"/>
  </w:num>
  <w:num w:numId="8">
    <w:abstractNumId w:val="8"/>
  </w:num>
  <w:num w:numId="9">
    <w:abstractNumId w:val="3"/>
  </w:num>
  <w:num w:numId="10">
    <w:abstractNumId w:val="7"/>
  </w:num>
  <w:num w:numId="11">
    <w:abstractNumId w:val="26"/>
  </w:num>
  <w:num w:numId="12">
    <w:abstractNumId w:val="32"/>
  </w:num>
  <w:num w:numId="13">
    <w:abstractNumId w:val="4"/>
  </w:num>
  <w:num w:numId="14">
    <w:abstractNumId w:val="34"/>
  </w:num>
  <w:num w:numId="15">
    <w:abstractNumId w:val="14"/>
  </w:num>
  <w:num w:numId="16">
    <w:abstractNumId w:val="13"/>
  </w:num>
  <w:num w:numId="17">
    <w:abstractNumId w:val="15"/>
  </w:num>
  <w:num w:numId="18">
    <w:abstractNumId w:val="25"/>
  </w:num>
  <w:num w:numId="19">
    <w:abstractNumId w:val="29"/>
  </w:num>
  <w:num w:numId="20">
    <w:abstractNumId w:val="27"/>
  </w:num>
  <w:num w:numId="21">
    <w:abstractNumId w:val="18"/>
  </w:num>
  <w:num w:numId="22">
    <w:abstractNumId w:val="9"/>
  </w:num>
  <w:num w:numId="23">
    <w:abstractNumId w:val="16"/>
  </w:num>
  <w:num w:numId="24">
    <w:abstractNumId w:val="30"/>
  </w:num>
  <w:num w:numId="25">
    <w:abstractNumId w:val="11"/>
  </w:num>
  <w:num w:numId="26">
    <w:abstractNumId w:val="22"/>
  </w:num>
  <w:num w:numId="27">
    <w:abstractNumId w:val="6"/>
  </w:num>
  <w:num w:numId="28">
    <w:abstractNumId w:val="31"/>
  </w:num>
  <w:num w:numId="29">
    <w:abstractNumId w:val="2"/>
  </w:num>
  <w:num w:numId="30">
    <w:abstractNumId w:val="17"/>
  </w:num>
  <w:num w:numId="31">
    <w:abstractNumId w:val="10"/>
  </w:num>
  <w:num w:numId="32">
    <w:abstractNumId w:val="24"/>
  </w:num>
  <w:num w:numId="33">
    <w:abstractNumId w:val="5"/>
  </w:num>
  <w:num w:numId="34">
    <w:abstractNumId w:val="20"/>
  </w:num>
  <w:num w:numId="35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5F2"/>
    <w:rsid w:val="000323C7"/>
    <w:rsid w:val="00044C54"/>
    <w:rsid w:val="000549BE"/>
    <w:rsid w:val="000F42AA"/>
    <w:rsid w:val="000F625C"/>
    <w:rsid w:val="00107CE9"/>
    <w:rsid w:val="001352BB"/>
    <w:rsid w:val="001541BE"/>
    <w:rsid w:val="00156C17"/>
    <w:rsid w:val="001854DB"/>
    <w:rsid w:val="001C2992"/>
    <w:rsid w:val="00211676"/>
    <w:rsid w:val="0021209F"/>
    <w:rsid w:val="00225348"/>
    <w:rsid w:val="00257357"/>
    <w:rsid w:val="002625F2"/>
    <w:rsid w:val="00280E25"/>
    <w:rsid w:val="002916C1"/>
    <w:rsid w:val="00292D61"/>
    <w:rsid w:val="002C0440"/>
    <w:rsid w:val="002F5BB5"/>
    <w:rsid w:val="003002D5"/>
    <w:rsid w:val="0034022F"/>
    <w:rsid w:val="00340E41"/>
    <w:rsid w:val="0034410D"/>
    <w:rsid w:val="0034497B"/>
    <w:rsid w:val="00351AA7"/>
    <w:rsid w:val="003769F4"/>
    <w:rsid w:val="00395E19"/>
    <w:rsid w:val="003A646E"/>
    <w:rsid w:val="003E616D"/>
    <w:rsid w:val="003F5557"/>
    <w:rsid w:val="00442402"/>
    <w:rsid w:val="00474038"/>
    <w:rsid w:val="004D491B"/>
    <w:rsid w:val="005001B5"/>
    <w:rsid w:val="005017EF"/>
    <w:rsid w:val="00506BA3"/>
    <w:rsid w:val="00512E5F"/>
    <w:rsid w:val="00577EAC"/>
    <w:rsid w:val="005B2080"/>
    <w:rsid w:val="006066A9"/>
    <w:rsid w:val="00627032"/>
    <w:rsid w:val="006407F3"/>
    <w:rsid w:val="0069457F"/>
    <w:rsid w:val="006A17E0"/>
    <w:rsid w:val="006B1509"/>
    <w:rsid w:val="006C224A"/>
    <w:rsid w:val="006C72A2"/>
    <w:rsid w:val="007576DC"/>
    <w:rsid w:val="00770BE8"/>
    <w:rsid w:val="00771D93"/>
    <w:rsid w:val="00777C26"/>
    <w:rsid w:val="007C055A"/>
    <w:rsid w:val="007D1F87"/>
    <w:rsid w:val="00846E91"/>
    <w:rsid w:val="00863BF2"/>
    <w:rsid w:val="008A7ED4"/>
    <w:rsid w:val="008E54C7"/>
    <w:rsid w:val="008E5CA6"/>
    <w:rsid w:val="008E7E50"/>
    <w:rsid w:val="009164E9"/>
    <w:rsid w:val="009226B5"/>
    <w:rsid w:val="0093159F"/>
    <w:rsid w:val="00965C2E"/>
    <w:rsid w:val="00982665"/>
    <w:rsid w:val="009B15C6"/>
    <w:rsid w:val="00A21947"/>
    <w:rsid w:val="00A323C3"/>
    <w:rsid w:val="00A4305E"/>
    <w:rsid w:val="00A61AB7"/>
    <w:rsid w:val="00A84E61"/>
    <w:rsid w:val="00A94599"/>
    <w:rsid w:val="00AB4FF4"/>
    <w:rsid w:val="00AB6A0A"/>
    <w:rsid w:val="00AF3B46"/>
    <w:rsid w:val="00B329B6"/>
    <w:rsid w:val="00B55B3E"/>
    <w:rsid w:val="00B62201"/>
    <w:rsid w:val="00B75313"/>
    <w:rsid w:val="00BD0C69"/>
    <w:rsid w:val="00C1021F"/>
    <w:rsid w:val="00C14C01"/>
    <w:rsid w:val="00C302FA"/>
    <w:rsid w:val="00C871E8"/>
    <w:rsid w:val="00CA39B7"/>
    <w:rsid w:val="00CA700A"/>
    <w:rsid w:val="00CC0ED4"/>
    <w:rsid w:val="00CD36F9"/>
    <w:rsid w:val="00D268AC"/>
    <w:rsid w:val="00D70C06"/>
    <w:rsid w:val="00D81720"/>
    <w:rsid w:val="00DD4A87"/>
    <w:rsid w:val="00E02015"/>
    <w:rsid w:val="00E22BE2"/>
    <w:rsid w:val="00E22C30"/>
    <w:rsid w:val="00E267C3"/>
    <w:rsid w:val="00E533D5"/>
    <w:rsid w:val="00E80389"/>
    <w:rsid w:val="00E9363E"/>
    <w:rsid w:val="00EC24A2"/>
    <w:rsid w:val="00ED3BA5"/>
    <w:rsid w:val="00F80D07"/>
    <w:rsid w:val="00F8426D"/>
    <w:rsid w:val="00F84864"/>
    <w:rsid w:val="00F97087"/>
    <w:rsid w:val="00FC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25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CD36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44C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C54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C54"/>
    <w:rPr>
      <w:rFonts w:cs="Arial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C54"/>
    <w:rPr>
      <w:rFonts w:cs="Arial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C54"/>
    <w:rPr>
      <w:rFonts w:cs="Arial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25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CD36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44C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C54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C54"/>
    <w:rPr>
      <w:rFonts w:ascii="Arial" w:cs="Arial" w:hAnsi="Arial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C54"/>
    <w:rPr>
      <w:rFonts w:ascii="Arial" w:cs="Arial" w:hAnsi="Arial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C54"/>
    <w:rPr>
      <w:rFonts w:ascii="Arial" w:cs="Arial" w:hAnsi="Arial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2013.</izvorni_sadrzaj>
    <derivirana_varijabla naziv="DomainObject.Predmet.DatumOsnivanja_1">25.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St-55/2013</izvorni_sadrzaj>
    <derivirana_varijabla naziv="DomainObject.Predmet.OznakaBroj_1">St-55/2013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sa žalbom poslana na VTS 04.07.13.</izvorni_sadrzaj>
    <derivirana_varijabla naziv="DomainObject.Predmet.PrimjedbaSuca_1">Kopija dijela spisa sa žalbom poslana na VTS 04.07.13.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REGIONALNA VELETRŽNICA BENKOVAC d.d. Benkovac</izvorni_sadrzaj>
    <derivirana_varijabla naziv="DomainObject.Predmet.ProtustrankaFormated_1">  REGIONALNA VELETRŽNICA BENKOVAC d.d. Benkovac</derivirana_varijabla>
  </DomainObject.Predmet.ProtustrankaFormated>
  <DomainObject.Predmet.ProtustrankaFormatedOIB>
    <izvorni_sadrzaj>  REGIONALNA VELETRŽNICA BENKOVAC d.d. Benkovac, OIB 16205687638</izvorni_sadrzaj>
    <derivirana_varijabla naziv="DomainObject.Predmet.ProtustrankaFormatedOIB_1">  REGIONALNA VELETRŽNICA BENKOVAC d.d. Benkovac, OIB 16205687638</derivirana_varijabla>
  </DomainObject.Predmet.ProtustrankaFormatedOIB>
  <DomainObject.Predmet.ProtustrankaFormatedWithAdress>
    <izvorni_sadrzaj> REGIONALNA VELETRŽNICA BENKOVAC d.d. Benkovac, 23420 Benkovac</izvorni_sadrzaj>
    <derivirana_varijabla naziv="DomainObject.Predmet.ProtustrankaFormatedWithAdress_1"> REGIONALNA VELETRŽNICA BENKOVAC d.d. Benkovac, 23420 Benkovac</derivirana_varijabla>
  </DomainObject.Predmet.ProtustrankaFormatedWithAdress>
  <DomainObject.Predmet.ProtustrankaFormatedWithAdressOIB>
    <izvorni_sadrzaj> REGIONALNA VELETRŽNICA BENKOVAC d.d. Benkovac, OIB 16205687638, 23420 Benkovac</izvorni_sadrzaj>
    <derivirana_varijabla naziv="DomainObject.Predmet.ProtustrankaFormatedWithAdressOIB_1"> REGIONALNA VELETRŽNICA BENKOVAC d.d. Benkovac, OIB 16205687638, 23420 Benkovac</derivirana_varijabla>
  </DomainObject.Predmet.ProtustrankaFormatedWithAdressOIB>
  <DomainObject.Predmet.ProtustrankaWithAdress>
    <izvorni_sadrzaj>REGIONALNA VELETRŽNICA BENKOVAC d.d. Benkovac 23420 Benkovac</izvorni_sadrzaj>
    <derivirana_varijabla naziv="DomainObject.Predmet.ProtustrankaWithAdress_1">REGIONALNA VELETRŽNICA BENKOVAC d.d. Benkovac 23420 Benkovac</derivirana_varijabla>
  </DomainObject.Predmet.ProtustrankaWithAdress>
  <DomainObject.Predmet.ProtustrankaWithAdressOIB>
    <izvorni_sadrzaj>REGIONALNA VELETRŽNICA BENKOVAC d.d. Benkovac, OIB 16205687638, 23420 Benkovac</izvorni_sadrzaj>
    <derivirana_varijabla naziv="DomainObject.Predmet.ProtustrankaWithAdressOIB_1">REGIONALNA VELETRŽNICA BENKOVAC d.d. Benkovac, OIB 16205687638, 23420 Benkovac</derivirana_varijabla>
  </DomainObject.Predmet.ProtustrankaWithAdressOIB>
  <DomainObject.Predmet.ProtustrankaNazivFormated>
    <izvorni_sadrzaj>REGIONALNA VELETRŽNICA BENKOVAC d.d. Benkovac</izvorni_sadrzaj>
    <derivirana_varijabla naziv="DomainObject.Predmet.ProtustrankaNazivFormated_1">REGIONALNA VELETRŽNICA BENKOVAC d.d. Benkovac</derivirana_varijabla>
  </DomainObject.Predmet.ProtustrankaNazivFormated>
  <DomainObject.Predmet.ProtustrankaNazivFormatedOIB>
    <izvorni_sadrzaj>REGIONALNA VELETRŽNICA BENKOVAC d.d. Benkovac, OIB 16205687638</izvorni_sadrzaj>
    <derivirana_varijabla naziv="DomainObject.Predmet.ProtustrankaNazivFormatedOIB_1">REGIONALNA VELETRŽNICA BENKOVAC d.d. Benkovac, OIB 16205687638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UPRAVLJANJE DRŽAVNOM IMOVINOM Zagreb</izvorni_sadrzaj>
    <derivirana_varijabla naziv="DomainObject.Predmet.StrankaFormated_1">  AGENCIJA ZA UPRAVLJANJE DRŽAVNOM IMOVINOM Zagreb</derivirana_varijabla>
  </DomainObject.Predmet.StrankaFormated>
  <DomainObject.Predmet.StrankaFormatedOIB>
    <izvorni_sadrzaj>  AGENCIJA ZA UPRAVLJANJE DRŽAVNOM IMOVINOM Zagreb, OIB 75666130770</izvorni_sadrzaj>
    <derivirana_varijabla naziv="DomainObject.Predmet.StrankaFormatedOIB_1">  AGENCIJA ZA UPRAVLJANJE DRŽAVNOM IMOVINOM Zagreb, OIB 75666130770</derivirana_varijabla>
  </DomainObject.Predmet.StrankaFormatedOIB>
  <DomainObject.Predmet.StrankaFormatedWithAdress>
    <izvorni_sadrzaj> AGENCIJA ZA UPRAVLJANJE DRŽAVNOM IMOVINOM Zagreb, Ivana Lučića 6, 10000 Zagreb</izvorni_sadrzaj>
    <derivirana_varijabla naziv="DomainObject.Predmet.StrankaFormatedWithAdress_1"> AGENCIJA ZA UPRAVLJANJE DRŽAVNOM IMOVINOM Zagreb, Ivana Lučića 6, 10000 Zagreb</derivirana_varijabla>
  </DomainObject.Predmet.StrankaFormatedWithAdress>
  <DomainObject.Predmet.StrankaFormatedWithAdressOIB>
    <izvorni_sadrzaj> AGENCIJA ZA UPRAVLJANJE DRŽAVNOM IMOVINOM Zagreb, OIB 75666130770, Ivana Lučića 6, 10000 Zagreb</izvorni_sadrzaj>
    <derivirana_varijabla naziv="DomainObject.Predmet.StrankaFormatedWithAdressOIB_1"> AGENCIJA ZA UPRAVLJANJE DRŽAVNOM IMOVINOM Zagreb, OIB 75666130770, Ivana Lučića 6, 10000 Zagreb</derivirana_varijabla>
  </DomainObject.Predmet.StrankaFormatedWithAdressOIB>
  <DomainObject.Predmet.StrankaWithAdress>
    <izvorni_sadrzaj>AGENCIJA ZA UPRAVLJANJE DRŽAVNOM IMOVINOM Zagreb Ivana Lučića 6,10000 Zagreb</izvorni_sadrzaj>
    <derivirana_varijabla naziv="DomainObject.Predmet.StrankaWithAdress_1">AGENCIJA ZA UPRAVLJANJE DRŽAVNOM IMOVINOM Zagreb Ivana Lučića 6,10000 Zagreb</derivirana_varijabla>
  </DomainObject.Predmet.StrankaWithAdress>
  <DomainObject.Predmet.StrankaWithAdressOIB>
    <izvorni_sadrzaj>AGENCIJA ZA UPRAVLJANJE DRŽAVNOM IMOVINOM Zagreb, OIB 75666130770, Ivana Lučića 6,10000 Zagreb</izvorni_sadrzaj>
    <derivirana_varijabla naziv="DomainObject.Predmet.StrankaWithAdressOIB_1">AGENCIJA ZA UPRAVLJANJE DRŽAVNOM IMOVINOM Zagreb, OIB 75666130770, Ivana Lučića 6,10000 Zagreb</derivirana_varijabla>
  </DomainObject.Predmet.StrankaWithAdressOIB>
  <DomainObject.Predmet.StrankaNazivFormated>
    <izvorni_sadrzaj>AGENCIJA ZA UPRAVLJANJE DRŽAVNOM IMOVINOM Zagreb</izvorni_sadrzaj>
    <derivirana_varijabla naziv="DomainObject.Predmet.StrankaNazivFormated_1">AGENCIJA ZA UPRAVLJANJE DRŽAVNOM IMOVINOM Zagreb</derivirana_varijabla>
  </DomainObject.Predmet.StrankaNazivFormated>
  <DomainObject.Predmet.StrankaNazivFormatedOIB>
    <izvorni_sadrzaj>AGENCIJA ZA UPRAVLJANJE DRŽAVNOM IMOVINOM Zagreb, OIB 75666130770</izvorni_sadrzaj>
    <derivirana_varijabla naziv="DomainObject.Predmet.StrankaNazivFormatedOIB_1">AGENCIJA ZA UPRAVLJANJE DRŽAVNOM IMOVINOM Zagreb, OIB 75666130770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AGENCIJA ZA UPRAVLJANJE DRŽAVNOM IMOVINOM Zagreb</item>
    </izvorni_sadrzaj>
    <derivirana_varijabla naziv="DomainObject.Predmet.StrankaListFormated_1">
      <item>AGENCIJA ZA UPRAVLJANJE DRŽAVNOM IMOVINOM Zagreb</item>
    </derivirana_varijabla>
  </DomainObject.Predmet.StrankaListFormated>
  <DomainObject.Predmet.StrankaListFormatedOIB>
    <izvorni_sadrzaj>
      <item>AGENCIJA ZA UPRAVLJANJE DRŽAVNOM IMOVINOM Zagreb, OIB 75666130770</item>
    </izvorni_sadrzaj>
    <derivirana_varijabla naziv="DomainObject.Predmet.StrankaListFormatedOIB_1">
      <item>AGENCIJA ZA UPRAVLJANJE DRŽAVNOM IMOVINOM Zagreb, OIB 75666130770</item>
    </derivirana_varijabla>
  </DomainObject.Predmet.StrankaListFormatedOIB>
  <DomainObject.Predmet.StrankaListFormatedWithAdress>
    <izvorni_sadrzaj>
      <item>AGENCIJA ZA UPRAVLJANJE DRŽAVNOM IMOVINOM Zagreb, Ivana Lučića 6, 10000 Zagreb</item>
    </izvorni_sadrzaj>
    <derivirana_varijabla naziv="DomainObject.Predmet.StrankaListFormatedWithAdress_1">
      <item>AGENCIJA ZA UPRAVLJANJE DRŽAVNOM IMOVINOM Zagreb, Ivana Lučića 6, 10000 Zagreb</item>
    </derivirana_varijabla>
  </DomainObject.Predmet.StrankaListFormatedWithAdress>
  <DomainObject.Predmet.StrankaListFormatedWithAdressOIB>
    <izvorni_sadrzaj>
      <item>AGENCIJA ZA UPRAVLJANJE DRŽAVNOM IMOVINOM Zagreb, OIB 75666130770, Ivana Lučića 6, 10000 Zagreb</item>
    </izvorni_sadrzaj>
    <derivirana_varijabla naziv="DomainObject.Predmet.StrankaListFormatedWithAdressOIB_1">
      <item>AGENCIJA ZA UPRAVLJANJE DRŽAVNOM IMOVINOM Zagreb, OIB 75666130770, Ivana Lučića 6, 10000 Zagreb</item>
    </derivirana_varijabla>
  </DomainObject.Predmet.StrankaListFormatedWithAdressOIB>
  <DomainObject.Predmet.StrankaListNazivFormated>
    <izvorni_sadrzaj>
      <item>AGENCIJA ZA UPRAVLJANJE DRŽAVNOM IMOVINOM Zagreb</item>
    </izvorni_sadrzaj>
    <derivirana_varijabla naziv="DomainObject.Predmet.StrankaListNazivFormated_1">
      <item>AGENCIJA ZA UPRAVLJANJE DRŽAVNOM IMOVINOM Zagreb</item>
    </derivirana_varijabla>
  </DomainObject.Predmet.StrankaListNazivFormated>
  <DomainObject.Predmet.StrankaListNazivFormatedOIB>
    <izvorni_sadrzaj>
      <item>AGENCIJA ZA UPRAVLJANJE DRŽAVNOM IMOVINOM Zagreb, OIB 75666130770</item>
    </izvorni_sadrzaj>
    <derivirana_varijabla naziv="DomainObject.Predmet.StrankaListNazivFormatedOIB_1">
      <item>AGENCIJA ZA UPRAVLJANJE DRŽAVNOM IMOVINOM Zagreb, OIB 75666130770</item>
    </derivirana_varijabla>
  </DomainObject.Predmet.StrankaListNazivFormatedOIB>
  <DomainObject.Predmet.ProtuStrankaListFormated>
    <izvorni_sadrzaj>
      <item>REGIONALNA VELETRŽNICA BENKOVAC d.d. Benkovac</item>
    </izvorni_sadrzaj>
    <derivirana_varijabla naziv="DomainObject.Predmet.ProtuStrankaListFormated_1">
      <item>REGIONALNA VELETRŽNICA BENKOVAC d.d. Benkovac</item>
    </derivirana_varijabla>
  </DomainObject.Predmet.ProtuStrankaListFormated>
  <DomainObject.Predmet.ProtuStrankaListFormatedOIB>
    <izvorni_sadrzaj>
      <item>REGIONALNA VELETRŽNICA BENKOVAC d.d. Benkovac, OIB 16205687638</item>
    </izvorni_sadrzaj>
    <derivirana_varijabla naziv="DomainObject.Predmet.ProtuStrankaListFormatedOIB_1">
      <item>REGIONALNA VELETRŽNICA BENKOVAC d.d. Benkovac, OIB 16205687638</item>
    </derivirana_varijabla>
  </DomainObject.Predmet.ProtuStrankaListFormatedOIB>
  <DomainObject.Predmet.ProtuStrankaListFormatedWithAdress>
    <izvorni_sadrzaj>
      <item>REGIONALNA VELETRŽNICA BENKOVAC d.d. Benkovac, 23420 Benkovac</item>
    </izvorni_sadrzaj>
    <derivirana_varijabla naziv="DomainObject.Predmet.ProtuStrankaListFormatedWithAdress_1">
      <item>REGIONALNA VELETRŽNICA BENKOVAC d.d. Benkovac, 23420 Benkovac</item>
    </derivirana_varijabla>
  </DomainObject.Predmet.ProtuStrankaListFormatedWithAdress>
  <DomainObject.Predmet.ProtuStrankaListFormatedWithAdressOIB>
    <izvorni_sadrzaj>
      <item>REGIONALNA VELETRŽNICA BENKOVAC d.d. Benkovac, OIB 16205687638, 23420 Benkovac</item>
    </izvorni_sadrzaj>
    <derivirana_varijabla naziv="DomainObject.Predmet.ProtuStrankaListFormatedWithAdressOIB_1">
      <item>REGIONALNA VELETRŽNICA BENKOVAC d.d. Benkovac, OIB 16205687638, 23420 Benkovac</item>
    </derivirana_varijabla>
  </DomainObject.Predmet.ProtuStrankaListFormatedWithAdressOIB>
  <DomainObject.Predmet.ProtuStrankaListNazivFormated>
    <izvorni_sadrzaj>
      <item>REGIONALNA VELETRŽNICA BENKOVAC d.d. Benkovac</item>
    </izvorni_sadrzaj>
    <derivirana_varijabla naziv="DomainObject.Predmet.ProtuStrankaListNazivFormated_1">
      <item>REGIONALNA VELETRŽNICA BENKOVAC d.d. Benkovac</item>
    </derivirana_varijabla>
  </DomainObject.Predmet.ProtuStrankaListNazivFormated>
  <DomainObject.Predmet.ProtuStrankaListNazivFormatedOIB>
    <izvorni_sadrzaj>
      <item>REGIONALNA VELETRŽNICA BENKOVAC d.d. Benkovac, OIB 16205687638</item>
    </izvorni_sadrzaj>
    <derivirana_varijabla naziv="DomainObject.Predmet.ProtuStrankaListNazivFormatedOIB_1">
      <item>REGIONALNA VELETRŽNICA BENKOVAC d.d. Benkovac, OIB 16205687638</item>
    </derivirana_varijabla>
  </DomainObject.Predmet.ProtuStrankaListNazivFormatedOIB>
  <DomainObject.Predmet.OstaliListFormated>
    <izvorni_sadrzaj>
      <item>Edvin Šimunov</item>
      <item>Ante Poljak</item>
      <item>Croatia osiguranje d.d. Zagreb, Filijala Zadar</item>
    </izvorni_sadrzaj>
    <derivirana_varijabla naziv="DomainObject.Predmet.OstaliListFormated_1">
      <item>Edvin Šimunov</item>
      <item>Ante Poljak</item>
      <item>Croatia osiguranje d.d. Zagreb, Filijala Zadar</item>
    </derivirana_varijabla>
  </DomainObject.Predmet.OstaliListFormated>
  <DomainObject.Predmet.OstaliListFormatedOIB>
    <izvorni_sadrzaj>
      <item>Edvin Šimunov, OIB 68167380523</item>
      <item>Ante Poljak, OIB 30653663301</item>
      <item>Croatia osiguranje d.d. Zagreb, Filijala Zadar, OIB </item>
    </izvorni_sadrzaj>
    <derivirana_varijabla naziv="DomainObject.Predmet.OstaliListFormatedOIB_1">
      <item>Edvin Šimunov, OIB 68167380523</item>
      <item>Ante Poljak, OIB 30653663301</item>
      <item>Croatia osiguranje d.d. Zagreb, Filijala Zadar, OIB </item>
    </derivirana_varijabla>
  </DomainObject.Predmet.OstaliListFormatedOIB>
  <DomainObject.Predmet.OstaliListFormatedWithAdress>
    <izvorni_sadrzaj>
      <item>Edvin Šimunov</item>
      <item>Ante Poljak</item>
      <item>Croatia osiguranje d.d. Zagreb, Filijala Zadar, Obala kneza Branimira 20, 23000 Zadar</item>
    </izvorni_sadrzaj>
    <derivirana_varijabla naziv="DomainObject.Predmet.OstaliListFormatedWithAdress_1">
      <item>Edvin Šimunov</item>
      <item>Ante Poljak</item>
      <item>Croatia osiguranje d.d. Zagreb, Filijala Zadar, Obala kneza Branimira 20, 23000 Zadar</item>
    </derivirana_varijabla>
  </DomainObject.Predmet.OstaliListFormatedWithAdress>
  <DomainObject.Predmet.OstaliListFormatedWithAdressOIB>
    <izvorni_sadrzaj>
      <item>Edvin Šimunov, OIB 68167380523</item>
      <item>Ante Poljak, OIB 30653663301</item>
      <item>Croatia osiguranje d.d. Zagreb, Filijala Zadar, OIB , Obala kneza Branimira 20, 23000 Zadar</item>
    </izvorni_sadrzaj>
    <derivirana_varijabla naziv="DomainObject.Predmet.OstaliListFormatedWithAdressOIB_1">
      <item>Edvin Šimunov, OIB 68167380523</item>
      <item>Ante Poljak, OIB 30653663301</item>
      <item>Croatia osiguranje d.d. Zagreb, Filijala Zadar, OIB , Obala kneza Branimira 20, 23000 Zadar</item>
    </derivirana_varijabla>
  </DomainObject.Predmet.OstaliListFormatedWithAdressOIB>
  <DomainObject.Predmet.OstaliListNazivFormated>
    <izvorni_sadrzaj>
      <item>Edvin Šimunov</item>
      <item>Ante Poljak</item>
      <item>Croatia osiguranje d.d. Zagreb, Filijala Zadar</item>
    </izvorni_sadrzaj>
    <derivirana_varijabla naziv="DomainObject.Predmet.OstaliListNazivFormated_1">
      <item>Edvin Šimunov</item>
      <item>Ante Poljak</item>
      <item>Croatia osiguranje d.d. Zagreb, Filijala Zadar</item>
    </derivirana_varijabla>
  </DomainObject.Predmet.OstaliListNazivFormated>
  <DomainObject.Predmet.OstaliListNazivFormatedOIB>
    <izvorni_sadrzaj>
      <item>Edvin Šimunov, OIB 68167380523</item>
      <item>Ante Poljak, OIB 30653663301</item>
      <item>Croatia osiguranje d.d. Zagreb, Filijala Zadar, OIB </item>
    </izvorni_sadrzaj>
    <derivirana_varijabla naziv="DomainObject.Predmet.OstaliListNazivFormatedOIB_1">
      <item>Edvin Šimunov, OIB 68167380523</item>
      <item>Ante Poljak, OIB 30653663301</item>
      <item>Croatia osiguranje d.d. Zagreb, Filijala Zadar,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UPRAVLJANJE DRŽAVNOM IMOVINOM Zagreb</izvorni_sadrzaj>
    <derivirana_varijabla naziv="DomainObject.Predmet.StrankaIDrugi_1">AGENCIJA ZA UPRAVLJANJE DRŽAVNOM IMOVINOM Zagreb</derivirana_varijabla>
  </DomainObject.Predmet.StrankaIDrugi>
  <DomainObject.Predmet.ProtustrankaIDrugi>
    <izvorni_sadrzaj>REGIONALNA VELETRŽNICA BENKOVAC d.d. Benkovac</izvorni_sadrzaj>
    <derivirana_varijabla naziv="DomainObject.Predmet.ProtustrankaIDrugi_1">REGIONALNA VELETRŽNICA BENKOVAC d.d. Benkovac</derivirana_varijabla>
  </DomainObject.Predmet.ProtustrankaIDrugi>
  <DomainObject.Predmet.StrankaIDrugiAdressOIB>
    <izvorni_sadrzaj>AGENCIJA ZA UPRAVLJANJE DRŽAVNOM IMOVINOM Zagreb, OIB 75666130770, Ivana Lučića 6, 10000 Zagreb</izvorni_sadrzaj>
    <derivirana_varijabla naziv="DomainObject.Predmet.StrankaIDrugiAdressOIB_1">AGENCIJA ZA UPRAVLJANJE DRŽAVNOM IMOVINOM Zagreb, OIB 75666130770, Ivana Lučića 6, 10000 Zagreb</derivirana_varijabla>
  </DomainObject.Predmet.StrankaIDrugiAdressOIB>
  <DomainObject.Predmet.ProtustrankaIDrugiAdressOIB>
    <izvorni_sadrzaj>REGIONALNA VELETRŽNICA BENKOVAC d.d. Benkovac, OIB 16205687638, 23420 Benkovac</izvorni_sadrzaj>
    <derivirana_varijabla naziv="DomainObject.Predmet.ProtustrankaIDrugiAdressOIB_1">REGIONALNA VELETRŽNICA BENKOVAC d.d. Benkovac, OIB 16205687638,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REGIONALNA VELETRŽNICA BENKOVAC d.d. Benkovac</item>
      <item>AGENCIJA ZA UPRAVLJANJE DRŽAVNOM IMOVINOM Zagreb</item>
      <item>Edvin Šimunov</item>
      <item>Ante Poljak</item>
      <item>Croatia osiguranje d.d. Zagreb, Filijala Zadar</item>
    </izvorni_sadrzaj>
    <derivirana_varijabla naziv="DomainObject.Predmet.SudioniciListNaziv_1">
      <item>REGIONALNA VELETRŽNICA BENKOVAC d.d. Benkovac</item>
      <item>AGENCIJA ZA UPRAVLJANJE DRŽAVNOM IMOVINOM Zagreb</item>
      <item>Edvin Šimunov</item>
      <item>Ante Poljak</item>
      <item>Croatia osiguranje d.d. Zagreb, Filijala Zadar</item>
    </derivirana_varijabla>
  </DomainObject.Predmet.SudioniciListNaziv>
  <DomainObject.Predmet.SudioniciListAdressOIB>
    <izvorni_sadrzaj>
      <item>REGIONALNA VELETRŽNICA BENKOVAC d.d. Benkovac, OIB 16205687638, 23420 Benkovac</item>
      <item>AGENCIJA ZA UPRAVLJANJE DRŽAVNOM IMOVINOM Zagreb, OIB 75666130770, Ivana Lučića 6,10000 Zagreb</item>
      <item>Edvin Šimunov, OIB 68167380523</item>
      <item>Ante Poljak, OIB 30653663301</item>
      <item>Croatia osiguranje d.d. Zagreb, Filijala Zadar, OIB , Obala kneza Branimira 20,23000 Zadar</item>
    </izvorni_sadrzaj>
    <derivirana_varijabla naziv="DomainObject.Predmet.SudioniciListAdressOIB_1">
      <item>REGIONALNA VELETRŽNICA BENKOVAC d.d. Benkovac, OIB 16205687638, 23420 Benkovac</item>
      <item>AGENCIJA ZA UPRAVLJANJE DRŽAVNOM IMOVINOM Zagreb, OIB 75666130770, Ivana Lučića 6,10000 Zagreb</item>
      <item>Edvin Šimunov, OIB 68167380523</item>
      <item>Ante Poljak, OIB 30653663301</item>
      <item>Croatia osiguranje d.d. Zagreb, Filijala Zadar, OIB , Obala kneza Branimira 20,23000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16205687638</item>
      <item>, OIB 75666130770</item>
      <item>, OIB 68167380523</item>
      <item>, OIB 30653663301</item>
      <item>, OIB </item>
    </izvorni_sadrzaj>
    <derivirana_varijabla naziv="DomainObject.Predmet.SudioniciListNazivOIB_1">
      <item>, OIB 16205687638</item>
      <item>, OIB 75666130770</item>
      <item>, OIB 68167380523</item>
      <item>, OIB 30653663301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D75D2A-15A6-46BF-BB8C-7F4DC61673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191</properties:Words>
  <properties:Characters>896</properties:Characters>
  <properties:Lines>50</properties:Lines>
  <properties:Paragraphs>23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2015-11-22T09:50:00Z</dcterms:created>
  <dc:creator>Ardena Bajlo</dc:creator>
  <cp:lastModifiedBy>Merlina Klišmanić</cp:lastModifiedBy>
  <cp:lastPrinted>2015-11-23T07:46:00Z</cp:lastPrinted>
  <dcterms:modified xmlns:xsi="http://www.w3.org/2001/XMLSchema-instance" xsi:type="dcterms:W3CDTF">2015-11-23T09:05:00Z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