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ef04" w14:paraId="cf9ef04" w:rsidRDefault="005E01CE" w:rsidP="005E01CE" w:rsidR="005E01CE" w:rsidRPr="00F424EA">
      <w:pPr>
        <w:jc w:val="both"/>
        <w15:collapsed w:val="false"/>
        <w:rPr>
          <w:color w:val="FF0000"/>
        </w:rPr>
      </w:pPr>
      <w:bookmarkStart w:name="_GoBack" w:id="0"/>
      <w:bookmarkEnd w:id="0"/>
      <w:r w:rsidRPr="00F424EA">
        <w:rPr>
          <w:color w:val="FF0000"/>
        </w:rPr>
        <w:t xml:space="preserve">                  </w:t>
      </w:r>
      <w:r w:rsidRPr="00F424EA">
        <w:rPr>
          <w:noProof/>
          <w:color w:val="FF0000"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4EA">
        <w:rPr>
          <w:color w:val="FF0000"/>
        </w:rPr>
        <w:t xml:space="preserve">                                                                </w:t>
      </w:r>
    </w:p>
    <w:p w:rsidRDefault="005E01CE" w:rsidP="005E01CE" w:rsidR="005E01CE" w:rsidRPr="00F424EA">
      <w:r w:rsidRPr="00F424EA">
        <w:rPr>
          <w:color w:val="FF0000"/>
        </w:rPr>
        <w:t xml:space="preserve">   </w:t>
      </w:r>
      <w:r w:rsidRPr="00F424EA">
        <w:t>REPUBLIKA HRVATSKA</w:t>
      </w:r>
    </w:p>
    <w:p w:rsidRDefault="005E01CE" w:rsidP="005E01CE" w:rsidR="005E01CE" w:rsidRPr="00F424EA">
      <w:r w:rsidRPr="00F424EA">
        <w:t xml:space="preserve">TRGOVAČKI SUD U PAZINU </w:t>
      </w:r>
      <w:r w:rsidRPr="00F424EA">
        <w:tab/>
      </w:r>
      <w:r w:rsidRPr="00F424EA">
        <w:tab/>
      </w:r>
      <w:r w:rsidRPr="00F424EA">
        <w:tab/>
      </w:r>
      <w:r w:rsidRPr="00F424EA">
        <w:tab/>
      </w:r>
      <w:r w:rsidRPr="00F424EA">
        <w:tab/>
        <w:t xml:space="preserve">        </w:t>
      </w:r>
      <w:r w:rsidR="00970AE3" w:rsidRPr="00F424EA">
        <w:t>1</w:t>
      </w:r>
      <w:r w:rsidRPr="00F424EA">
        <w:t xml:space="preserve"> St-</w:t>
      </w:r>
      <w:r w:rsidR="0088249F" w:rsidRPr="00F424EA">
        <w:t>990</w:t>
      </w:r>
      <w:r w:rsidRPr="00F424EA">
        <w:t>/1</w:t>
      </w:r>
      <w:r w:rsidR="0088249F" w:rsidRPr="00F424EA">
        <w:t>6</w:t>
      </w:r>
      <w:r w:rsidRPr="00F424EA">
        <w:t>-</w:t>
      </w:r>
      <w:r w:rsidR="00B46FFC">
        <w:t>101</w:t>
      </w:r>
    </w:p>
    <w:p w:rsidRDefault="00D550F2" w:rsidP="005E01CE" w:rsidR="005E01CE" w:rsidRPr="00F424EA">
      <w:pPr>
        <w:jc w:val="both"/>
      </w:pPr>
      <w:r w:rsidRPr="00F424EA">
        <w:t xml:space="preserve">       52000</w:t>
      </w:r>
      <w:r w:rsidR="005E01CE" w:rsidRPr="00F424EA">
        <w:t xml:space="preserve"> Pazin, Dršćevka 1</w:t>
      </w:r>
      <w:r w:rsidR="005E01CE" w:rsidRPr="00F424EA">
        <w:tab/>
      </w:r>
      <w:r w:rsidR="005E01CE" w:rsidRPr="00F424EA">
        <w:tab/>
      </w:r>
      <w:r w:rsidR="005E01CE" w:rsidRPr="00F424EA">
        <w:tab/>
      </w:r>
      <w:r w:rsidR="005E01CE" w:rsidRPr="00F424EA">
        <w:tab/>
      </w:r>
      <w:r w:rsidR="005E01CE" w:rsidRPr="00F424EA">
        <w:tab/>
      </w:r>
      <w:r w:rsidR="005E01CE" w:rsidRPr="00F424EA">
        <w:tab/>
      </w:r>
      <w:r w:rsidR="005E01CE" w:rsidRPr="00F424EA">
        <w:tab/>
      </w:r>
    </w:p>
    <w:p w:rsidRDefault="005E01CE" w:rsidP="005E01CE" w:rsidR="005E01CE"/>
    <w:p w:rsidRDefault="000F5477" w:rsidP="005E01CE" w:rsidR="000F5477" w:rsidRPr="00F424EA"/>
    <w:p w:rsidRDefault="005E01CE" w:rsidP="005E01CE" w:rsidR="005E01CE" w:rsidRPr="00F424EA">
      <w:pPr>
        <w:jc w:val="center"/>
      </w:pPr>
      <w:r w:rsidRPr="00F424EA">
        <w:t>R E P U B L I K A  H R V A T S K A</w:t>
      </w:r>
    </w:p>
    <w:p w:rsidRDefault="005E01CE" w:rsidP="005E01CE" w:rsidR="005E01CE" w:rsidRPr="00F424EA">
      <w:pPr>
        <w:jc w:val="center"/>
      </w:pPr>
    </w:p>
    <w:p w:rsidRDefault="005E01CE" w:rsidP="005E01CE" w:rsidR="005E01CE" w:rsidRPr="00F424EA">
      <w:pPr>
        <w:jc w:val="center"/>
      </w:pPr>
      <w:r w:rsidRPr="00F424EA">
        <w:t>R J E Š E N J E</w:t>
      </w:r>
    </w:p>
    <w:p w:rsidRDefault="005E01CE" w:rsidP="005E01CE" w:rsidR="005E01CE" w:rsidRPr="00F424EA">
      <w:pPr>
        <w:jc w:val="center"/>
      </w:pPr>
    </w:p>
    <w:p w:rsidRDefault="002F142F" w:rsidP="002F142F" w:rsidR="002F142F" w:rsidRPr="00F424EA">
      <w:pPr>
        <w:ind w:firstLine="708"/>
        <w:jc w:val="both"/>
      </w:pPr>
      <w:r w:rsidRPr="00F424EA">
        <w:t xml:space="preserve">Trgovački sud u Pazinu, po stečajnom sucu </w:t>
      </w:r>
      <w:r w:rsidR="00E81947" w:rsidRPr="00F424EA">
        <w:t>Damiru Rabaru</w:t>
      </w:r>
      <w:r w:rsidRPr="00F424EA">
        <w:t xml:space="preserve">, u stečajnom postupku nad stečajnim dužnikom </w:t>
      </w:r>
      <w:r w:rsidR="004713DA" w:rsidRPr="00F424EA">
        <w:t>Stečajna masa iza OPUS MIXTUM d.o.o. u stečaju, Pula, Koparska 37, OIB: 85958856370,</w:t>
      </w:r>
      <w:r w:rsidRPr="00F424EA">
        <w:rPr>
          <w:color w:val="FF0000"/>
        </w:rPr>
        <w:t xml:space="preserve"> </w:t>
      </w:r>
      <w:r w:rsidRPr="00F424EA">
        <w:t xml:space="preserve">kojeg zastupa stečajni upravitelj </w:t>
      </w:r>
      <w:r w:rsidR="00E81947" w:rsidRPr="00F424EA">
        <w:t>Damir Majstorović</w:t>
      </w:r>
      <w:r w:rsidRPr="00F424EA">
        <w:t xml:space="preserve">, Pula, </w:t>
      </w:r>
      <w:r w:rsidR="00E81947" w:rsidRPr="00F424EA">
        <w:t xml:space="preserve">Koparska </w:t>
      </w:r>
      <w:r w:rsidR="00BF27A7" w:rsidRPr="00F424EA">
        <w:t>37, OIB: 49931983367</w:t>
      </w:r>
      <w:r w:rsidRPr="00F424EA">
        <w:t xml:space="preserve">, </w:t>
      </w:r>
      <w:r w:rsidR="00B46FFC">
        <w:t>4. svibnja</w:t>
      </w:r>
      <w:r w:rsidR="0088249F" w:rsidRPr="00F424EA">
        <w:t xml:space="preserve"> </w:t>
      </w:r>
      <w:r w:rsidRPr="00F424EA">
        <w:t>201</w:t>
      </w:r>
      <w:r w:rsidR="0088249F" w:rsidRPr="00F424EA">
        <w:t>8</w:t>
      </w:r>
      <w:r w:rsidRPr="00F424EA">
        <w:t xml:space="preserve">. </w:t>
      </w:r>
    </w:p>
    <w:p w:rsidRDefault="005E01CE" w:rsidP="005E01CE" w:rsidR="005E01CE" w:rsidRPr="00F424EA">
      <w:pPr>
        <w:jc w:val="center"/>
        <w:rPr>
          <w:color w:val="FF0000"/>
        </w:rPr>
      </w:pPr>
    </w:p>
    <w:p w:rsidRDefault="005E01CE" w:rsidP="005E01CE" w:rsidR="005E01CE" w:rsidRPr="00F424EA">
      <w:pPr>
        <w:jc w:val="center"/>
      </w:pPr>
      <w:r w:rsidRPr="00F424EA">
        <w:t>r i j e š i o  j e</w:t>
      </w:r>
    </w:p>
    <w:p w:rsidRDefault="005E01CE" w:rsidP="005E01CE" w:rsidR="005E01CE" w:rsidRPr="00F424EA"/>
    <w:p w:rsidRDefault="005E01CE" w:rsidP="00D6447E" w:rsidR="00D6447E" w:rsidRPr="00F424EA">
      <w:pPr>
        <w:jc w:val="both"/>
        <w:rPr>
          <w:lang w:eastAsia="hr-HR"/>
        </w:rPr>
      </w:pPr>
      <w:r w:rsidRPr="00F424EA">
        <w:tab/>
        <w:t>I.</w:t>
      </w:r>
      <w:r w:rsidRPr="00F424EA">
        <w:tab/>
        <w:t xml:space="preserve">Iz iznosa kupovnine od </w:t>
      </w:r>
      <w:r w:rsidR="004713DA" w:rsidRPr="00F424EA">
        <w:rPr>
          <w:bCs/>
        </w:rPr>
        <w:t>1.778.304,79</w:t>
      </w:r>
      <w:r w:rsidR="004713DA" w:rsidRPr="00F424EA">
        <w:t xml:space="preserve"> kn</w:t>
      </w:r>
      <w:r w:rsidRPr="00F424EA">
        <w:t>, ostvarenog prodajom nekretnin</w:t>
      </w:r>
      <w:r w:rsidR="002F142F" w:rsidRPr="00F424EA">
        <w:t xml:space="preserve">a stečajnog dužnika </w:t>
      </w:r>
      <w:r w:rsidR="00427D04" w:rsidRPr="00F424EA">
        <w:t>označene kao</w:t>
      </w:r>
      <w:r w:rsidR="00D6447E" w:rsidRPr="00F424EA">
        <w:t xml:space="preserve"> k.č.br </w:t>
      </w:r>
      <w:hyperlink r:id="rId10" w:history="true">
        <w:r w:rsidR="00D6447E" w:rsidRPr="00F424EA">
          <w:rPr>
            <w:rStyle w:val="Hiperveza"/>
            <w:bCs/>
            <w:color w:val="auto"/>
            <w:u w:val="none"/>
          </w:rPr>
          <w:t>709/3</w:t>
        </w:r>
      </w:hyperlink>
      <w:r w:rsidR="00D6447E" w:rsidRPr="00F424EA">
        <w:t xml:space="preserve">, upisana u z.k.ul. </w:t>
      </w:r>
      <w:r w:rsidR="00D6447E" w:rsidRPr="00F424EA">
        <w:rPr>
          <w:bCs/>
          <w:lang w:eastAsia="hr-HR"/>
        </w:rPr>
        <w:t>3742</w:t>
      </w:r>
      <w:r w:rsidR="00D6447E" w:rsidRPr="00F424EA">
        <w:t xml:space="preserve">, k.o. Medulin, u naravi </w:t>
      </w:r>
      <w:r w:rsidR="00D6447E" w:rsidRPr="00F424EA">
        <w:rPr>
          <w:bCs/>
        </w:rPr>
        <w:t>obiteljska stambena zgrada, dvorište,</w:t>
      </w:r>
      <w:r w:rsidR="00D6447E" w:rsidRPr="00F424EA">
        <w:rPr>
          <w:rFonts w:eastAsiaTheme="minorHAnsi"/>
        </w:rPr>
        <w:t xml:space="preserve"> koja se sastoji od sljedećih suvlasničkih dijelova</w:t>
      </w:r>
      <w:r w:rsidR="00D6447E" w:rsidRPr="00F424EA">
        <w:t xml:space="preserve">:  </w:t>
      </w:r>
    </w:p>
    <w:p w:rsidRDefault="00D6447E" w:rsidP="00D6447E" w:rsidR="00D6447E" w:rsidRPr="00F424EA">
      <w:pPr>
        <w:jc w:val="both"/>
        <w:rPr>
          <w:rFonts w:eastAsiaTheme="minorHAnsi"/>
        </w:rPr>
      </w:pPr>
      <w:r w:rsidRPr="00F424EA">
        <w:rPr>
          <w:rFonts w:eastAsiaTheme="minorHAnsi"/>
        </w:rPr>
        <w:t xml:space="preserve"> </w:t>
      </w:r>
    </w:p>
    <w:p w:rsidRDefault="00D6447E" w:rsidP="00D6447E" w:rsidR="00D6447E" w:rsidRPr="00F424EA">
      <w:pPr>
        <w:pStyle w:val="Odlomakpopisa"/>
        <w:numPr>
          <w:ilvl w:val="0"/>
          <w:numId w:val="4"/>
        </w:numPr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F424EA">
        <w:rPr>
          <w:rFonts w:cs="Times New Roman" w:hAnsi="Times New Roman" w:ascii="Times New Roman"/>
          <w:sz w:val="24"/>
          <w:szCs w:val="24"/>
        </w:rPr>
        <w:t>12. Suvlasnički dio: 2097/10000 ETAŽNO VLASNIŠTVO (E-12) s kojim je neodvojivo povezano pravo vlasništva sa stanom smještenim u dijelu prizemlja zgrade u Planu posebnih dijelova oznake "C" površine 91,57 m2, a sastoji se od: hodnika, kuhinje, blagovaonice, dnevnog boravka, dvije spavaće sobe, kupaonice i terase, kojem posebnom dijelu pripada sporedni dio, kućni vrt, u Planu posebnih dijelova oznake "58", površine 15,58 m2. Na planu je posebni dio označen plavom bojom,</w:t>
      </w:r>
    </w:p>
    <w:p w:rsidRDefault="00086CFE" w:rsidP="00086CFE" w:rsidR="00086CFE" w:rsidRPr="009F0B73">
      <w:pPr>
        <w:pStyle w:val="Odlomakpopisa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9F0B73">
        <w:rPr>
          <w:rFonts w:cs="Times New Roman" w:hAnsi="Times New Roman" w:ascii="Times New Roman"/>
          <w:sz w:val="24"/>
          <w:szCs w:val="24"/>
        </w:rPr>
        <w:t xml:space="preserve">kao predmeta prodaje (identifikator predmeta prodaje </w:t>
      </w:r>
      <w:r w:rsidR="009F0B73" w:rsidRPr="009F0B73">
        <w:rPr>
          <w:rFonts w:cs="Times New Roman" w:hAnsi="Times New Roman" w:ascii="Times New Roman"/>
          <w:sz w:val="24"/>
          <w:szCs w:val="24"/>
        </w:rPr>
        <w:t>3226</w:t>
      </w:r>
      <w:r w:rsidRPr="009F0B73">
        <w:rPr>
          <w:rFonts w:cs="Times New Roman" w:hAnsi="Times New Roman" w:ascii="Times New Roman"/>
          <w:sz w:val="24"/>
          <w:szCs w:val="24"/>
        </w:rPr>
        <w:t>),</w:t>
      </w:r>
    </w:p>
    <w:p w:rsidRDefault="00086CFE" w:rsidP="00086CFE" w:rsidR="00086CFE" w:rsidRPr="00F424EA">
      <w:pPr>
        <w:pStyle w:val="Odlomakpopis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D6447E" w:rsidP="00086CFE" w:rsidR="00D6447E" w:rsidRPr="00F424EA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424EA">
        <w:rPr>
          <w:rFonts w:cs="Times New Roman" w:hAnsi="Times New Roman" w:ascii="Times New Roman"/>
          <w:sz w:val="24"/>
          <w:szCs w:val="24"/>
        </w:rPr>
        <w:t>13. Suvlasnički dio: 1424/10000 ETAŽNO VLASNIŠTVO (E-13) s kojim je neodvojivo povezano pravo vlasništva sa stanom smještenim u dijelu I kata zgrade u Planu posebnih dijelova oznake "D" površine 72,73 m2, a sastoji se od: hodnika, kuhinje, blagovaonice, dnevne sobe,spavaće sobe, kupaonice i dvije terase. Na planu je posebni dio označen ljubičastom bojom.</w:t>
      </w:r>
    </w:p>
    <w:p w:rsidRDefault="00086CFE" w:rsidP="00086CFE" w:rsidR="00086CFE" w:rsidRPr="009F0B73">
      <w:pPr>
        <w:pStyle w:val="Odlomakpopisa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9F0B73">
        <w:rPr>
          <w:rFonts w:cs="Times New Roman" w:hAnsi="Times New Roman" w:ascii="Times New Roman"/>
          <w:sz w:val="24"/>
          <w:szCs w:val="24"/>
        </w:rPr>
        <w:t xml:space="preserve">kao predmeta prodaje (identifikator predmeta prodaje </w:t>
      </w:r>
      <w:r w:rsidR="009F0B73" w:rsidRPr="009F0B73">
        <w:rPr>
          <w:rFonts w:cs="Times New Roman" w:hAnsi="Times New Roman" w:ascii="Times New Roman"/>
          <w:sz w:val="24"/>
          <w:szCs w:val="24"/>
        </w:rPr>
        <w:t>3227</w:t>
      </w:r>
      <w:r w:rsidRPr="009F0B73">
        <w:rPr>
          <w:rFonts w:cs="Times New Roman" w:hAnsi="Times New Roman" w:ascii="Times New Roman"/>
          <w:sz w:val="24"/>
          <w:szCs w:val="24"/>
        </w:rPr>
        <w:t>),</w:t>
      </w:r>
    </w:p>
    <w:p w:rsidRDefault="00086CFE" w:rsidP="00086CFE" w:rsidR="00086CFE" w:rsidRPr="00F424EA">
      <w:pPr>
        <w:pStyle w:val="Odlomakpopis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D6447E" w:rsidP="00D6447E" w:rsidR="00086CFE" w:rsidRPr="00F424EA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424EA">
        <w:rPr>
          <w:rFonts w:cs="Times New Roman" w:hAnsi="Times New Roman" w:ascii="Times New Roman"/>
          <w:sz w:val="24"/>
          <w:szCs w:val="24"/>
        </w:rPr>
        <w:t>15. Suvlasnički dio: 917/10000 ETAŽNO VLASNIŠTVO (E-15) s kojim je neodvojivo povezano pravo vlasništva sa stanom smještenim u dijelu I kata zgrade u Planu posebnih dijelova oznake "F" površine 46,86 m2, a sastoji se od: hodnika, kuhinje, blagovaonice, dnevnog boravka, spavaće sobe, kupaonice i terase. Na planu je posebni dio označen zelenom bojom</w:t>
      </w:r>
      <w:r w:rsidR="00086CFE" w:rsidRPr="00F424EA">
        <w:rPr>
          <w:rFonts w:cs="Times New Roman" w:hAnsi="Times New Roman" w:ascii="Times New Roman"/>
          <w:sz w:val="24"/>
          <w:szCs w:val="24"/>
        </w:rPr>
        <w:t>,</w:t>
      </w:r>
    </w:p>
    <w:p w:rsidRDefault="00086CFE" w:rsidP="00086CFE" w:rsidR="00086CFE" w:rsidRPr="002954A4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954A4">
        <w:rPr>
          <w:rFonts w:cs="Times New Roman" w:hAnsi="Times New Roman" w:ascii="Times New Roman"/>
          <w:sz w:val="24"/>
          <w:szCs w:val="24"/>
        </w:rPr>
        <w:t xml:space="preserve">kao predmeta prodaje (identifikator predmeta prodaje </w:t>
      </w:r>
      <w:r w:rsidR="002954A4" w:rsidRPr="002954A4">
        <w:rPr>
          <w:rFonts w:cs="Times New Roman" w:hAnsi="Times New Roman" w:ascii="Times New Roman"/>
          <w:sz w:val="24"/>
          <w:szCs w:val="24"/>
        </w:rPr>
        <w:t>3228</w:t>
      </w:r>
      <w:r w:rsidRPr="002954A4">
        <w:rPr>
          <w:rFonts w:cs="Times New Roman" w:hAnsi="Times New Roman" w:ascii="Times New Roman"/>
          <w:sz w:val="24"/>
          <w:szCs w:val="24"/>
        </w:rPr>
        <w:t>),</w:t>
      </w:r>
    </w:p>
    <w:p w:rsidRDefault="00D6447E" w:rsidP="00086CFE" w:rsidR="00D6447E" w:rsidRPr="00F424EA">
      <w:pPr>
        <w:pStyle w:val="Odlomakpopisa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F424E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447E" w:rsidP="00D6447E" w:rsidR="00D6447E" w:rsidRPr="00F424EA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424EA">
        <w:rPr>
          <w:rFonts w:cs="Times New Roman" w:hAnsi="Times New Roman" w:ascii="Times New Roman"/>
          <w:sz w:val="24"/>
          <w:szCs w:val="24"/>
        </w:rPr>
        <w:lastRenderedPageBreak/>
        <w:t>17. Suvlasnički dio: 1635/10000 ETAŽNO VLASNIŠTVO (E-17) s kojim je neodvojivo povezano pravo vlasništva sa stanom smještenim u dijelu II kata zgrade u Planu posebnih dijelova oznake "H" površine 79,82 m2, a sastoji se od: hodnika, kuhinje, blagovaonice, dnevnog boravka, dvije spavaće sobe, kupaonice i dvije lođe, kojem posebnom dijelu pripada sporedni dio, ostava, u Planu posebnih dijelova oznake "47", površine 3,69 m2. Na planu je p</w:t>
      </w:r>
      <w:r w:rsidR="006D1367">
        <w:rPr>
          <w:rFonts w:cs="Times New Roman" w:hAnsi="Times New Roman" w:ascii="Times New Roman"/>
          <w:sz w:val="24"/>
          <w:szCs w:val="24"/>
        </w:rPr>
        <w:t>osebni dio označen sivom bojom,</w:t>
      </w:r>
    </w:p>
    <w:p w:rsidRDefault="00086CFE" w:rsidP="00086CFE" w:rsidR="00086CFE" w:rsidRPr="006D1367">
      <w:pPr>
        <w:pStyle w:val="Odlomakpopisa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6D1367">
        <w:rPr>
          <w:rFonts w:cs="Times New Roman" w:hAnsi="Times New Roman" w:ascii="Times New Roman"/>
          <w:sz w:val="24"/>
          <w:szCs w:val="24"/>
        </w:rPr>
        <w:t xml:space="preserve">kao predmeta prodaje (identifikator predmeta prodaje </w:t>
      </w:r>
      <w:r w:rsidR="006D1367" w:rsidRPr="006D1367">
        <w:rPr>
          <w:rFonts w:cs="Times New Roman" w:hAnsi="Times New Roman" w:ascii="Times New Roman"/>
          <w:sz w:val="24"/>
          <w:szCs w:val="24"/>
        </w:rPr>
        <w:t>3229</w:t>
      </w:r>
      <w:r w:rsidRPr="006D1367">
        <w:rPr>
          <w:rFonts w:cs="Times New Roman" w:hAnsi="Times New Roman" w:ascii="Times New Roman"/>
          <w:sz w:val="24"/>
          <w:szCs w:val="24"/>
        </w:rPr>
        <w:t>),</w:t>
      </w:r>
    </w:p>
    <w:p w:rsidRDefault="00086CFE" w:rsidP="00086CFE" w:rsidR="00086CFE" w:rsidRPr="00F424EA">
      <w:pPr>
        <w:pStyle w:val="Odlomakpopis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D6447E" w:rsidP="005E01CE" w:rsidR="00086CFE" w:rsidRPr="00F424EA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F424EA">
        <w:rPr>
          <w:rFonts w:cs="Times New Roman" w:hAnsi="Times New Roman" w:ascii="Times New Roman"/>
          <w:sz w:val="24"/>
          <w:szCs w:val="24"/>
        </w:rPr>
        <w:t>18. Suvlasnički dio: 108/10000 ETAŽNO VLASNIŠTVO (E-18)  s kojim je neodvojivo povezano pravo vlasništva sa stanom smještenim u dijelu prizemlju zgrade u Planu posebnih dijelova oznake "I" površine 5,50 m2, a sastoji se od: spremišta. Na planu je posebni dio ozna</w:t>
      </w:r>
      <w:r w:rsidR="00086CFE" w:rsidRPr="00F424EA">
        <w:rPr>
          <w:rFonts w:cs="Times New Roman" w:hAnsi="Times New Roman" w:ascii="Times New Roman"/>
          <w:sz w:val="24"/>
          <w:szCs w:val="24"/>
        </w:rPr>
        <w:t>čen maslinasto-zelenom bojom,</w:t>
      </w:r>
    </w:p>
    <w:p w:rsidRDefault="002F142F" w:rsidP="00086CFE" w:rsidR="00086CFE" w:rsidRPr="003F419C">
      <w:pPr>
        <w:pStyle w:val="Odlomakpopisa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3F419C">
        <w:rPr>
          <w:rFonts w:cs="Times New Roman" w:hAnsi="Times New Roman" w:ascii="Times New Roman"/>
          <w:sz w:val="24"/>
          <w:szCs w:val="24"/>
        </w:rPr>
        <w:t>kao predmeta prodaje</w:t>
      </w:r>
      <w:r w:rsidR="002228F1" w:rsidRPr="003F419C">
        <w:rPr>
          <w:rFonts w:cs="Times New Roman" w:hAnsi="Times New Roman" w:ascii="Times New Roman"/>
          <w:sz w:val="24"/>
          <w:szCs w:val="24"/>
        </w:rPr>
        <w:t xml:space="preserve"> (identifikator predmeta prodaje </w:t>
      </w:r>
      <w:r w:rsidR="003F419C" w:rsidRPr="003F419C">
        <w:rPr>
          <w:rFonts w:cs="Times New Roman" w:hAnsi="Times New Roman" w:ascii="Times New Roman"/>
          <w:sz w:val="24"/>
          <w:szCs w:val="24"/>
        </w:rPr>
        <w:t>3226</w:t>
      </w:r>
      <w:r w:rsidR="002228F1" w:rsidRPr="003F419C">
        <w:rPr>
          <w:rFonts w:cs="Times New Roman" w:hAnsi="Times New Roman" w:ascii="Times New Roman"/>
          <w:sz w:val="24"/>
          <w:szCs w:val="24"/>
        </w:rPr>
        <w:t>),</w:t>
      </w:r>
      <w:r w:rsidR="005E01CE" w:rsidRPr="003F41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86CFE" w:rsidP="00086CFE" w:rsidR="00086CFE" w:rsidRPr="00F424EA">
      <w:pPr>
        <w:pStyle w:val="Odlomakpopis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2228F1" w:rsidP="00086CFE" w:rsidR="005E01CE" w:rsidRPr="00F424EA">
      <w:pPr>
        <w:pStyle w:val="Odlomakpopisa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F424EA">
        <w:rPr>
          <w:rFonts w:cs="Times New Roman" w:hAnsi="Times New Roman" w:ascii="Times New Roman"/>
          <w:sz w:val="24"/>
          <w:szCs w:val="24"/>
        </w:rPr>
        <w:t>namir</w:t>
      </w:r>
      <w:r w:rsidR="005E01CE" w:rsidRPr="00F424EA">
        <w:rPr>
          <w:rFonts w:cs="Times New Roman" w:hAnsi="Times New Roman" w:ascii="Times New Roman"/>
          <w:sz w:val="24"/>
          <w:szCs w:val="24"/>
        </w:rPr>
        <w:t xml:space="preserve">it će se: </w:t>
      </w:r>
    </w:p>
    <w:p w:rsidRDefault="002228F1" w:rsidP="005E01CE" w:rsidR="002228F1" w:rsidRPr="00F424EA">
      <w:pPr>
        <w:jc w:val="both"/>
      </w:pPr>
      <w:r w:rsidRPr="00F424EA">
        <w:t>1.)</w:t>
      </w:r>
      <w:r w:rsidRPr="00F424EA">
        <w:tab/>
        <w:t>troškovi</w:t>
      </w:r>
      <w:r w:rsidR="005E01CE" w:rsidRPr="00F424EA">
        <w:t xml:space="preserve"> </w:t>
      </w:r>
      <w:r w:rsidRPr="00F424EA">
        <w:t>unovčenja</w:t>
      </w:r>
      <w:r w:rsidR="005E01CE" w:rsidRPr="00F424EA">
        <w:t xml:space="preserve"> u iznosu od </w:t>
      </w:r>
      <w:r w:rsidR="006516F4" w:rsidRPr="00F424EA">
        <w:t xml:space="preserve">657.624,26 </w:t>
      </w:r>
      <w:r w:rsidR="005E01CE" w:rsidRPr="00F424EA">
        <w:t xml:space="preserve">kn, </w:t>
      </w:r>
    </w:p>
    <w:p w:rsidRDefault="002228F1" w:rsidP="005E01CE" w:rsidR="002228F1" w:rsidRPr="00F424EA">
      <w:pPr>
        <w:jc w:val="both"/>
      </w:pPr>
    </w:p>
    <w:p w:rsidRDefault="005E01CE" w:rsidP="005E01CE" w:rsidR="002228F1" w:rsidRPr="00F424EA">
      <w:pPr>
        <w:jc w:val="both"/>
        <w:rPr>
          <w:lang w:eastAsia="hr-HR"/>
        </w:rPr>
      </w:pPr>
      <w:r w:rsidRPr="00F424EA">
        <w:t>2.)</w:t>
      </w:r>
      <w:r w:rsidRPr="00F424EA">
        <w:tab/>
      </w:r>
      <w:r w:rsidR="00F84424" w:rsidRPr="00F424EA">
        <w:t xml:space="preserve">djelomično </w:t>
      </w:r>
      <w:r w:rsidRPr="00F424EA">
        <w:t xml:space="preserve">tražbina razlučnog vjerovnika </w:t>
      </w:r>
      <w:r w:rsidR="006516F4" w:rsidRPr="00F424EA">
        <w:t xml:space="preserve">Veneto </w:t>
      </w:r>
      <w:r w:rsidR="00AB2A44" w:rsidRPr="00F424EA">
        <w:t>banka d.d. Zagreb, Draškovićeva 58, OIB: 81712716992</w:t>
      </w:r>
      <w:r w:rsidR="001045E9" w:rsidRPr="00F424EA">
        <w:t>,</w:t>
      </w:r>
      <w:r w:rsidR="002228F1" w:rsidRPr="00F424EA">
        <w:t xml:space="preserve"> u iznosu od </w:t>
      </w:r>
      <w:r w:rsidR="00F424EA" w:rsidRPr="00F424EA">
        <w:rPr>
          <w:lang w:eastAsia="hr-HR"/>
        </w:rPr>
        <w:t xml:space="preserve">1.120.680,53 </w:t>
      </w:r>
      <w:r w:rsidR="002228F1" w:rsidRPr="00F424EA">
        <w:t>kn</w:t>
      </w:r>
      <w:r w:rsidRPr="00F424EA">
        <w:t>,</w:t>
      </w:r>
    </w:p>
    <w:p w:rsidRDefault="002228F1" w:rsidP="005E01CE" w:rsidR="002228F1" w:rsidRPr="00B13168">
      <w:pPr>
        <w:jc w:val="both"/>
      </w:pPr>
    </w:p>
    <w:p w:rsidRDefault="005E01CE" w:rsidP="005E01CE" w:rsidR="001C2C98" w:rsidRPr="00B13168">
      <w:pPr>
        <w:jc w:val="both"/>
      </w:pPr>
      <w:r w:rsidRPr="00B13168">
        <w:tab/>
        <w:t>II.</w:t>
      </w:r>
      <w:r w:rsidRPr="00B13168">
        <w:tab/>
        <w:t xml:space="preserve">Nalaže se </w:t>
      </w:r>
      <w:r w:rsidR="001C2C98" w:rsidRPr="00B13168">
        <w:t xml:space="preserve">Financijskog agenciji, Regionalni centar Rijeka, Frana Kurelca 3, </w:t>
      </w:r>
      <w:r w:rsidRPr="00B13168">
        <w:t xml:space="preserve">da nakon pravomoćnosti ovog rješenja izvrši isplatu </w:t>
      </w:r>
      <w:r w:rsidR="001C2C98" w:rsidRPr="00B13168">
        <w:t xml:space="preserve">sa računa </w:t>
      </w:r>
      <w:r w:rsidR="00AF51FC" w:rsidRPr="00B13168">
        <w:t xml:space="preserve">HR3323900011300028779, </w:t>
      </w:r>
      <w:r w:rsidR="009C33F1" w:rsidRPr="00B13168">
        <w:t xml:space="preserve">te </w:t>
      </w:r>
      <w:r w:rsidR="00AF51FC" w:rsidRPr="00B13168">
        <w:t xml:space="preserve">sa </w:t>
      </w:r>
      <w:r w:rsidR="009C33F1" w:rsidRPr="00B13168">
        <w:t xml:space="preserve">računa </w:t>
      </w:r>
      <w:r w:rsidR="009C3282" w:rsidRPr="00B13168">
        <w:t xml:space="preserve">HR1123900011300028787 </w:t>
      </w:r>
      <w:r w:rsidR="001C2C98" w:rsidRPr="00B13168">
        <w:t>kako slijedi:</w:t>
      </w:r>
    </w:p>
    <w:p w:rsidRDefault="00E17047" w:rsidP="005E01CE" w:rsidR="00E17047" w:rsidRPr="00F424EA">
      <w:pPr>
        <w:jc w:val="both"/>
      </w:pPr>
    </w:p>
    <w:p w:rsidRDefault="001C2C98" w:rsidP="005E01CE" w:rsidR="005E01CE" w:rsidRPr="00F424EA">
      <w:pPr>
        <w:jc w:val="both"/>
        <w:rPr>
          <w:color w:val="FF0000"/>
        </w:rPr>
      </w:pPr>
      <w:r w:rsidRPr="00F424EA">
        <w:tab/>
        <w:t xml:space="preserve">- stečajnom dužniku, iznos od </w:t>
      </w:r>
      <w:r w:rsidR="006516F4" w:rsidRPr="00F424EA">
        <w:t>657.624,26</w:t>
      </w:r>
      <w:r w:rsidRPr="00F424EA">
        <w:t xml:space="preserve">kn na račun </w:t>
      </w:r>
      <w:r w:rsidR="000F5477">
        <w:t>HR64 2380 0061 1320 0356 2,</w:t>
      </w:r>
    </w:p>
    <w:p w:rsidRDefault="00E17047" w:rsidP="005E01CE" w:rsidR="00E17047" w:rsidRPr="004A427D">
      <w:pPr>
        <w:jc w:val="both"/>
      </w:pPr>
    </w:p>
    <w:p w:rsidRDefault="00E17047" w:rsidP="005E01CE" w:rsidR="00E17047" w:rsidRPr="00B46FFC">
      <w:pPr>
        <w:jc w:val="both"/>
      </w:pPr>
      <w:r w:rsidRPr="004A427D">
        <w:tab/>
        <w:t xml:space="preserve">- razlučnom </w:t>
      </w:r>
      <w:r w:rsidR="00B46FFC">
        <w:t>vjerovniku</w:t>
      </w:r>
      <w:r w:rsidR="001532A1" w:rsidRPr="004A427D">
        <w:t xml:space="preserve"> Veneto banka d.d. Zagreb, Draškovićeva 58, OIB: 81712716992</w:t>
      </w:r>
      <w:r w:rsidRPr="004A427D">
        <w:t xml:space="preserve">, u iznosu od </w:t>
      </w:r>
      <w:r w:rsidR="004A427D" w:rsidRPr="004A427D">
        <w:rPr>
          <w:lang w:eastAsia="hr-HR"/>
        </w:rPr>
        <w:t xml:space="preserve">1.120.680,53 </w:t>
      </w:r>
      <w:r w:rsidRPr="004A427D">
        <w:t xml:space="preserve">kn, </w:t>
      </w:r>
      <w:r w:rsidR="00B46FFC" w:rsidRPr="00B46FFC">
        <w:t>na račun HR22 2381 0091 0111 1111 6, model: 17, poziv na broj: 2496900-11449122426.</w:t>
      </w:r>
    </w:p>
    <w:p w:rsidRDefault="001045E9" w:rsidP="005E01CE" w:rsidR="001045E9">
      <w:pPr>
        <w:jc w:val="both"/>
        <w:rPr>
          <w:color w:val="FF0000"/>
        </w:rPr>
      </w:pPr>
    </w:p>
    <w:p w:rsidRDefault="006F641E" w:rsidP="005E01CE" w:rsidR="006F641E" w:rsidRPr="00F424EA">
      <w:pPr>
        <w:jc w:val="both"/>
        <w:rPr>
          <w:color w:val="FF0000"/>
        </w:rPr>
      </w:pPr>
    </w:p>
    <w:p w:rsidRDefault="005E01CE" w:rsidP="005E01CE" w:rsidR="005E01CE" w:rsidRPr="00F424EA">
      <w:pPr>
        <w:jc w:val="center"/>
      </w:pPr>
      <w:r w:rsidRPr="00F424EA">
        <w:t>Obrazloženje</w:t>
      </w:r>
    </w:p>
    <w:p w:rsidRDefault="005E01CE" w:rsidP="005E01CE" w:rsidR="005E01CE" w:rsidRPr="00F424EA">
      <w:pPr>
        <w:ind w:firstLine="708"/>
        <w:jc w:val="both"/>
      </w:pPr>
    </w:p>
    <w:p w:rsidRDefault="001045E9" w:rsidP="005E01CE" w:rsidR="001045E9" w:rsidRPr="00F424EA">
      <w:pPr>
        <w:ind w:firstLine="708"/>
        <w:jc w:val="both"/>
      </w:pPr>
      <w:r w:rsidRPr="00F424EA">
        <w:t>Nekretnine</w:t>
      </w:r>
      <w:r w:rsidR="005E01CE" w:rsidRPr="00F424EA">
        <w:t xml:space="preserve"> stečajnog dužnika</w:t>
      </w:r>
      <w:r w:rsidR="00C61B87" w:rsidRPr="00F424EA">
        <w:t xml:space="preserve">, pobliže označene u točci I. izreke, </w:t>
      </w:r>
      <w:r w:rsidRPr="00F424EA">
        <w:t>prodane</w:t>
      </w:r>
      <w:r w:rsidR="005E01CE" w:rsidRPr="00F424EA">
        <w:t xml:space="preserve"> </w:t>
      </w:r>
      <w:r w:rsidRPr="00F424EA">
        <w:t xml:space="preserve">su </w:t>
      </w:r>
      <w:r w:rsidR="005E01CE" w:rsidRPr="00F424EA">
        <w:t xml:space="preserve">u </w:t>
      </w:r>
      <w:r w:rsidR="005E01CE" w:rsidRPr="00564B51">
        <w:t>stečajnom postupku</w:t>
      </w:r>
      <w:r w:rsidRPr="00564B51">
        <w:t xml:space="preserve"> na</w:t>
      </w:r>
      <w:r w:rsidR="00564B51" w:rsidRPr="00564B51">
        <w:t xml:space="preserve"> drugoj</w:t>
      </w:r>
      <w:r w:rsidRPr="00564B51">
        <w:t xml:space="preserve"> elektroničkoj javnoj dražbi</w:t>
      </w:r>
      <w:r w:rsidR="001F376A" w:rsidRPr="00564B51">
        <w:t xml:space="preserve"> za iznos od </w:t>
      </w:r>
      <w:r w:rsidR="00C61B87" w:rsidRPr="00564B51">
        <w:t xml:space="preserve">ukupno </w:t>
      </w:r>
      <w:r w:rsidR="00C61B87" w:rsidRPr="00564B51">
        <w:rPr>
          <w:bCs/>
        </w:rPr>
        <w:t>1.778.304,79</w:t>
      </w:r>
      <w:r w:rsidR="00C61B87" w:rsidRPr="00564B51">
        <w:t xml:space="preserve"> </w:t>
      </w:r>
      <w:r w:rsidR="001F376A" w:rsidRPr="00F424EA">
        <w:t>kn</w:t>
      </w:r>
      <w:r w:rsidRPr="00F424EA">
        <w:t xml:space="preserve">. </w:t>
      </w:r>
    </w:p>
    <w:p w:rsidRDefault="001045E9" w:rsidP="005E01CE" w:rsidR="001045E9" w:rsidRPr="00F424EA">
      <w:pPr>
        <w:ind w:firstLine="708"/>
        <w:jc w:val="both"/>
      </w:pPr>
    </w:p>
    <w:p w:rsidRDefault="001F376A" w:rsidP="005E01CE" w:rsidR="005E01CE" w:rsidRPr="00F424EA">
      <w:pPr>
        <w:ind w:firstLine="708"/>
        <w:jc w:val="both"/>
      </w:pPr>
      <w:r w:rsidRPr="00F424EA">
        <w:t>Odredbom čl. 248. st. 1. Stečajnog zakona (NN 71/15, dalje: SZ),</w:t>
      </w:r>
      <w:r w:rsidR="005E01CE" w:rsidRPr="00F424EA">
        <w:t xml:space="preserve"> propisano je da će, nakon </w:t>
      </w:r>
      <w:r w:rsidRPr="00F424EA">
        <w:t>unovčenja</w:t>
      </w:r>
      <w:r w:rsidR="005E01CE" w:rsidRPr="00F424EA">
        <w:t xml:space="preserve"> stvar</w:t>
      </w:r>
      <w:r w:rsidRPr="00F424EA">
        <w:t>i ili prava</w:t>
      </w:r>
      <w:r w:rsidR="005E01CE" w:rsidRPr="00F424EA">
        <w:t xml:space="preserve"> na kojemu postoji razlučno pravo upisano u javnoj knjizi, </w:t>
      </w:r>
      <w:r w:rsidRPr="00F424EA">
        <w:t>sud</w:t>
      </w:r>
      <w:r w:rsidR="005E01CE" w:rsidRPr="00F424EA">
        <w:t xml:space="preserve"> iz iznosa ostvarenog prodajom: 1. namiriti troškove unovčenja </w:t>
      </w:r>
      <w:r w:rsidR="00956E5D" w:rsidRPr="00F424EA">
        <w:t>iz čl.</w:t>
      </w:r>
      <w:r w:rsidR="005E01CE" w:rsidRPr="00F424EA">
        <w:t xml:space="preserve"> </w:t>
      </w:r>
      <w:r w:rsidRPr="00F424EA">
        <w:t>254</w:t>
      </w:r>
      <w:r w:rsidR="005E01CE" w:rsidRPr="00F424EA">
        <w:t xml:space="preserve">. </w:t>
      </w:r>
      <w:r w:rsidRPr="00F424EA">
        <w:t>tog Zakona</w:t>
      </w:r>
      <w:r w:rsidR="005E01CE" w:rsidRPr="00F424EA">
        <w:t xml:space="preserve">, 2. namiriti tražbine razlučnih vjerovnika prema redoslijedu </w:t>
      </w:r>
      <w:r w:rsidRPr="00F424EA">
        <w:t>određe</w:t>
      </w:r>
      <w:r w:rsidR="005E01CE" w:rsidRPr="00F424EA">
        <w:t>nom pravilima ovršnog postupka i 3. preostali iznos predati stečajnom upravitelju za namirenje stečajnih vjerovnika.</w:t>
      </w:r>
    </w:p>
    <w:p w:rsidRDefault="00E970D0" w:rsidP="00230714" w:rsidR="00E970D0">
      <w:pPr>
        <w:ind w:firstLine="708"/>
        <w:jc w:val="both"/>
      </w:pPr>
    </w:p>
    <w:p w:rsidRDefault="0068628F" w:rsidP="00230714" w:rsidR="00230714" w:rsidRPr="00F424EA">
      <w:pPr>
        <w:ind w:firstLine="708"/>
        <w:jc w:val="both"/>
      </w:pPr>
      <w:r w:rsidRPr="00F424EA">
        <w:t>Po odredbi čl. 114. st. 1. i 3. Ovršnog zakona (NN 112/12, 25/13, 93/14, 55/16-Odluka USRH</w:t>
      </w:r>
      <w:r w:rsidR="005156D1" w:rsidRPr="00F424EA">
        <w:t>, dalje: OZ</w:t>
      </w:r>
      <w:r w:rsidRPr="00F424EA">
        <w:t xml:space="preserve">), nakon namirenja </w:t>
      </w:r>
      <w:r w:rsidR="005156D1" w:rsidRPr="00F424EA">
        <w:t>tražbina koje se prvenstveno namiruju,</w:t>
      </w:r>
      <w:r w:rsidRPr="00F424EA">
        <w:t xml:space="preserve"> namiruju se tražbine osigurane založnim pravom po redu stjecanja založnog prava. </w:t>
      </w:r>
    </w:p>
    <w:p w:rsidRDefault="00230714" w:rsidP="00230714" w:rsidR="00230714" w:rsidRPr="00F424EA">
      <w:pPr>
        <w:ind w:firstLine="708"/>
        <w:jc w:val="both"/>
      </w:pPr>
    </w:p>
    <w:p w:rsidRDefault="0068628F" w:rsidP="0088249F" w:rsidR="00C61B87" w:rsidRPr="00F424EA">
      <w:pPr>
        <w:ind w:firstLine="708"/>
        <w:jc w:val="both"/>
        <w:rPr>
          <w:lang w:eastAsia="hr-HR"/>
        </w:rPr>
      </w:pPr>
      <w:r w:rsidRPr="00F424EA">
        <w:t xml:space="preserve">Uvidom u izvadak iz zemljišnih knjiga za unovčene nekretnine utvrđeno je da je </w:t>
      </w:r>
      <w:r w:rsidR="00230714" w:rsidRPr="00F424EA">
        <w:t xml:space="preserve">na istima kao </w:t>
      </w:r>
      <w:r w:rsidRPr="00F424EA">
        <w:t xml:space="preserve">razlučni vjerovnik </w:t>
      </w:r>
      <w:r w:rsidR="00230714" w:rsidRPr="00F424EA">
        <w:t xml:space="preserve">upisana </w:t>
      </w:r>
      <w:r w:rsidR="00DC1E6B" w:rsidRPr="00F424EA">
        <w:t xml:space="preserve">Veneto banka d.d. Zagreb, Draškovićeva 58, OIB: 81712716992, </w:t>
      </w:r>
      <w:r w:rsidR="00230714" w:rsidRPr="00F424EA">
        <w:t>i to t</w:t>
      </w:r>
      <w:r w:rsidR="00230714" w:rsidRPr="00F424EA">
        <w:rPr>
          <w:lang w:eastAsia="hr-HR"/>
        </w:rPr>
        <w:t>emeljem Sporazuma o zasnivanju založnog prava na nekretnini radi osiguranja novčane tražbine od 20. prosinca 2012. godine i Opće punomoći koja se nalazi u zbirci isprava Općinskog suda u Puli pod posl. br. Z- 9009/12; uknjižuje se pravo zaloga radi osiguranja novčane tražbine u iznosu od 427.700,00 EUR u kunskoj protuvrijednosti i ostalih uvjeta iz Sporazuma</w:t>
      </w:r>
    </w:p>
    <w:p w:rsidRDefault="005156D1" w:rsidP="005E01CE" w:rsidR="005156D1" w:rsidRPr="00F424EA">
      <w:pPr>
        <w:ind w:firstLine="708"/>
        <w:jc w:val="both"/>
      </w:pPr>
    </w:p>
    <w:p w:rsidRDefault="005E01CE" w:rsidP="005E01CE" w:rsidR="005E01CE" w:rsidRPr="00F424EA">
      <w:pPr>
        <w:jc w:val="both"/>
        <w:rPr>
          <w:color w:val="FF0000"/>
        </w:rPr>
      </w:pPr>
      <w:r w:rsidRPr="00F424EA">
        <w:tab/>
        <w:t>Kako</w:t>
      </w:r>
      <w:r w:rsidR="009951B5" w:rsidRPr="00F424EA">
        <w:t xml:space="preserve"> na ročištu za diobu kupovnine </w:t>
      </w:r>
      <w:r w:rsidR="00783C7C" w:rsidRPr="00F424EA">
        <w:t>26</w:t>
      </w:r>
      <w:r w:rsidR="009951B5" w:rsidRPr="00F424EA">
        <w:t xml:space="preserve">. </w:t>
      </w:r>
      <w:r w:rsidR="00783C7C" w:rsidRPr="00F424EA">
        <w:t xml:space="preserve">travnja </w:t>
      </w:r>
      <w:r w:rsidR="009951B5" w:rsidRPr="00F424EA">
        <w:t>201</w:t>
      </w:r>
      <w:r w:rsidR="00783C7C" w:rsidRPr="00F424EA">
        <w:t>8</w:t>
      </w:r>
      <w:r w:rsidR="009951B5" w:rsidRPr="00F424EA">
        <w:t>. niti u pisanom podnesku</w:t>
      </w:r>
      <w:r w:rsidRPr="00F424EA">
        <w:t xml:space="preserve"> nitko nije osporio zahtjev stečajnog upravitelja za namirenje troškova</w:t>
      </w:r>
      <w:r w:rsidR="005156D1" w:rsidRPr="00F424EA">
        <w:t xml:space="preserve"> unovčenja</w:t>
      </w:r>
      <w:r w:rsidRPr="00F424EA">
        <w:t xml:space="preserve"> po odredbi čl. </w:t>
      </w:r>
      <w:r w:rsidR="005156D1" w:rsidRPr="00F424EA">
        <w:t>254</w:t>
      </w:r>
      <w:r w:rsidRPr="00F424EA">
        <w:t>. st. 1. i 2. SZ-a, a zahtjev za isplatu troškova je dokumentiran, ocijenjen je osnovanim te je isti prihvaćen u cijelosti</w:t>
      </w:r>
      <w:r w:rsidR="005156D1" w:rsidRPr="00F424EA">
        <w:t xml:space="preserve"> u visini od </w:t>
      </w:r>
      <w:r w:rsidR="00783C7C" w:rsidRPr="00F424EA">
        <w:t xml:space="preserve">657.624,26 </w:t>
      </w:r>
      <w:r w:rsidR="005156D1" w:rsidRPr="00F424EA">
        <w:t>kn</w:t>
      </w:r>
      <w:r w:rsidRPr="00F424EA">
        <w:t>.</w:t>
      </w:r>
    </w:p>
    <w:p w:rsidRDefault="005E01CE" w:rsidP="005E01CE" w:rsidR="005E01CE" w:rsidRPr="00F424EA">
      <w:pPr>
        <w:ind w:firstLine="708"/>
        <w:jc w:val="both"/>
        <w:rPr>
          <w:color w:val="FF0000"/>
        </w:rPr>
      </w:pPr>
    </w:p>
    <w:p w:rsidRDefault="00F424EA" w:rsidP="00F424EA" w:rsidR="008C0614" w:rsidRPr="00F424EA">
      <w:pPr>
        <w:jc w:val="both"/>
        <w:rPr>
          <w:lang w:eastAsia="hr-HR"/>
        </w:rPr>
      </w:pPr>
      <w:r w:rsidRPr="00F424EA">
        <w:tab/>
      </w:r>
      <w:r w:rsidR="005156D1" w:rsidRPr="00F424EA">
        <w:t xml:space="preserve">Također nije bilo osporavanja zahtjeva za namirenje koje </w:t>
      </w:r>
      <w:r w:rsidR="00146886" w:rsidRPr="00F424EA">
        <w:t xml:space="preserve">je </w:t>
      </w:r>
      <w:r w:rsidR="005156D1" w:rsidRPr="00F424EA">
        <w:t>podni</w:t>
      </w:r>
      <w:r w:rsidR="00146886" w:rsidRPr="00F424EA">
        <w:t>o</w:t>
      </w:r>
      <w:r w:rsidR="005156D1" w:rsidRPr="00F424EA">
        <w:t xml:space="preserve"> razlučni vjerovni</w:t>
      </w:r>
      <w:r w:rsidR="00146886" w:rsidRPr="00F424EA">
        <w:t>k</w:t>
      </w:r>
      <w:r w:rsidR="005156D1" w:rsidRPr="00F424EA">
        <w:t xml:space="preserve"> </w:t>
      </w:r>
      <w:r w:rsidR="00783C7C" w:rsidRPr="00F424EA">
        <w:t>Veneto banka d.d. Zagreb</w:t>
      </w:r>
      <w:r w:rsidR="005156D1" w:rsidRPr="00F424EA">
        <w:t xml:space="preserve">, to se po odredbama čl. 114. st. 1. i 2. OZ-a u svezi s čl. 248. st. 1. t 1. i 2. SZ-a </w:t>
      </w:r>
      <w:r w:rsidR="00C929A2" w:rsidRPr="00F424EA">
        <w:t xml:space="preserve">djelomično </w:t>
      </w:r>
      <w:r w:rsidR="005156D1" w:rsidRPr="00F424EA">
        <w:t xml:space="preserve">namiruje tražbina prvog razlučnog vjerovnika </w:t>
      </w:r>
      <w:r w:rsidR="00783C7C" w:rsidRPr="00F424EA">
        <w:t>Veneto banka d.d. Zagreb</w:t>
      </w:r>
      <w:r w:rsidR="005156D1" w:rsidRPr="00F424EA">
        <w:t xml:space="preserve">, u iznosu od </w:t>
      </w:r>
      <w:r w:rsidRPr="00F424EA">
        <w:rPr>
          <w:lang w:eastAsia="hr-HR"/>
        </w:rPr>
        <w:t xml:space="preserve">1.120.680,53 </w:t>
      </w:r>
      <w:r w:rsidR="005156D1" w:rsidRPr="00F424EA">
        <w:t>kn</w:t>
      </w:r>
      <w:r w:rsidR="00C929A2" w:rsidRPr="00F424EA">
        <w:t>.</w:t>
      </w:r>
    </w:p>
    <w:p w:rsidRDefault="00C929A2" w:rsidP="005E01CE" w:rsidR="00C929A2" w:rsidRPr="00F424EA">
      <w:pPr>
        <w:ind w:firstLine="708"/>
        <w:jc w:val="both"/>
        <w:rPr>
          <w:color w:val="FF0000"/>
        </w:rPr>
      </w:pPr>
    </w:p>
    <w:p w:rsidRDefault="008C0614" w:rsidP="005E01CE" w:rsidR="008C0614" w:rsidRPr="00F424EA">
      <w:pPr>
        <w:ind w:firstLine="708"/>
        <w:jc w:val="both"/>
      </w:pPr>
      <w:r w:rsidRPr="00F424EA">
        <w:t xml:space="preserve">Slijedom navedenog a i temeljem odredbe čl. </w:t>
      </w:r>
      <w:r w:rsidR="009951B5" w:rsidRPr="00F424EA">
        <w:t xml:space="preserve">125. st. 1., čl. </w:t>
      </w:r>
      <w:r w:rsidRPr="00F424EA">
        <w:t>132.c st. 3., čl. 132.i st. 1. OZ-a u svezi s čl. 28. st. 1. i 2. Pravilnika o načinu i postupku provedbe prodaje nekretnina i pokretnina u ovršnom postupku (NN 156/14)</w:t>
      </w:r>
      <w:r w:rsidR="009951B5" w:rsidRPr="00F424EA">
        <w:t xml:space="preserve"> donesena je odluka kao u izreci.</w:t>
      </w:r>
    </w:p>
    <w:p w:rsidRDefault="005E01CE" w:rsidP="005E01CE" w:rsidR="005E01CE" w:rsidRPr="00F424EA">
      <w:pPr>
        <w:ind w:firstLine="708"/>
        <w:jc w:val="both"/>
      </w:pPr>
    </w:p>
    <w:p w:rsidRDefault="000F5477" w:rsidP="005E01CE" w:rsidR="005E01CE" w:rsidRPr="00F424EA">
      <w:pPr>
        <w:jc w:val="center"/>
      </w:pPr>
      <w:r>
        <w:t xml:space="preserve">U Pazinu, 4. svibnja </w:t>
      </w:r>
      <w:r w:rsidR="00D550F2" w:rsidRPr="00F424EA">
        <w:t>201</w:t>
      </w:r>
      <w:r w:rsidR="003745E1" w:rsidRPr="00F424EA">
        <w:t>8</w:t>
      </w:r>
      <w:r w:rsidR="00D550F2" w:rsidRPr="00F424EA">
        <w:t>.</w:t>
      </w:r>
      <w:r w:rsidR="005E01CE" w:rsidRPr="00F424EA">
        <w:t xml:space="preserve"> </w:t>
      </w:r>
    </w:p>
    <w:p w:rsidRDefault="005E01CE" w:rsidP="005E01CE" w:rsidR="005E01CE" w:rsidRPr="00F424EA"/>
    <w:p w:rsidRDefault="005E01CE" w:rsidP="005E01CE" w:rsidR="005E01CE" w:rsidRPr="00F424EA">
      <w:pPr>
        <w:ind w:left="4956"/>
      </w:pPr>
      <w:r w:rsidRPr="00F424EA">
        <w:t xml:space="preserve">        </w:t>
      </w:r>
      <w:r w:rsidRPr="00F424EA">
        <w:tab/>
      </w:r>
      <w:r w:rsidRPr="00F424EA">
        <w:tab/>
      </w:r>
      <w:r w:rsidRPr="00F424EA">
        <w:tab/>
        <w:t xml:space="preserve">Stečajni sudac </w:t>
      </w:r>
    </w:p>
    <w:p w:rsidRDefault="005E01CE" w:rsidP="005E01CE" w:rsidR="005E01CE">
      <w:pPr>
        <w:ind w:left="4956"/>
      </w:pPr>
      <w:r w:rsidRPr="00F424EA">
        <w:tab/>
        <w:t xml:space="preserve">           </w:t>
      </w:r>
      <w:r w:rsidR="00E042A9" w:rsidRPr="00F424EA">
        <w:tab/>
      </w:r>
      <w:r w:rsidR="00E042A9" w:rsidRPr="00F424EA">
        <w:tab/>
        <w:t>Damir Rabar</w:t>
      </w:r>
      <w:r w:rsidR="006F641E">
        <w:t>, v.r.</w:t>
      </w:r>
    </w:p>
    <w:p w:rsidRDefault="000F5477" w:rsidP="005E01CE" w:rsidR="000F5477">
      <w:pPr>
        <w:ind w:left="4956"/>
      </w:pPr>
    </w:p>
    <w:p w:rsidRDefault="000F5477" w:rsidP="005E01CE" w:rsidR="000F5477" w:rsidRPr="00F424EA">
      <w:pPr>
        <w:ind w:left="4956"/>
      </w:pPr>
    </w:p>
    <w:p w:rsidRDefault="005E01CE" w:rsidP="005E01CE" w:rsidR="005E01CE" w:rsidRPr="00F424EA"/>
    <w:p w:rsidRDefault="005E01CE" w:rsidP="005E01CE" w:rsidR="005E01CE" w:rsidRPr="00F424EA">
      <w:pPr>
        <w:jc w:val="both"/>
      </w:pPr>
      <w:r w:rsidRPr="00F424EA">
        <w:t>UPUTA O PRAVNOM LIJEKU:</w:t>
      </w:r>
    </w:p>
    <w:p w:rsidRDefault="005E01CE" w:rsidP="005E01CE" w:rsidR="005E01CE" w:rsidRPr="00F424EA">
      <w:pPr>
        <w:jc w:val="both"/>
      </w:pPr>
      <w:r w:rsidRPr="00F424EA">
        <w:tab/>
        <w:t xml:space="preserve"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</w:t>
      </w:r>
      <w:r w:rsidR="009951B5" w:rsidRPr="00F424EA">
        <w:t xml:space="preserve">125. </w:t>
      </w:r>
      <w:r w:rsidRPr="00F424EA">
        <w:t>stavak 6. Ovršnog zakona).</w:t>
      </w:r>
    </w:p>
    <w:p w:rsidRDefault="005E01CE" w:rsidP="005E01CE" w:rsidR="005E01CE" w:rsidRPr="00F424EA"/>
    <w:p w:rsidRDefault="005E01CE" w:rsidP="005E01CE" w:rsidR="005E01CE" w:rsidRPr="00F424EA">
      <w:r w:rsidRPr="00F424EA">
        <w:t xml:space="preserve">DNA: </w:t>
      </w:r>
    </w:p>
    <w:p w:rsidRDefault="005E01CE" w:rsidP="005E01CE" w:rsidR="005E01CE" w:rsidRPr="00F424EA">
      <w:pPr>
        <w:jc w:val="both"/>
      </w:pPr>
      <w:r w:rsidRPr="00F424EA">
        <w:t xml:space="preserve">- Stečajni upravitelj </w:t>
      </w:r>
      <w:r w:rsidR="00B170CC" w:rsidRPr="00F424EA">
        <w:t>Damir Majstorović, Pula, Koparska 37</w:t>
      </w:r>
    </w:p>
    <w:p w:rsidRDefault="005E01CE" w:rsidP="005E01CE" w:rsidR="005E01CE" w:rsidRPr="00F424EA">
      <w:r w:rsidRPr="00F424EA">
        <w:t xml:space="preserve">- </w:t>
      </w:r>
      <w:r w:rsidR="000F5477" w:rsidRPr="00F424EA">
        <w:t xml:space="preserve">REPUBLIKA HRVATSKA </w:t>
      </w:r>
      <w:r w:rsidRPr="00F424EA">
        <w:t>po ŽDO Pula, Pula, Rovinjska ul. 2</w:t>
      </w:r>
    </w:p>
    <w:p w:rsidRDefault="00A9418F" w:rsidP="00527991" w:rsidR="009951B5" w:rsidRPr="00F424EA">
      <w:pPr>
        <w:jc w:val="both"/>
        <w:rPr>
          <w:b/>
        </w:rPr>
      </w:pPr>
      <w:r w:rsidRPr="00F424EA">
        <w:t>-</w:t>
      </w:r>
      <w:r w:rsidR="00C42FBF" w:rsidRPr="00F424EA">
        <w:t xml:space="preserve"> </w:t>
      </w:r>
      <w:r w:rsidR="000F5477" w:rsidRPr="00F424EA">
        <w:t>VENETO BAN</w:t>
      </w:r>
      <w:r w:rsidR="000F5477">
        <w:t>KA d.d. Zagreb, Draškovićeva 58</w:t>
      </w:r>
    </w:p>
    <w:p w:rsidRDefault="005E01CE" w:rsidP="005E01CE" w:rsidR="005E01CE" w:rsidRPr="00F424EA">
      <w:r w:rsidRPr="00F424EA">
        <w:t>- e-oglasna ploča suda 8 dana</w:t>
      </w:r>
    </w:p>
    <w:p w:rsidRDefault="00527991" w:rsidP="005E01CE" w:rsidR="00527991" w:rsidRPr="00F424EA"/>
    <w:p w:rsidRDefault="00527991" w:rsidP="005E01CE" w:rsidR="00527991" w:rsidRPr="00F424EA">
      <w:r w:rsidRPr="00F424EA">
        <w:t>Po pravomoćnosti:</w:t>
      </w:r>
    </w:p>
    <w:p w:rsidRDefault="00527991" w:rsidR="00500701" w:rsidRPr="00F424EA">
      <w:r w:rsidRPr="00F424EA">
        <w:t xml:space="preserve">- FINA, </w:t>
      </w:r>
      <w:r w:rsidR="000F5477" w:rsidRPr="00F424EA">
        <w:t>Rijeka</w:t>
      </w:r>
      <w:r w:rsidR="000F5477">
        <w:t>,</w:t>
      </w:r>
      <w:r w:rsidR="000F5477" w:rsidRPr="00F424EA">
        <w:t xml:space="preserve"> </w:t>
      </w:r>
      <w:r w:rsidRPr="00F424EA">
        <w:t xml:space="preserve">F. Kurelca 8 </w:t>
      </w:r>
    </w:p>
    <w:sectPr w:rsidSect="00005439" w:rsidR="00500701" w:rsidRPr="00F424EA">
      <w:headerReference w:type="default" r:id="rId11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B24" w:rsidP="005E01CE" w:rsidR="001D0B24">
      <w:r>
        <w:separator/>
      </w:r>
    </w:p>
  </w:endnote>
  <w:endnote w:id="0" w:type="continuationSeparator">
    <w:p w:rsidRDefault="001D0B24" w:rsidP="005E01CE" w:rsidR="001D0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B24" w:rsidP="005E01CE" w:rsidR="001D0B24">
      <w:r>
        <w:separator/>
      </w:r>
    </w:p>
  </w:footnote>
  <w:footnote w:id="0" w:type="continuationSeparator">
    <w:p w:rsidRDefault="001D0B24" w:rsidP="005E01CE" w:rsidR="001D0B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D99" w:rsidR="004059D4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527991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E47D99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527991">
      <w:tab/>
    </w:r>
    <w:r w:rsidR="00527991">
      <w:tab/>
      <w:t xml:space="preserve"> </w:t>
    </w:r>
    <w:r w:rsidR="00B46FFC" w:rsidRPr="00F424EA">
      <w:t>1 St-990/16-</w:t>
    </w:r>
    <w:r w:rsidR="00B46FFC">
      <w:t>101</w:t>
    </w:r>
  </w:p>
  <w:p w:rsidRDefault="00527991" w:rsidR="00005439">
    <w:pPr>
      <w:pStyle w:val="Zaglavlje"/>
    </w:pPr>
    <w:r>
      <w:tab/>
    </w:r>
    <w:r>
      <w:tab/>
    </w:r>
  </w:p>
  <w:p w:rsidRDefault="00E47D99" w:rsidR="000054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C728A"/>
    <w:multiLevelType w:val="hybridMultilevel"/>
    <w:tmpl w:val="F440D3FE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7677C9E"/>
    <w:multiLevelType w:val="hybridMultilevel"/>
    <w:tmpl w:val="36DE3EA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1CE"/>
    <w:rsid w:val="00022B35"/>
    <w:rsid w:val="00086CFE"/>
    <w:rsid w:val="000F5477"/>
    <w:rsid w:val="001045E9"/>
    <w:rsid w:val="00115F9A"/>
    <w:rsid w:val="00146886"/>
    <w:rsid w:val="001532A1"/>
    <w:rsid w:val="001C2C98"/>
    <w:rsid w:val="001D0B24"/>
    <w:rsid w:val="001E7B63"/>
    <w:rsid w:val="001F376A"/>
    <w:rsid w:val="002228F1"/>
    <w:rsid w:val="00227AF4"/>
    <w:rsid w:val="00230714"/>
    <w:rsid w:val="002515E6"/>
    <w:rsid w:val="00261BD9"/>
    <w:rsid w:val="002954A4"/>
    <w:rsid w:val="002F142F"/>
    <w:rsid w:val="00366627"/>
    <w:rsid w:val="003745E1"/>
    <w:rsid w:val="003F419C"/>
    <w:rsid w:val="003F7FEB"/>
    <w:rsid w:val="00427D04"/>
    <w:rsid w:val="004345F4"/>
    <w:rsid w:val="004713DA"/>
    <w:rsid w:val="00477C26"/>
    <w:rsid w:val="004A26A7"/>
    <w:rsid w:val="004A427D"/>
    <w:rsid w:val="004C4BFD"/>
    <w:rsid w:val="004C580F"/>
    <w:rsid w:val="004D1BB7"/>
    <w:rsid w:val="004D4F3D"/>
    <w:rsid w:val="005156D1"/>
    <w:rsid w:val="00527991"/>
    <w:rsid w:val="00536061"/>
    <w:rsid w:val="00554328"/>
    <w:rsid w:val="00564B51"/>
    <w:rsid w:val="005A54E5"/>
    <w:rsid w:val="005D4517"/>
    <w:rsid w:val="005E01CE"/>
    <w:rsid w:val="005E5401"/>
    <w:rsid w:val="006516F4"/>
    <w:rsid w:val="0068628F"/>
    <w:rsid w:val="006D1367"/>
    <w:rsid w:val="006F641E"/>
    <w:rsid w:val="006F7CF3"/>
    <w:rsid w:val="00744FC8"/>
    <w:rsid w:val="00767E4D"/>
    <w:rsid w:val="00783C7C"/>
    <w:rsid w:val="007A77EB"/>
    <w:rsid w:val="00800B1D"/>
    <w:rsid w:val="008274D8"/>
    <w:rsid w:val="0088071F"/>
    <w:rsid w:val="0088249F"/>
    <w:rsid w:val="008C0614"/>
    <w:rsid w:val="008C29A4"/>
    <w:rsid w:val="008F0E37"/>
    <w:rsid w:val="0094030C"/>
    <w:rsid w:val="0095016C"/>
    <w:rsid w:val="00956E5D"/>
    <w:rsid w:val="00970AE3"/>
    <w:rsid w:val="00972EAA"/>
    <w:rsid w:val="00985388"/>
    <w:rsid w:val="009951B5"/>
    <w:rsid w:val="009C0DB4"/>
    <w:rsid w:val="009C3282"/>
    <w:rsid w:val="009C33F1"/>
    <w:rsid w:val="009F0B73"/>
    <w:rsid w:val="00A17082"/>
    <w:rsid w:val="00A263D5"/>
    <w:rsid w:val="00A2768E"/>
    <w:rsid w:val="00A66CFB"/>
    <w:rsid w:val="00A9418F"/>
    <w:rsid w:val="00AB2A44"/>
    <w:rsid w:val="00AD0493"/>
    <w:rsid w:val="00AF51FC"/>
    <w:rsid w:val="00B13168"/>
    <w:rsid w:val="00B170CC"/>
    <w:rsid w:val="00B411AF"/>
    <w:rsid w:val="00B46FFC"/>
    <w:rsid w:val="00B569E7"/>
    <w:rsid w:val="00B645CB"/>
    <w:rsid w:val="00B828CE"/>
    <w:rsid w:val="00BF27A7"/>
    <w:rsid w:val="00C2152D"/>
    <w:rsid w:val="00C42FBF"/>
    <w:rsid w:val="00C535D4"/>
    <w:rsid w:val="00C61B87"/>
    <w:rsid w:val="00C929A2"/>
    <w:rsid w:val="00D550F2"/>
    <w:rsid w:val="00D6447E"/>
    <w:rsid w:val="00D93A3C"/>
    <w:rsid w:val="00DC1E6B"/>
    <w:rsid w:val="00DF2AB9"/>
    <w:rsid w:val="00E042A9"/>
    <w:rsid w:val="00E17047"/>
    <w:rsid w:val="00E41CD1"/>
    <w:rsid w:val="00E47D99"/>
    <w:rsid w:val="00E81947"/>
    <w:rsid w:val="00E970D0"/>
    <w:rsid w:val="00F424EA"/>
    <w:rsid w:val="00F8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01CE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Hiperveza" w:type="character">
    <w:name w:val="Hyperlink"/>
    <w:basedOn w:val="Zadanifontodlomka"/>
    <w:uiPriority w:val="99"/>
    <w:semiHidden/>
    <w:unhideWhenUsed/>
    <w:rsid w:val="00D6447E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D6447E"/>
    <w:pPr>
      <w:suppressAutoHyphens w:val="false"/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D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D9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D9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D9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D9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01CE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Hiperveza" w:type="character">
    <w:name w:val="Hyperlink"/>
    <w:basedOn w:val="Zadanifontodlomka"/>
    <w:uiPriority w:val="99"/>
    <w:semiHidden/>
    <w:unhideWhenUsed/>
    <w:rsid w:val="00D6447E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D6447E"/>
    <w:pPr>
      <w:suppressAutoHyphens w:val="0"/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D9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D9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D9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D9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71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54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92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053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54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478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31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javascript:ossDispatchAction('action=publicLrToCadParcel&amp;mainBookId=30649&amp;parcelNumber=709/3');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1050</properties:Words>
  <properties:Characters>5676</properties:Characters>
  <properties:Lines>134</properties:Lines>
  <properties:Paragraphs>44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2018-05-04T05:49:00Z</dcterms:created>
  <dc:creator>Jasmina Matika</dc:creator>
  <cp:lastModifiedBy>Lorena Paris Aničić</cp:lastModifiedBy>
  <cp:lastPrinted>2018-05-04T06:06:00Z</cp:lastPrinted>
  <dcterms:modified xmlns:xsi="http://www.w3.org/2001/XMLSchema-instance" xsi:type="dcterms:W3CDTF">2018-05-04T06:08:00Z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(St-990- RJEŠENJE - O DIOBI KUPOVNINE -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