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57b2" w14:paraId="50157b2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A0293C">
        <w:t>893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A0293C">
        <w:t>ML-MULTIMODA L-LOGISTIC d.o.o. za trgovinu, prijevoz i usluge, Velika Gorica, Radićev Odv.9, MBS: 080132994, OIB: 43952013209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20539">
        <w:t>2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0293C">
        <w:t>ML-MULTIMODA L-LOGISTIC d.o.o. za trgovinu, prijevoz i usluge, Velika Gorica, Radićev Odv.9, MBS: 080132994, OIB: 43952013209</w:t>
      </w:r>
      <w:r w:rsidR="00D43EFC">
        <w:t xml:space="preserve">, </w:t>
      </w:r>
      <w:r>
        <w:t xml:space="preserve">iznosi </w:t>
      </w:r>
      <w:r w:rsidR="00A0293C">
        <w:t>27.171,56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5E59AC">
        <w:t>Dinko Svetopetrić, OIB: 29514632834, Sisak, Zeleni Brijeg 14e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5E59AC">
        <w:t>893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20539">
        <w:t>2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20539">
        <w:t>19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2AC4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C2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A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A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A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A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C2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A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A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A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A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St-893/2017</izvorni_sadrzaj>
    <derivirana_varijabla naziv="DomainObject.Predmet.OznakaBroj_1">St-893/2017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ML-MULTIMODA L-LOGISTIC d.o.o.</izvorni_sadrzaj>
    <derivirana_varijabla naziv="DomainObject.Predmet.ProtustrankaFormated_1">  ML-MULTIMODA L-LOGISTIC d.o.o.</derivirana_varijabla>
  </DomainObject.Predmet.ProtustrankaFormated>
  <DomainObject.Predmet.ProtustrankaFormatedOIB>
    <izvorni_sadrzaj>  ML-MULTIMODA L-LOGISTIC d.o.o., OIB 43952013209</izvorni_sadrzaj>
    <derivirana_varijabla naziv="DomainObject.Predmet.ProtustrankaFormatedOIB_1">  ML-MULTIMODA L-LOGISTIC d.o.o., OIB 43952013209</derivirana_varijabla>
  </DomainObject.Predmet.ProtustrankaFormatedOIB>
  <DomainObject.Predmet.ProtustrankaFormatedWithAdress>
    <izvorni_sadrzaj> ML-MULTIMODA L-LOGISTIC d.o.o., Radićev Odv. 9, 10410 Velika Gorica</izvorni_sadrzaj>
    <derivirana_varijabla naziv="DomainObject.Predmet.ProtustrankaFormatedWithAdress_1"> ML-MULTIMODA L-LOGISTIC d.o.o., Radićev Odv. 9, 10410 Velika Gorica</derivirana_varijabla>
  </DomainObject.Predmet.ProtustrankaFormatedWithAdress>
  <DomainObject.Predmet.ProtustrankaFormatedWithAdressOIB>
    <izvorni_sadrzaj> ML-MULTIMODA L-LOGISTIC d.o.o., OIB 43952013209, Radićev Odv. 9, 10410 Velika Gorica</izvorni_sadrzaj>
    <derivirana_varijabla naziv="DomainObject.Predmet.ProtustrankaFormatedWithAdressOIB_1"> ML-MULTIMODA L-LOGISTIC d.o.o., OIB 43952013209, Radićev Odv. 9, 10410 Velika Gorica</derivirana_varijabla>
  </DomainObject.Predmet.ProtustrankaFormatedWithAdressOIB>
  <DomainObject.Predmet.ProtustrankaWithAdress>
    <izvorni_sadrzaj>ML-MULTIMODA L-LOGISTIC d.o.o. Radićev Odv. 9, 10410 Velika Gorica</izvorni_sadrzaj>
    <derivirana_varijabla naziv="DomainObject.Predmet.ProtustrankaWithAdress_1">ML-MULTIMODA L-LOGISTIC d.o.o. Radićev Odv. 9, 10410 Velika Gorica</derivirana_varijabla>
  </DomainObject.Predmet.ProtustrankaWithAdress>
  <DomainObject.Predmet.ProtustrankaWithAdressOIB>
    <izvorni_sadrzaj>ML-MULTIMODA L-LOGISTIC d.o.o., OIB 43952013209, Radićev Odv. 9, 10410 Velika Gorica</izvorni_sadrzaj>
    <derivirana_varijabla naziv="DomainObject.Predmet.ProtustrankaWithAdressOIB_1">ML-MULTIMODA L-LOGISTIC d.o.o., OIB 43952013209, Radićev Odv. 9, 10410 Velika Gorica</derivirana_varijabla>
  </DomainObject.Predmet.ProtustrankaWithAdressOIB>
  <DomainObject.Predmet.ProtustrankaNazivFormated>
    <izvorni_sadrzaj>ML-MULTIMODA L-LOGISTIC d.o.o.</izvorni_sadrzaj>
    <derivirana_varijabla naziv="DomainObject.Predmet.ProtustrankaNazivFormated_1">ML-MULTIMODA L-LOGISTIC d.o.o.</derivirana_varijabla>
  </DomainObject.Predmet.ProtustrankaNazivFormated>
  <DomainObject.Predmet.ProtustrankaNazivFormatedOIB>
    <izvorni_sadrzaj>ML-MULTIMODA L-LOGISTIC d.o.o., OIB 43952013209</izvorni_sadrzaj>
    <derivirana_varijabla naziv="DomainObject.Predmet.ProtustrankaNazivFormatedOIB_1">ML-MULTIMODA L-LOGISTIC d.o.o., OIB 43952013209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ML-MULTIMODA L-LOGISTIC d.o.o.</item>
    </izvorni_sadrzaj>
    <derivirana_varijabla naziv="DomainObject.Predmet.ProtuStrankaListFormated_1">
      <item>ML-MULTIMODA L-LOGISTIC d.o.o.</item>
    </derivirana_varijabla>
  </DomainObject.Predmet.ProtuStrankaListFormated>
  <DomainObject.Predmet.ProtuStrankaListFormatedOIB>
    <izvorni_sadrzaj>
      <item>ML-MULTIMODA L-LOGISTIC d.o.o., OIB 43952013209</item>
    </izvorni_sadrzaj>
    <derivirana_varijabla naziv="DomainObject.Predmet.ProtuStrankaListFormatedOIB_1">
      <item>ML-MULTIMODA L-LOGISTIC d.o.o., OIB 43952013209</item>
    </derivirana_varijabla>
  </DomainObject.Predmet.ProtuStrankaListFormatedOIB>
  <DomainObject.Predmet.ProtuStrankaListFormatedWithAdress>
    <izvorni_sadrzaj>
      <item>ML-MULTIMODA L-LOGISTIC d.o.o., Radićev Odv. 9, 10410 Velika Gorica</item>
    </izvorni_sadrzaj>
    <derivirana_varijabla naziv="DomainObject.Predmet.ProtuStrankaListFormatedWithAdress_1">
      <item>ML-MULTIMODA L-LOGISTIC d.o.o., Radićev Odv. 9, 10410 Velika Gorica</item>
    </derivirana_varijabla>
  </DomainObject.Predmet.ProtuStrankaListFormatedWithAdress>
  <DomainObject.Predmet.ProtuStrankaListFormatedWithAdressOIB>
    <izvorni_sadrzaj>
      <item>ML-MULTIMODA L-LOGISTIC d.o.o., OIB 43952013209, Radićev Odv. 9, 10410 Velika Gorica</item>
    </izvorni_sadrzaj>
    <derivirana_varijabla naziv="DomainObject.Predmet.ProtuStrankaListFormatedWithAdressOIB_1">
      <item>ML-MULTIMODA L-LOGISTIC d.o.o., OIB 43952013209, Radićev Odv. 9, 10410 Velika Gorica</item>
    </derivirana_varijabla>
  </DomainObject.Predmet.ProtuStrankaListFormatedWithAdressOIB>
  <DomainObject.Predmet.ProtuStrankaListNazivFormated>
    <izvorni_sadrzaj>
      <item>ML-MULTIMODA L-LOGISTIC d.o.o.</item>
    </izvorni_sadrzaj>
    <derivirana_varijabla naziv="DomainObject.Predmet.ProtuStrankaListNazivFormated_1">
      <item>ML-MULTIMODA L-LOGISTIC d.o.o.</item>
    </derivirana_varijabla>
  </DomainObject.Predmet.ProtuStrankaListNazivFormated>
  <DomainObject.Predmet.ProtuStrankaListNazivFormatedOIB>
    <izvorni_sadrzaj>
      <item>ML-MULTIMODA L-LOGISTIC d.o.o., OIB 43952013209</item>
    </izvorni_sadrzaj>
    <derivirana_varijabla naziv="DomainObject.Predmet.ProtuStrankaListNazivFormatedOIB_1">
      <item>ML-MULTIMODA L-LOGISTIC d.o.o., OIB 43952013209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ML-MULTIMODA L-LOGISTIC d.o.o.</izvorni_sadrzaj>
    <derivirana_varijabla naziv="DomainObject.Predmet.ProtustrankaIDrugi_1">ML-MULTIMODA L-LOGISTIC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ML-MULTIMODA L-LOGISTIC d.o.o., OIB 43952013209, Radićev Odv. 9, 10410 Velika Gorica</izvorni_sadrzaj>
    <derivirana_varijabla naziv="DomainObject.Predmet.ProtustrankaIDrugiAdressOIB_1">ML-MULTIMODA L-LOGISTIC d.o.o., OIB 43952013209, Radićev Odv. 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ML-MULTIMODA L-LOGISTIC d.o.o.</item>
      <item>FINA Regionalni centar Zagreb</item>
    </izvorni_sadrzaj>
    <derivirana_varijabla naziv="DomainObject.Predmet.SudioniciListNaziv_1">
      <item>ML-MULTIMODA L-LOGISTIC d.o.o.</item>
      <item>FINA Regionalni centar Zagreb</item>
    </derivirana_varijabla>
  </DomainObject.Predmet.SudioniciListNaziv>
  <DomainObject.Predmet.SudioniciListAdressOIB>
    <izvorni_sadrzaj>
      <item>ML-MULTIMODA L-LOGISTIC d.o.o., OIB 43952013209, Radićev Odv. 9,10410 Velika Gorica</item>
      <item>FINA Regionalni centar Zagreb, OIB 85821130368, Trg svibanjskih žrtava 1995. br. 1,10000 Zagreb</item>
    </izvorni_sadrzaj>
    <derivirana_varijabla naziv="DomainObject.Predmet.SudioniciListAdressOIB_1">
      <item>ML-MULTIMODA L-LOGISTIC d.o.o., OIB 43952013209, Radićev Odv. 9,10410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43952013209</item>
      <item>, OIB 85821130368</item>
    </izvorni_sadrzaj>
    <derivirana_varijabla naziv="DomainObject.Predmet.SudioniciListNazivOIB_1">
      <item>, OIB 43952013209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2030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2017-08-02T11:00:00Z</dcterms:created>
  <dc:creator>Korisnik</dc:creator>
  <cp:lastModifiedBy>Žana Bem</cp:lastModifiedBy>
  <cp:lastPrinted>2017-08-02T10:56:00Z</cp:lastPrinted>
  <dcterms:modified xmlns:xsi="http://www.w3.org/2001/XMLSchema-instance" xsi:type="dcterms:W3CDTF">2017-08-02T11:00:00Z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