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f78f" w14:paraId="b93f78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E2F88">
        <w:t>70</w:t>
      </w:r>
      <w:r w:rsidR="008440AA">
        <w:t>6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440AA">
        <w:t>INVENTUM j.d.o.o., Zadar, Mihovila Klaića 2, OIB: 99148267503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2600">
        <w:t>0</w:t>
      </w:r>
      <w:r w:rsidR="00F17255">
        <w:t>3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440AA">
        <w:t>INVENTUM j.d.o.o., Zadar, Mihovila Klaića 2, OIB: 99148267503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B6C13">
        <w:t>10</w:t>
      </w:r>
      <w:r w:rsidR="00A70A5D">
        <w:t>,</w:t>
      </w:r>
      <w:r w:rsidR="00DD1A52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B6C13">
        <w:t>10</w:t>
      </w:r>
      <w:r w:rsidR="00F92198">
        <w:t>,</w:t>
      </w:r>
      <w:r w:rsidR="00DD1A52">
        <w:t>10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D1A52">
        <w:t>INVENTUM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DD1A52">
        <w:t>272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DD1A52">
        <w:t>40.921,60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2600">
        <w:t>0</w:t>
      </w:r>
      <w:r w:rsidR="00F17255">
        <w:t>3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D1A52">
        <w:t>INVENTUM j.d.o.o., Zadar</w:t>
      </w:r>
      <w:r w:rsidR="00DD1A52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440AA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MARIO PAVIČIĆ, Slobodnica, Kolodvorska 55</w:t>
      </w:r>
      <w:r w:rsidR="00153B5F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177D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E2F88">
      <w:t>70</w:t>
    </w:r>
    <w:r w:rsidR="008440AA">
      <w:t>6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77D6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7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7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INVENTUM j.d.o.o. za projektiranje i usluge</izvorni_sadrzaj>
    <derivirana_varijabla naziv="DomainObject.Predmet.ProtustrankaFormated_1">  INVENTUM j.d.o.o. za projektiranje i usluge</derivirana_varijabla>
  </DomainObject.Predmet.ProtustrankaFormated>
  <DomainObject.Predmet.ProtustrankaFormatedOIB>
    <izvorni_sadrzaj>  INVENTUM j.d.o.o. za projektiranje i usluge, OIB 99148267503</izvorni_sadrzaj>
    <derivirana_varijabla naziv="DomainObject.Predmet.ProtustrankaFormatedOIB_1">  INVENTUM j.d.o.o. za projektiranje i usluge, OIB 99148267503</derivirana_varijabla>
  </DomainObject.Predmet.ProtustrankaFormatedOIB>
  <DomainObject.Predmet.ProtustrankaFormatedWithAdress>
    <izvorni_sadrzaj> INVENTUM j.d.o.o. za projektiranje i usluge, Mihovila Klaića 2, 23000 Zadar</izvorni_sadrzaj>
    <derivirana_varijabla naziv="DomainObject.Predmet.ProtustrankaFormatedWithAdress_1"> INVENTUM j.d.o.o. za projektiranje i usluge, Mihovila Klaića 2, 23000 Zadar</derivirana_varijabla>
  </DomainObject.Predmet.ProtustrankaFormatedWithAdress>
  <DomainObject.Predmet.ProtustrankaFormatedWithAdressOIB>
    <izvorni_sadrzaj> INVENTUM j.d.o.o. za projektiranje i usluge, OIB 99148267503, Mihovila Klaića 2, 23000 Zadar</izvorni_sadrzaj>
    <derivirana_varijabla naziv="DomainObject.Predmet.ProtustrankaFormatedWithAdressOIB_1"> INVENTUM j.d.o.o. za projektiranje i usluge, OIB 99148267503, Mihovila Klaića 2, 23000 Zadar</derivirana_varijabla>
  </DomainObject.Predmet.ProtustrankaFormatedWithAdressOIB>
  <DomainObject.Predmet.ProtustrankaWithAdress>
    <izvorni_sadrzaj>INVENTUM j.d.o.o. za projektiranje i usluge Mihovila Klaića 2, 23000 Zadar</izvorni_sadrzaj>
    <derivirana_varijabla naziv="DomainObject.Predmet.ProtustrankaWithAdress_1">INVENTUM j.d.o.o. za projektiranje i usluge Mihovila Klaića 2, 23000 Zadar</derivirana_varijabla>
  </DomainObject.Predmet.ProtustrankaWithAdress>
  <DomainObject.Predmet.ProtustrankaWithAdressOIB>
    <izvorni_sadrzaj>INVENTUM j.d.o.o. za projektiranje i usluge, OIB 99148267503, Mihovila Klaića 2, 23000 Zadar</izvorni_sadrzaj>
    <derivirana_varijabla naziv="DomainObject.Predmet.ProtustrankaWithAdressOIB_1">INVENTUM j.d.o.o. za projektiranje i usluge, OIB 99148267503, Mihovila Klaića 2, 23000 Zadar</derivirana_varijabla>
  </DomainObject.Predmet.ProtustrankaWithAdressOIB>
  <DomainObject.Predmet.ProtustrankaNazivFormated>
    <izvorni_sadrzaj>INVENTUM j.d.o.o. za projektiranje i usluge</izvorni_sadrzaj>
    <derivirana_varijabla naziv="DomainObject.Predmet.ProtustrankaNazivFormated_1">INVENTUM j.d.o.o. za projektiranje i usluge</derivirana_varijabla>
  </DomainObject.Predmet.ProtustrankaNazivFormated>
  <DomainObject.Predmet.ProtustrankaNazivFormatedOIB>
    <izvorni_sadrzaj>INVENTUM j.d.o.o. za projektiranje i usluge, OIB 99148267503</izvorni_sadrzaj>
    <derivirana_varijabla naziv="DomainObject.Predmet.ProtustrankaNazivFormatedOIB_1">INVENTUM j.d.o.o. za projektiranje i usluge, OIB 99148267503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INVENTUM j.d.o.o. za projektiranje i usluge</item>
    </izvorni_sadrzaj>
    <derivirana_varijabla naziv="DomainObject.Predmet.ProtuStrankaListFormated_1">
      <item>INVENTUM j.d.o.o. za projektiranje i usluge</item>
    </derivirana_varijabla>
  </DomainObject.Predmet.ProtuStrankaListFormated>
  <DomainObject.Predmet.ProtuStrankaListFormatedOIB>
    <izvorni_sadrzaj>
      <item>INVENTUM j.d.o.o. za projektiranje i usluge, OIB 99148267503</item>
    </izvorni_sadrzaj>
    <derivirana_varijabla naziv="DomainObject.Predmet.ProtuStrankaListFormatedOIB_1">
      <item>INVENTUM j.d.o.o. za projektiranje i usluge, OIB 99148267503</item>
    </derivirana_varijabla>
  </DomainObject.Predmet.ProtuStrankaListFormatedOIB>
  <DomainObject.Predmet.ProtuStrankaListFormatedWithAdress>
    <izvorni_sadrzaj>
      <item>INVENTUM j.d.o.o. za projektiranje i usluge, Mihovila Klaića 2, 23000 Zadar</item>
    </izvorni_sadrzaj>
    <derivirana_varijabla naziv="DomainObject.Predmet.ProtuStrankaListFormatedWithAdress_1">
      <item>INVENTUM j.d.o.o. za projektiranje i usluge, Mihovila Klaića 2, 23000 Zadar</item>
    </derivirana_varijabla>
  </DomainObject.Predmet.ProtuStrankaListFormatedWithAdress>
  <DomainObject.Predmet.ProtuStrankaListFormatedWithAdressOIB>
    <izvorni_sadrzaj>
      <item>INVENTUM j.d.o.o. za projektiranje i usluge, OIB 99148267503, Mihovila Klaića 2, 23000 Zadar</item>
    </izvorni_sadrzaj>
    <derivirana_varijabla naziv="DomainObject.Predmet.ProtuStrankaListFormatedWithAdressOIB_1">
      <item>INVENTUM j.d.o.o. za projektiranje i usluge, OIB 99148267503, Mihovila Klaića 2, 23000 Zadar</item>
    </derivirana_varijabla>
  </DomainObject.Predmet.ProtuStrankaListFormatedWithAdressOIB>
  <DomainObject.Predmet.ProtuStrankaListNazivFormated>
    <izvorni_sadrzaj>
      <item>INVENTUM j.d.o.o. za projektiranje i usluge</item>
    </izvorni_sadrzaj>
    <derivirana_varijabla naziv="DomainObject.Predmet.ProtuStrankaListNazivFormated_1">
      <item>INVENTUM j.d.o.o. za projektiranje i usluge</item>
    </derivirana_varijabla>
  </DomainObject.Predmet.ProtuStrankaListNazivFormated>
  <DomainObject.Predmet.ProtuStrankaListNazivFormatedOIB>
    <izvorni_sadrzaj>
      <item>INVENTUM j.d.o.o. za projektiranje i usluge, OIB 99148267503</item>
    </izvorni_sadrzaj>
    <derivirana_varijabla naziv="DomainObject.Predmet.ProtuStrankaListNazivFormatedOIB_1">
      <item>INVENTUM j.d.o.o. za projektiranje i usluge, OIB 99148267503</item>
    </derivirana_varijabla>
  </DomainObject.Predmet.ProtuStrankaListNazivFormatedOIB>
  <DomainObject.Predmet.OstaliListFormated>
    <izvorni_sadrzaj>
      <item>Mario Pavičić</item>
    </izvorni_sadrzaj>
    <derivirana_varijabla naziv="DomainObject.Predmet.OstaliListFormated_1">
      <item>Mario Pavičić</item>
    </derivirana_varijabla>
  </DomainObject.Predmet.OstaliListFormated>
  <DomainObject.Predmet.OstaliListFormatedOIB>
    <izvorni_sadrzaj>
      <item>Mario Pavičić, OIB 33028194783</item>
    </izvorni_sadrzaj>
    <derivirana_varijabla naziv="DomainObject.Predmet.OstaliListFormatedOIB_1">
      <item>Mario Pavičić, OIB 33028194783</item>
    </derivirana_varijabla>
  </DomainObject.Predmet.OstaliListFormatedOIB>
  <DomainObject.Predmet.OstaliListFormatedWithAdress>
    <izvorni_sadrzaj>
      <item>Mario Pavičić, Kolodvorska 55, 35252 Slobodnica</item>
    </izvorni_sadrzaj>
    <derivirana_varijabla naziv="DomainObject.Predmet.OstaliListFormatedWithAdress_1">
      <item>Mario Pavičić, Kolodvorska 55, 35252 Slobodnica</item>
    </derivirana_varijabla>
  </DomainObject.Predmet.OstaliListFormatedWithAdress>
  <DomainObject.Predmet.OstaliListFormatedWithAdressOIB>
    <izvorni_sadrzaj>
      <item>Mario Pavičić, OIB 33028194783, Kolodvorska 55, 35252 Slobodnica</item>
    </izvorni_sadrzaj>
    <derivirana_varijabla naziv="DomainObject.Predmet.OstaliListFormatedWithAdressOIB_1">
      <item>Mario Pavičić, OIB 33028194783, Kolodvorska 55, 35252 Slobodnica</item>
    </derivirana_varijabla>
  </DomainObject.Predmet.OstaliListFormatedWithAdressOIB>
  <DomainObject.Predmet.OstaliListNazivFormated>
    <izvorni_sadrzaj>
      <item>Mario Pavičić</item>
    </izvorni_sadrzaj>
    <derivirana_varijabla naziv="DomainObject.Predmet.OstaliListNazivFormated_1">
      <item>Mario Pavičić</item>
    </derivirana_varijabla>
  </DomainObject.Predmet.OstaliListNazivFormated>
  <DomainObject.Predmet.OstaliListNazivFormatedOIB>
    <izvorni_sadrzaj>
      <item>Mario Pavičić, OIB 33028194783</item>
    </izvorni_sadrzaj>
    <derivirana_varijabla naziv="DomainObject.Predmet.OstaliListNazivFormatedOIB_1">
      <item>Mario Pavičić, OIB 33028194783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INVENTUM j.d.o.o. za projektiranje i usluge</izvorni_sadrzaj>
    <derivirana_varijabla naziv="DomainObject.Predmet.ProtustrankaIDrugi_1">INVENTUM j.d.o.o. za projektiranje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INVENTUM j.d.o.o. za projektiranje i usluge, OIB 99148267503, Mihovila Klaića 2, 23000 Zadar</izvorni_sadrzaj>
    <derivirana_varijabla naziv="DomainObject.Predmet.ProtustrankaIDrugiAdressOIB_1">INVENTUM j.d.o.o. za projektiranje i usluge, OIB 99148267503, Mihovila Klaića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INVENTUM j.d.o.o. za projektiranje i usluge</item>
      <item>Mario Pavičić</item>
    </izvorni_sadrzaj>
    <derivirana_varijabla naziv="DomainObject.Predmet.SudioniciListNaziv_1">
      <item>FINA</item>
      <item>INVENTUM j.d.o.o. za projektiranje i usluge</item>
      <item>Mario Pavičić</item>
    </derivirana_varijabla>
  </DomainObject.Predmet.SudioniciListNaziv>
  <DomainObject.Predmet.SudioniciListAdressOIB>
    <izvorni_sadrzaj>
      <item>FINA, OIB 85821130368</item>
      <item>INVENTUM j.d.o.o. za projektiranje i usluge, OIB 99148267503, Mihovila Klaića 2,23000 Zadar</item>
      <item>Mario Pavičić, OIB 33028194783, Kolodvorska 55,35252 Slobodnica</item>
    </izvorni_sadrzaj>
    <derivirana_varijabla naziv="DomainObject.Predmet.SudioniciListAdressOIB_1">
      <item>FINA, OIB 85821130368</item>
      <item>INVENTUM j.d.o.o. za projektiranje i usluge, OIB 99148267503, Mihovila Klaića 2,23000 Zadar</item>
      <item>Mario Pavičić, OIB 33028194783, Kolodvorska 55,35252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99148267503</item>
      <item>, OIB 33028194783</item>
    </izvorni_sadrzaj>
    <derivirana_varijabla naziv="DomainObject.Predmet.SudioniciListNazivOIB_1">
      <item>, OIB 85821130368</item>
      <item>, OIB 99148267503</item>
      <item>, OIB 33028194783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377D7-FBE2-440D-AF8A-3E1FE7DFC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1861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2016-05-03T06:43:00Z</dcterms:created>
  <dc:creator>Administrator</dc:creator>
  <cp:lastModifiedBy>wsadmin</cp:lastModifiedBy>
  <cp:lastPrinted>2016-03-18T09:50:00Z</cp:lastPrinted>
  <dcterms:modified xmlns:xsi="http://www.w3.org/2001/XMLSchema-instance" xsi:type="dcterms:W3CDTF">2016-05-03T09:18:00Z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