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f7d4" w14:paraId="7bff7d4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R="00BB2B2B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</w:t>
      </w:r>
      <w:r w:rsidR="00BB2B2B" w:rsidRPr="005B0DDF">
        <w:rPr>
          <w:b/>
        </w:rPr>
        <w:t xml:space="preserve">Broj: </w:t>
      </w:r>
      <w:r w:rsidR="00E74265" w:rsidRPr="005B0DDF">
        <w:rPr>
          <w:b/>
        </w:rPr>
        <w:t>1/St-</w:t>
      </w:r>
      <w:r w:rsidR="003C1DE2">
        <w:rPr>
          <w:b/>
        </w:rPr>
        <w:t>1557/2017-1</w:t>
      </w:r>
      <w:r w:rsidR="00EC5205">
        <w:rPr>
          <w:b/>
        </w:rPr>
        <w:t>8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</w:p>
    <w:p w:rsidRDefault="00DE3783" w:rsidP="007D089A" w:rsidR="00547F6D">
      <w:pPr>
        <w:jc w:val="center"/>
        <w:rPr>
          <w:b/>
        </w:rPr>
      </w:pPr>
      <w:r>
        <w:rPr>
          <w:b/>
        </w:rPr>
        <w:t>Podružnica Karlovac</w:t>
      </w:r>
    </w:p>
    <w:p w:rsidRDefault="00DE3783" w:rsidP="007D089A" w:rsidR="00DE3783">
      <w:pPr>
        <w:jc w:val="center"/>
        <w:rPr>
          <w:b/>
        </w:rPr>
      </w:pPr>
      <w:r>
        <w:rPr>
          <w:b/>
        </w:rPr>
        <w:t>Ulica Pavla Vitezovića 1</w:t>
      </w:r>
    </w:p>
    <w:p w:rsidRDefault="004D3F52" w:rsidP="007D089A" w:rsidR="004D3F52">
      <w:pPr>
        <w:jc w:val="center"/>
        <w:rPr>
          <w:b/>
        </w:rPr>
      </w:pPr>
    </w:p>
    <w:p w:rsidRDefault="005B0DDF" w:rsidP="007D089A" w:rsidR="005B0DDF">
      <w:pPr>
        <w:jc w:val="center"/>
        <w:rPr>
          <w:b/>
        </w:rPr>
      </w:pPr>
    </w:p>
    <w:p w:rsidRDefault="00FD60E1" w:rsidP="00E74265" w:rsidR="00FD60E1">
      <w:pPr>
        <w:ind w:firstLine="708"/>
        <w:rPr>
          <w:b/>
        </w:rPr>
      </w:pPr>
      <w:r w:rsidRPr="00FD60E1">
        <w:rPr>
          <w:b/>
        </w:rPr>
        <w:t>Predmet:stečajni du</w:t>
      </w:r>
      <w:r w:rsidR="000C5CA1">
        <w:rPr>
          <w:b/>
        </w:rPr>
        <w:t xml:space="preserve">žnik </w:t>
      </w:r>
      <w:r w:rsidRPr="00FD60E1">
        <w:rPr>
          <w:b/>
        </w:rPr>
        <w:t>DA-</w:t>
      </w:r>
      <w:proofErr w:type="spellStart"/>
      <w:r w:rsidRPr="00FD60E1">
        <w:rPr>
          <w:b/>
        </w:rPr>
        <w:t>DA</w:t>
      </w:r>
      <w:proofErr w:type="spellEnd"/>
      <w:r w:rsidRPr="00FD60E1">
        <w:rPr>
          <w:b/>
        </w:rPr>
        <w:t xml:space="preserve"> TRANSPORTI d.o.o. u stečaju</w:t>
      </w:r>
    </w:p>
    <w:p w:rsidRDefault="00FD60E1" w:rsidP="00E74265" w:rsidR="00FD60E1" w:rsidRPr="00FD60E1">
      <w:pPr>
        <w:ind w:firstLine="708"/>
        <w:rPr>
          <w:b/>
        </w:rPr>
      </w:pPr>
      <w:r w:rsidRPr="00FD60E1">
        <w:rPr>
          <w:b/>
        </w:rPr>
        <w:t>Slavonski Brod,Osječka ulica 284, OIB 95723582204</w:t>
      </w:r>
    </w:p>
    <w:p w:rsidRDefault="00FD60E1" w:rsidP="00E74265" w:rsidR="00FD60E1">
      <w:pPr>
        <w:ind w:firstLine="708"/>
      </w:pPr>
    </w:p>
    <w:p w:rsidRDefault="00EC5205" w:rsidP="00E74265" w:rsidR="00FD60E1" w:rsidRPr="00DE3783">
      <w:pPr>
        <w:ind w:firstLine="708"/>
        <w:rPr>
          <w:b/>
        </w:rPr>
      </w:pPr>
      <w:r w:rsidRPr="00DE3783">
        <w:rPr>
          <w:b/>
        </w:rPr>
        <w:t>Veza Vaš broj: Klasa: 120-11/18-01/9</w:t>
      </w:r>
    </w:p>
    <w:p w:rsidRDefault="00EC5205" w:rsidP="00E74265" w:rsidR="00EC5205" w:rsidRPr="00DE3783">
      <w:pPr>
        <w:ind w:firstLine="708"/>
        <w:rPr>
          <w:b/>
        </w:rPr>
      </w:pPr>
      <w:proofErr w:type="spellStart"/>
      <w:r w:rsidRPr="00DE3783">
        <w:rPr>
          <w:b/>
        </w:rPr>
        <w:t>Ur.broj</w:t>
      </w:r>
      <w:proofErr w:type="spellEnd"/>
      <w:r w:rsidRPr="00DE3783">
        <w:rPr>
          <w:b/>
        </w:rPr>
        <w:t>: 08-2902-18-48</w:t>
      </w:r>
    </w:p>
    <w:p w:rsidRDefault="00DE3783" w:rsidP="00E74265" w:rsidR="00DE3783">
      <w:pPr>
        <w:ind w:firstLine="708"/>
      </w:pPr>
    </w:p>
    <w:p w:rsidRDefault="00DE3783" w:rsidP="00FD60E1" w:rsidR="00AE101F">
      <w:pPr>
        <w:ind w:firstLine="708"/>
      </w:pPr>
      <w:r>
        <w:t xml:space="preserve">U svezi vašeg dopisa od 20.veljače 2018.g., </w:t>
      </w:r>
      <w:r w:rsidR="003C1DE2">
        <w:t xml:space="preserve">pozivate se postupiti po zaključku </w:t>
      </w:r>
      <w:r w:rsidR="00FD60E1">
        <w:t xml:space="preserve">ovog suda </w:t>
      </w:r>
      <w:r w:rsidR="003C1DE2">
        <w:t>br. St-1557/2017-6 od 29.studenog 2017.g.</w:t>
      </w:r>
      <w:r>
        <w:t xml:space="preserve">, </w:t>
      </w:r>
      <w:r w:rsidR="00D241EC">
        <w:t>s kojim danom</w:t>
      </w:r>
      <w:r>
        <w:t xml:space="preserve"> je</w:t>
      </w:r>
      <w:r w:rsidR="00D241EC">
        <w:t xml:space="preserve"> i</w:t>
      </w:r>
      <w:r>
        <w:t xml:space="preserve"> objavljen na mrežnoj stranici e-Oglasna ploča suda, a </w:t>
      </w:r>
      <w:r w:rsidR="00EC5205">
        <w:t xml:space="preserve">kojim je bio naložen prijenos zaplijenjenih sredstava u iznosu 5.000,00 kn na depozitni račun </w:t>
      </w:r>
      <w:r>
        <w:t>Trgovačkog suda u Osijeku</w:t>
      </w:r>
      <w:r w:rsidR="00AE101F">
        <w:t>.</w:t>
      </w:r>
    </w:p>
    <w:p w:rsidRDefault="00AE101F" w:rsidP="00FD60E1" w:rsidR="00F770AA">
      <w:pPr>
        <w:ind w:firstLine="708"/>
      </w:pPr>
      <w:r>
        <w:t>Račun na koji je potrebno uplatiti navedena sredstva glasi:</w:t>
      </w:r>
      <w:r w:rsidR="00DE3783">
        <w:t xml:space="preserve"> IBAN HR31 2390001-1300000200, s pozivom na broj HR02 05 -1557-2017.</w:t>
      </w:r>
    </w:p>
    <w:p w:rsidRDefault="007D089A" w:rsidR="007D089A"/>
    <w:p w:rsidRDefault="00A7106D" w:rsidP="00F770AA" w:rsidR="00F770AA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3C1DE2">
        <w:t>23</w:t>
      </w:r>
      <w:r w:rsidR="005B0DDF">
        <w:t>.veljače</w:t>
      </w:r>
      <w:r w:rsidR="00E32138">
        <w:t xml:space="preserve"> 2018</w:t>
      </w:r>
      <w:r w:rsidR="00F770AA">
        <w:t>.g.</w:t>
      </w:r>
    </w:p>
    <w:p w:rsidRDefault="00F770AA" w:rsidP="00F770AA" w:rsidR="00F770AA">
      <w:pPr>
        <w:jc w:val="center"/>
      </w:pPr>
    </w:p>
    <w:p w:rsidRDefault="00F770AA" w:rsidP="00F770AA" w:rsidR="00F770AA">
      <w:pPr>
        <w:jc w:val="right"/>
      </w:pPr>
    </w:p>
    <w:p w:rsidRDefault="00E633C4" w:rsidP="00F770AA" w:rsidR="00F770AA">
      <w:pPr>
        <w:jc w:val="right"/>
      </w:pPr>
      <w:r>
        <w:t>STEČAJNA SUTKINJA</w:t>
      </w:r>
      <w:r w:rsidR="00F770AA">
        <w:t>:</w:t>
      </w:r>
    </w:p>
    <w:p w:rsidRDefault="00F770AA" w:rsidP="00F770AA" w:rsidR="00F770AA">
      <w:pPr>
        <w:jc w:val="right"/>
      </w:pPr>
      <w:r>
        <w:t>Vesna Vukelić</w:t>
      </w:r>
    </w:p>
    <w:p w:rsidRDefault="004D3F52" w:rsidP="00F770AA" w:rsidR="004D3F52">
      <w:pPr>
        <w:jc w:val="right"/>
      </w:pPr>
    </w:p>
    <w:p w:rsidRDefault="003C1DE2" w:rsidP="00E74265" w:rsidR="003C1DE2"/>
    <w:p w:rsidRDefault="003C1DE2" w:rsidP="00E74265" w:rsidR="003C1DE2"/>
    <w:p w:rsidRDefault="00E74265" w:rsidP="00E74265" w:rsidR="00E633C4">
      <w:r>
        <w:t>Dostaviti</w:t>
      </w:r>
      <w:r w:rsidR="00FB490D">
        <w:t xml:space="preserve"> putem </w:t>
      </w:r>
      <w:r w:rsidR="00E32138">
        <w:t>pošte:</w:t>
      </w:r>
    </w:p>
    <w:p w:rsidRDefault="00FB490D" w:rsidP="00E74265" w:rsidR="00E74265">
      <w:r>
        <w:t xml:space="preserve">-FINA </w:t>
      </w:r>
      <w:r w:rsidR="00542568">
        <w:t>Karlovac</w:t>
      </w:r>
    </w:p>
    <w:p w:rsidRDefault="003B395D" w:rsidP="003B395D" w:rsidR="003B395D" w:rsidRPr="003B395D">
      <w:pPr>
        <w:ind w:firstLine="720" w:left="4320"/>
        <w:jc w:val="both"/>
        <w:rPr>
          <w:sz w:val="22"/>
          <w:szCs w:val="22"/>
        </w:rPr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020BE1"/>
    <w:multiLevelType w:val="hybridMultilevel"/>
    <w:tmpl w:val="8F006042"/>
    <w:lvl w:tplc="FE9A192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774E7"/>
    <w:rsid w:val="000A6B0A"/>
    <w:rsid w:val="000C5CA1"/>
    <w:rsid w:val="000F12B6"/>
    <w:rsid w:val="001D15D5"/>
    <w:rsid w:val="00231B23"/>
    <w:rsid w:val="00276726"/>
    <w:rsid w:val="003A2A0C"/>
    <w:rsid w:val="003B367C"/>
    <w:rsid w:val="003B395D"/>
    <w:rsid w:val="003C1DE2"/>
    <w:rsid w:val="003D474F"/>
    <w:rsid w:val="00445355"/>
    <w:rsid w:val="00460A14"/>
    <w:rsid w:val="00473352"/>
    <w:rsid w:val="004D3F52"/>
    <w:rsid w:val="00530CB4"/>
    <w:rsid w:val="00542568"/>
    <w:rsid w:val="00547F6D"/>
    <w:rsid w:val="0055632B"/>
    <w:rsid w:val="00577433"/>
    <w:rsid w:val="005825F3"/>
    <w:rsid w:val="005B0DDF"/>
    <w:rsid w:val="005B7432"/>
    <w:rsid w:val="005C4426"/>
    <w:rsid w:val="005D6059"/>
    <w:rsid w:val="00603307"/>
    <w:rsid w:val="00697DB5"/>
    <w:rsid w:val="00743FAA"/>
    <w:rsid w:val="00775892"/>
    <w:rsid w:val="00777DF7"/>
    <w:rsid w:val="00795BB4"/>
    <w:rsid w:val="007973C0"/>
    <w:rsid w:val="007A7FD2"/>
    <w:rsid w:val="007B7AE4"/>
    <w:rsid w:val="007D089A"/>
    <w:rsid w:val="007D3499"/>
    <w:rsid w:val="0080437D"/>
    <w:rsid w:val="008103BE"/>
    <w:rsid w:val="0081234E"/>
    <w:rsid w:val="00897B6C"/>
    <w:rsid w:val="008F580F"/>
    <w:rsid w:val="009B00D6"/>
    <w:rsid w:val="009E2C9B"/>
    <w:rsid w:val="00A02EF6"/>
    <w:rsid w:val="00A377E5"/>
    <w:rsid w:val="00A7106D"/>
    <w:rsid w:val="00A7422B"/>
    <w:rsid w:val="00A81588"/>
    <w:rsid w:val="00AC6832"/>
    <w:rsid w:val="00AE101F"/>
    <w:rsid w:val="00AF1EAB"/>
    <w:rsid w:val="00B4134E"/>
    <w:rsid w:val="00BB2B2B"/>
    <w:rsid w:val="00C10F72"/>
    <w:rsid w:val="00C327DB"/>
    <w:rsid w:val="00C44C24"/>
    <w:rsid w:val="00C83120"/>
    <w:rsid w:val="00CC79AA"/>
    <w:rsid w:val="00D10E98"/>
    <w:rsid w:val="00D241EC"/>
    <w:rsid w:val="00D50398"/>
    <w:rsid w:val="00D52C4C"/>
    <w:rsid w:val="00DB3B69"/>
    <w:rsid w:val="00DB4236"/>
    <w:rsid w:val="00DE3783"/>
    <w:rsid w:val="00DF5E7F"/>
    <w:rsid w:val="00E13506"/>
    <w:rsid w:val="00E17394"/>
    <w:rsid w:val="00E32138"/>
    <w:rsid w:val="00E35886"/>
    <w:rsid w:val="00E530EA"/>
    <w:rsid w:val="00E633C4"/>
    <w:rsid w:val="00E74265"/>
    <w:rsid w:val="00E85BC0"/>
    <w:rsid w:val="00E92C45"/>
    <w:rsid w:val="00EA2744"/>
    <w:rsid w:val="00EC5205"/>
    <w:rsid w:val="00EC6B7B"/>
    <w:rsid w:val="00EF0423"/>
    <w:rsid w:val="00EF70DE"/>
    <w:rsid w:val="00F03B6F"/>
    <w:rsid w:val="00F770AA"/>
    <w:rsid w:val="00FB490D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E17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E17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822979.95</izvorni_sadrzaj>
    <derivirana_varijabla naziv="DomainObject.Predmet.InicijalnaVrijednost_1">822979.95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St-1557/2017</izvorni_sadrzaj>
    <derivirana_varijabla naziv="DomainObject.Predmet.OznakaBroj_1">St-1557/2017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DA-DA TRANSPORTI d.o.o. za prijevoz i usluge</izvorni_sadrzaj>
    <derivirana_varijabla naziv="DomainObject.Predmet.ProtustrankaFormated_1">  DA-DA TRANSPORTI d.o.o. za prijevoz i usluge</derivirana_varijabla>
  </DomainObject.Predmet.ProtustrankaFormated>
  <DomainObject.Predmet.ProtustrankaFormatedOIB>
    <izvorni_sadrzaj>  DA-DA TRANSPORTI d.o.o. za prijevoz i usluge, OIB 95723582204</izvorni_sadrzaj>
    <derivirana_varijabla naziv="DomainObject.Predmet.ProtustrankaFormatedOIB_1">  DA-DA TRANSPORTI d.o.o. za prijevoz i usluge, OIB 95723582204</derivirana_varijabla>
  </DomainObject.Predmet.ProtustrankaFormatedOIB>
  <DomainObject.Predmet.ProtustrankaFormatedWithAdress>
    <izvorni_sadrzaj> DA-DA TRANSPORTI d.o.o. za prijevoz i usluge, Osječka ulica 284, 35000 Slavonski Brod</izvorni_sadrzaj>
    <derivirana_varijabla naziv="DomainObject.Predmet.ProtustrankaFormatedWithAdress_1"> DA-DA TRANSPORTI d.o.o. za prijevoz i usluge, Osječka ulica 284, 35000 Slavonski Brod</derivirana_varijabla>
  </DomainObject.Predmet.ProtustrankaFormatedWithAdress>
  <DomainObject.Predmet.ProtustrankaFormatedWithAdressOIB>
    <izvorni_sadrzaj> DA-DA TRANSPORTI d.o.o. za prijevoz i usluge, OIB 95723582204, Osječka ulica 284, 35000 Slavonski Brod</izvorni_sadrzaj>
    <derivirana_varijabla naziv="DomainObject.Predmet.ProtustrankaFormatedWithAdressOIB_1"> DA-DA TRANSPORTI d.o.o. za prijevoz i usluge, OIB 95723582204, Osječka ulica 284, 35000 Slavonski Brod</derivirana_varijabla>
  </DomainObject.Predmet.ProtustrankaFormatedWithAdressOIB>
  <DomainObject.Predmet.ProtustrankaWithAdress>
    <izvorni_sadrzaj>DA-DA TRANSPORTI d.o.o. za prijevoz i usluge Osječka ulica 284, 35000 Slavonski Brod</izvorni_sadrzaj>
    <derivirana_varijabla naziv="DomainObject.Predmet.ProtustrankaWithAdress_1">DA-DA TRANSPORTI d.o.o. za prijevoz i usluge Osječka ulica 284, 35000 Slavonski Brod</derivirana_varijabla>
  </DomainObject.Predmet.ProtustrankaWithAdress>
  <DomainObject.Predmet.ProtustrankaWithAdressOIB>
    <izvorni_sadrzaj>DA-DA TRANSPORTI d.o.o. za prijevoz i usluge, OIB 95723582204, Osječka ulica 284, 35000 Slavonski Brod</izvorni_sadrzaj>
    <derivirana_varijabla naziv="DomainObject.Predmet.ProtustrankaWithAdressOIB_1">DA-DA TRANSPORTI d.o.o. za prijevoz i usluge, OIB 95723582204, Osječka ulica 284, 35000 Slavonski Brod</derivirana_varijabla>
  </DomainObject.Predmet.ProtustrankaWithAdressOIB>
  <DomainObject.Predmet.ProtustrankaNazivFormated>
    <izvorni_sadrzaj>DA-DA TRANSPORTI d.o.o. za prijevoz i usluge</izvorni_sadrzaj>
    <derivirana_varijabla naziv="DomainObject.Predmet.ProtustrankaNazivFormated_1">DA-DA TRANSPORTI d.o.o. za prijevoz i usluge</derivirana_varijabla>
  </DomainObject.Predmet.ProtustrankaNazivFormated>
  <DomainObject.Predmet.ProtustrankaNazivFormatedOIB>
    <izvorni_sadrzaj>DA-DA TRANSPORTI d.o.o. za prijevoz i usluge, OIB 95723582204</izvorni_sadrzaj>
    <derivirana_varijabla naziv="DomainObject.Predmet.ProtustrankaNazivFormatedOIB_1">DA-DA TRANSPORTI d.o.o. za prijevoz i usluge, OIB 95723582204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DA-DA TRANSPORTI d.o.o. za prijevoz i usluge</item>
    </izvorni_sadrzaj>
    <derivirana_varijabla naziv="DomainObject.Predmet.ProtuStrankaListFormated_1">
      <item>DA-DA TRANSPORTI d.o.o. za prijevoz i usluge</item>
    </derivirana_varijabla>
  </DomainObject.Predmet.ProtuStrankaListFormated>
  <DomainObject.Predmet.ProtuStrankaListFormatedOIB>
    <izvorni_sadrzaj>
      <item>DA-DA TRANSPORTI d.o.o. za prijevoz i usluge, OIB 95723582204</item>
    </izvorni_sadrzaj>
    <derivirana_varijabla naziv="DomainObject.Predmet.ProtuStrankaListFormatedOIB_1">
      <item>DA-DA TRANSPORTI d.o.o. za prijevoz i usluge, OIB 95723582204</item>
    </derivirana_varijabla>
  </DomainObject.Predmet.ProtuStrankaListFormatedOIB>
  <DomainObject.Predmet.ProtuStrankaListFormatedWithAdress>
    <izvorni_sadrzaj>
      <item>DA-DA TRANSPORTI d.o.o. za prijevoz i usluge, Osječka ulica 284, 35000 Slavonski Brod</item>
    </izvorni_sadrzaj>
    <derivirana_varijabla naziv="DomainObject.Predmet.ProtuStrankaListFormatedWithAdress_1">
      <item>DA-DA TRANSPORTI d.o.o. za prijevoz i usluge, Osječka ulica 284, 35000 Slavonski Brod</item>
    </derivirana_varijabla>
  </DomainObject.Predmet.ProtuStrankaListFormatedWithAdress>
  <DomainObject.Predmet.ProtuStrankaListFormatedWithAdressOIB>
    <izvorni_sadrzaj>
      <item>DA-DA TRANSPORTI d.o.o. za prijevoz i usluge, OIB 95723582204, Osječka ulica 284, 35000 Slavonski Brod</item>
    </izvorni_sadrzaj>
    <derivirana_varijabla naziv="DomainObject.Predmet.ProtuStrankaListFormatedWithAdressOIB_1">
      <item>DA-DA TRANSPORTI d.o.o. za prijevoz i usluge, OIB 95723582204, Osječka ulica 284, 35000 Slavonski Brod</item>
    </derivirana_varijabla>
  </DomainObject.Predmet.ProtuStrankaListFormatedWithAdressOIB>
  <DomainObject.Predmet.ProtuStrankaListNazivFormated>
    <izvorni_sadrzaj>
      <item>DA-DA TRANSPORTI d.o.o. za prijevoz i usluge</item>
    </izvorni_sadrzaj>
    <derivirana_varijabla naziv="DomainObject.Predmet.ProtuStrankaListNazivFormated_1">
      <item>DA-DA TRANSPORTI d.o.o. za prijevoz i usluge</item>
    </derivirana_varijabla>
  </DomainObject.Predmet.ProtuStrankaListNazivFormated>
  <DomainObject.Predmet.ProtuStrankaListNazivFormatedOIB>
    <izvorni_sadrzaj>
      <item>DA-DA TRANSPORTI d.o.o. za prijevoz i usluge, OIB 95723582204</item>
    </izvorni_sadrzaj>
    <derivirana_varijabla naziv="DomainObject.Predmet.ProtuStrankaListNazivFormatedOIB_1">
      <item>DA-DA TRANSPORTI d.o.o. za prijevoz i usluge, OIB 95723582204</item>
    </derivirana_varijabla>
  </DomainObject.Predmet.ProtuStrankaListNazivFormatedOIB>
  <DomainObject.Predmet.OstaliListFormated>
    <izvorni_sadrzaj>
      <item>Stjepan Pejić</item>
      <item>ŽDO Građansko-upravni odjel Slav.Brod</item>
      <item>Gabrijel Zovak</item>
    </izvorni_sadrzaj>
    <derivirana_varijabla naziv="DomainObject.Predmet.OstaliListFormated_1">
      <item>Stjepan Pejić</item>
      <item>ŽDO Građansko-upravni odjel Slav.Brod</item>
      <item>Gabrijel Zovak</item>
    </derivirana_varijabla>
  </DomainObject.Predmet.OstaliListFormated>
  <DomainObject.Predmet.OstaliListFormatedOIB>
    <izvorni_sadrzaj>
      <item>Stjepan Pejić, OIB 79125695287</item>
      <item>ŽDO Građansko-upravni odjel Slav.Brod</item>
      <item>Gabrijel Zovak</item>
    </izvorni_sadrzaj>
    <derivirana_varijabla naziv="DomainObject.Predmet.OstaliListFormatedOIB_1">
      <item>Stjepan Pejić, OIB 79125695287</item>
      <item>ŽDO Građansko-upravni odjel Slav.Brod</item>
      <item>Gabrijel Zovak</item>
    </derivirana_varijabla>
  </DomainObject.Predmet.OstaliListFormatedOIB>
  <DomainObject.Predmet.OstaliListFormatedWithAdress>
    <izvorni_sadrzaj>
      <item>Stjepan Pejić, Rimski Put 20, 10370 Lukarišće</item>
      <item>ŽDO Građansko-upravni odjel Slav.Brod</item>
      <item>Gabrijel Zovak</item>
    </izvorni_sadrzaj>
    <derivirana_varijabla naziv="DomainObject.Predmet.OstaliListFormatedWithAdress_1">
      <item>Stjepan Pejić, Rimski Put 20, 10370 Lukarišće</item>
      <item>ŽDO Građansko-upravni odjel Slav.Brod</item>
      <item>Gabrijel Zovak</item>
    </derivirana_varijabla>
  </DomainObject.Predmet.OstaliListFormatedWithAdress>
  <DomainObject.Predmet.OstaliListFormatedWithAdressOIB>
    <izvorni_sadrzaj>
      <item>Stjepan Pejić, OIB 79125695287, Rimski Put 20, 10370 Lukarišće</item>
      <item>ŽDO Građansko-upravni odjel Slav.Brod</item>
      <item>Gabrijel Zovak</item>
    </izvorni_sadrzaj>
    <derivirana_varijabla naziv="DomainObject.Predmet.OstaliListFormatedWithAdressOIB_1">
      <item>Stjepan Pejić, OIB 79125695287, Rimski Put 20, 10370 Lukarišće</item>
      <item>ŽDO Građansko-upravni odjel Slav.Brod</item>
      <item>Gabrijel Zovak</item>
    </derivirana_varijabla>
  </DomainObject.Predmet.OstaliListFormatedWithAdressOIB>
  <DomainObject.Predmet.OstaliListNazivFormated>
    <izvorni_sadrzaj>
      <item>Stjepan Pejić</item>
      <item>ŽDO Građansko-upravni odjel Slav.Brod</item>
      <item>Gabrijel Zovak</item>
    </izvorni_sadrzaj>
    <derivirana_varijabla naziv="DomainObject.Predmet.OstaliListNazivFormated_1">
      <item>Stjepan Pejić</item>
      <item>ŽDO Građansko-upravni odjel Slav.Brod</item>
      <item>Gabrijel Zovak</item>
    </derivirana_varijabla>
  </DomainObject.Predmet.OstaliListNazivFormated>
  <DomainObject.Predmet.OstaliListNazivFormatedOIB>
    <izvorni_sadrzaj>
      <item>Stjepan Pejić, OIB 79125695287</item>
      <item>ŽDO Građansko-upravni odjel Slav.Brod</item>
      <item>Gabrijel Zovak</item>
    </izvorni_sadrzaj>
    <derivirana_varijabla naziv="DomainObject.Predmet.OstaliListNazivFormatedOIB_1">
      <item>Stjepan Pejić, OIB 79125695287</item>
      <item>ŽDO Građansko-upravni odjel Slav.Brod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DA-DA TRANSPORTI d.o.o. za prijevoz i usluge</izvorni_sadrzaj>
    <derivirana_varijabla naziv="DomainObject.Predmet.ProtustrankaIDrugi_1">DA-DA TRANSPORTI 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DA-DA TRANSPORTI d.o.o. za prijevoz i usluge, OIB 95723582204, Osječka ulica 284, 35000 Slavonski Brod</izvorni_sadrzaj>
    <derivirana_varijabla naziv="DomainObject.Predmet.ProtustrankaIDrugiAdressOIB_1">DA-DA TRANSPORTI d.o.o. za prijevoz i usluge, OIB 95723582204, Osječka ulica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DA-DA TRANSPORTI d.o.o. za prijevoz i usluge</item>
      <item>Stjepan Pejić</item>
      <item>ŽDO Građansko-upravni odjel Slav.Brod</item>
      <item>Gabrijel Zovak</item>
    </izvorni_sadrzaj>
    <derivirana_varijabla naziv="DomainObject.Predmet.SudioniciListNaziv_1">
      <item>Financijska agencija</item>
      <item>DA-DA TRANSPORTI d.o.o. za prijevoz i usluge</item>
      <item>Stjepan Pejić</item>
      <item>ŽDO Građansko-upravni odjel Slav.Brod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</izvorni_sadrzaj>
    <derivirana_varijabla naziv="DomainObject.Predmet.SudioniciListAdressOIB_1">
      <item>Financijska agencija, OIB 85821130368, Ulica grada Vukovara 70,10000 Zagreb</item>
      <item>DA-DA TRANSPORTI d.o.o. za prijevoz i usluge, OIB 95723582204, Osječka ulica 284,35000 Slavonski Brod</item>
      <item>Stjepan Pejić, OIB 79125695287, Rimski Put 20,10370 Lukarišće</item>
      <item>ŽDO Građansko-upravni odjel Slav.Brod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95723582204</item>
      <item>, OIB 79125695287</item>
      <item>, OIB null</item>
      <item>, OIB null</item>
    </izvorni_sadrzaj>
    <derivirana_varijabla naziv="DomainObject.Predmet.SudioniciListNazivOIB_1">
      <item>, OIB 85821130368</item>
      <item>, OIB 95723582204</item>
      <item>, OIB 79125695287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129</properties:Words>
  <properties:Characters>799</properties:Characters>
  <properties:Lines>42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2018-02-23T08:36:00Z</dcterms:created>
  <dc:creator>Korisnik</dc:creator>
  <cp:lastModifiedBy>wsadmin</cp:lastModifiedBy>
  <cp:lastPrinted>2018-02-23T10:39:00Z</cp:lastPrinted>
  <dcterms:modified xmlns:xsi="http://www.w3.org/2001/XMLSchema-instance" xsi:type="dcterms:W3CDTF">2018-02-23T10:40:00Z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