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508e" w14:paraId="f20508e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D019C">
        <w:t>1631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>, L.Jagera 3</w:t>
      </w:r>
      <w:r>
        <w:t xml:space="preserve">, za pokretanje skraćenog stečajnog postupka  nad dužnikom </w:t>
      </w:r>
      <w:r w:rsidR="004D019C">
        <w:t>MILERAM j.d.o.o. za proizvodnju, trgovinu i usluge, Osijek, Reisnerova 46, MBS: 030168583, OIB: 14059579430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25FA7">
        <w:t>30</w:t>
      </w:r>
      <w:r w:rsidR="00E97177">
        <w:t>. studenog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D019C">
        <w:t>MILERAM j.d.o.o. za proizvodnju, trgovinu i usluge, Osijek, Reisnerova 46, MBS: 030168583, OIB: 14059579430</w:t>
      </w:r>
      <w:r w:rsidR="00D43EFC">
        <w:t xml:space="preserve">, </w:t>
      </w:r>
      <w:r>
        <w:t xml:space="preserve">iznosi </w:t>
      </w:r>
      <w:r w:rsidR="004D019C">
        <w:t>37.219,73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4D019C">
        <w:t>Mira Stokić, OIB: 73906391637, Osijek, Reisnerova ulica 46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D019C">
        <w:t>1631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44CBD">
        <w:t>30</w:t>
      </w:r>
      <w:r w:rsidR="00E97177">
        <w:t>. studenog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44CBD">
        <w:t>22</w:t>
      </w:r>
      <w:r w:rsidR="00E25FA7">
        <w:t>/1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04D3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57AA"/>
    <w:rsid w:val="00765EBC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25FA7"/>
    <w:rsid w:val="00E33418"/>
    <w:rsid w:val="00E571F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00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4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4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4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4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00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4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4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4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4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1631</izvorni_sadrzaj>
    <derivirana_varijabla naziv="DomainObject.Predmet.Broj_1">1631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St-1631/2017</izvorni_sadrzaj>
    <derivirana_varijabla naziv="DomainObject.Predmet.OznakaBroj_1">St-1631/2017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MILERAM jednostavno društvo s ograničenom odgovornošću za proizvodnju, trgovinu i usluge</izvorni_sadrzaj>
    <derivirana_varijabla naziv="DomainObject.Predmet.ProtustrankaFormated_1">  MILERAM jednostavno društvo s ograničenom odgovornošću za proizvodnju, trgovinu i usluge</derivirana_varijabla>
  </DomainObject.Predmet.ProtustrankaFormated>
  <DomainObject.Predmet.ProtustrankaFormatedOIB>
    <izvorni_sadrzaj>  MILERAM jednostavno društvo s ograničenom odgovornošću za proizvodnju, trgovinu i usluge, OIB 14059579430</izvorni_sadrzaj>
    <derivirana_varijabla naziv="DomainObject.Predmet.ProtustrankaFormatedOIB_1">  MILERAM jednostavno društvo s ograničenom odgovornošću za proizvodnju, trgovinu i usluge, OIB 14059579430</derivirana_varijabla>
  </DomainObject.Predmet.ProtustrankaFormatedOIB>
  <DomainObject.Predmet.ProtustrankaFormatedWithAdress>
    <izvorni_sadrzaj> MILERAM jednostavno društvo s ograničenom odgovornošću za proizvodnju, trgovinu i usluge, Reisnerova 46, 31000 Osijek</izvorni_sadrzaj>
    <derivirana_varijabla naziv="DomainObject.Predmet.ProtustrankaFormatedWithAdress_1"> MILERAM jednostavno društvo s ograničenom odgovornošću za proizvodnju, trgovinu i usluge, Reisnerova 46, 31000 Osijek</derivirana_varijabla>
  </DomainObject.Predmet.ProtustrankaFormatedWithAdress>
  <DomainObject.Predmet.ProtustrankaFormatedWithAdressOIB>
    <izvorni_sadrzaj> MILERAM jednostavno društvo s ograničenom odgovornošću za proizvodnju, trgovinu i usluge, OIB 14059579430, Reisnerova 46, 31000 Osijek</izvorni_sadrzaj>
    <derivirana_varijabla naziv="DomainObject.Predmet.ProtustrankaFormatedWithAdressOIB_1"> MILERAM jednostavno društvo s ograničenom odgovornošću za proizvodnju, trgovinu i usluge, OIB 14059579430, Reisnerova 46, 31000 Osijek</derivirana_varijabla>
  </DomainObject.Predmet.ProtustrankaFormatedWithAdressOIB>
  <DomainObject.Predmet.ProtustrankaWithAdress>
    <izvorni_sadrzaj>MILERAM jednostavno društvo s ograničenom odgovornošću za proizvodnju, trgovinu i usluge Reisnerova 46, 31000 Osijek</izvorni_sadrzaj>
    <derivirana_varijabla naziv="DomainObject.Predmet.ProtustrankaWithAdress_1">MILERAM jednostavno društvo s ograničenom odgovornošću za proizvodnju, trgovinu i usluge Reisnerova 46, 31000 Osijek</derivirana_varijabla>
  </DomainObject.Predmet.ProtustrankaWithAdress>
  <DomainObject.Predmet.ProtustrankaWithAdressOIB>
    <izvorni_sadrzaj>MILERAM jednostavno društvo s ograničenom odgovornošću za proizvodnju, trgovinu i usluge, OIB 14059579430, Reisnerova 46, 31000 Osijek</izvorni_sadrzaj>
    <derivirana_varijabla naziv="DomainObject.Predmet.ProtustrankaWithAdressOIB_1">MILERAM jednostavno društvo s ograničenom odgovornošću za proizvodnju, trgovinu i usluge, OIB 14059579430, Reisnerova 46, 31000 Osijek</derivirana_varijabla>
  </DomainObject.Predmet.ProtustrankaWithAdressOIB>
  <DomainObject.Predmet.ProtustrankaNazivFormated>
    <izvorni_sadrzaj>MILERAM jednostavno društvo s ograničenom odgovornošću za proizvodnju, trgovinu i usluge</izvorni_sadrzaj>
    <derivirana_varijabla naziv="DomainObject.Predmet.ProtustrankaNazivFormated_1">MILERAM jednostavno društvo s ograničenom odgovornošću za proizvodnju, trgovinu i usluge</derivirana_varijabla>
  </DomainObject.Predmet.ProtustrankaNazivFormated>
  <DomainObject.Predmet.ProtustrankaNazivFormatedOIB>
    <izvorni_sadrzaj>MILERAM jednostavno društvo s ograničenom odgovornošću za proizvodnju, trgovinu i usluge, OIB 14059579430</izvorni_sadrzaj>
    <derivirana_varijabla naziv="DomainObject.Predmet.ProtustrankaNazivFormatedOIB_1">MILERAM jednostavno društvo s ograničenom odgovornošću za proizvodnju, trgovinu i usluge, OIB 14059579430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MILERAM jednostavno društvo s ograničenom odgovornošću za proizvodnju, trgovinu i usluge</item>
    </izvorni_sadrzaj>
    <derivirana_varijabla naziv="DomainObject.Predmet.ProtuStrankaListFormated_1">
      <item>MILERAM jednostavno društvo s ograničenom odgovornošću za proizvodnju, trgovinu i usluge</item>
    </derivirana_varijabla>
  </DomainObject.Predmet.ProtuStrankaListFormated>
  <DomainObject.Predmet.ProtuStrankaListFormatedOIB>
    <izvorni_sadrzaj>
      <item>MILERAM jednostavno društvo s ograničenom odgovornošću za proizvodnju, trgovinu i usluge, OIB 14059579430</item>
    </izvorni_sadrzaj>
    <derivirana_varijabla naziv="DomainObject.Predmet.ProtuStrankaListFormatedOIB_1">
      <item>MILERAM jednostavno društvo s ograničenom odgovornošću za proizvodnju, trgovinu i usluge, OIB 14059579430</item>
    </derivirana_varijabla>
  </DomainObject.Predmet.ProtuStrankaListFormatedOIB>
  <DomainObject.Predmet.ProtuStrankaListFormatedWithAdress>
    <izvorni_sadrzaj>
      <item>MILERAM jednostavno društvo s ograničenom odgovornošću za proizvodnju, trgovinu i usluge, Reisnerova 46, 31000 Osijek</item>
    </izvorni_sadrzaj>
    <derivirana_varijabla naziv="DomainObject.Predmet.ProtuStrankaListFormatedWithAdress_1">
      <item>MILERAM jednostavno društvo s ograničenom odgovornošću za proizvodnju, trgovinu i usluge, Reisnerova 46, 31000 Osijek</item>
    </derivirana_varijabla>
  </DomainObject.Predmet.ProtuStrankaListFormatedWithAdress>
  <DomainObject.Predmet.ProtuStrankaListFormatedWithAdressOIB>
    <izvorni_sadrzaj>
      <item>MILERAM jednostavno društvo s ograničenom odgovornošću za proizvodnju, trgovinu i usluge, OIB 14059579430, Reisnerova 46, 31000 Osijek</item>
    </izvorni_sadrzaj>
    <derivirana_varijabla naziv="DomainObject.Predmet.ProtuStrankaListFormatedWithAdressOIB_1">
      <item>MILERAM jednostavno društvo s ograničenom odgovornošću za proizvodnju, trgovinu i usluge, OIB 14059579430, Reisnerova 46, 31000 Osijek</item>
    </derivirana_varijabla>
  </DomainObject.Predmet.ProtuStrankaListFormatedWithAdressOIB>
  <DomainObject.Predmet.ProtuStrankaListNazivFormated>
    <izvorni_sadrzaj>
      <item>MILERAM jednostavno društvo s ograničenom odgovornošću za proizvodnju, trgovinu i usluge</item>
    </izvorni_sadrzaj>
    <derivirana_varijabla naziv="DomainObject.Predmet.ProtuStrankaListNazivFormated_1">
      <item>MILERAM jednostavno društvo s ograničenom odgovornošću za proizvodnju, trgovinu i usluge</item>
    </derivirana_varijabla>
  </DomainObject.Predmet.ProtuStrankaListNazivFormated>
  <DomainObject.Predmet.ProtuStrankaListNazivFormatedOIB>
    <izvorni_sadrzaj>
      <item>MILERAM jednostavno društvo s ograničenom odgovornošću za proizvodnju, trgovinu i usluge, OIB 14059579430</item>
    </izvorni_sadrzaj>
    <derivirana_varijabla naziv="DomainObject.Predmet.ProtuStrankaListNazivFormatedOIB_1">
      <item>MILERAM jednostavno društvo s ograničenom odgovornošću za proizvodnju, trgovinu i usluge, OIB 14059579430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MILERAM jednostavno društvo s ograničenom odgovornošću za proizvodnju, trgovinu i usluge</izvorni_sadrzaj>
    <derivirana_varijabla naziv="DomainObject.Predmet.ProtustrankaIDrugi_1">MILERAM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MILERAM jednostavno društvo s ograničenom odgovornošću za proizvodnju, trgovinu i usluge, OIB 14059579430, Reisnerova 46, 31000 Osijek</izvorni_sadrzaj>
    <derivirana_varijabla naziv="DomainObject.Predmet.ProtustrankaIDrugiAdressOIB_1">MILERAM jednostavno društvo s ograničenom odgovornošću za proizvodnju, trgovinu i usluge, OIB 14059579430, Reisnerova 46,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MILERAM jednostavno društvo s ograničenom odgovornošću za proizvodnju, trgovinu i usluge</item>
    </izvorni_sadrzaj>
    <derivirana_varijabla naziv="DomainObject.Predmet.SudioniciListNaziv_1">
      <item>FINA RC OSIJEK</item>
      <item>MILERAM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MILERAM jednostavno društvo s ograničenom odgovornošću za proizvodnju, trgovinu i usluge, OIB 14059579430, Reisnerova 46,31000 Osijek</item>
    </izvorni_sadrzaj>
    <derivirana_varijabla naziv="DomainObject.Predmet.SudioniciListAdressOIB_1">
      <item>FINA RC OSIJEK, OIB 85821130368</item>
      <item>MILERAM jednostavno društvo s ograničenom odgovornošću za proizvodnju, trgovinu i usluge, OIB 14059579430, Reisnerova 46,31000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14059579430</item>
    </izvorni_sadrzaj>
    <derivirana_varijabla naziv="DomainObject.Predmet.SudioniciListNazivOIB_1">
      <item>, OIB 85821130368</item>
      <item>, OIB 14059579430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1982</properties:Characters>
  <properties:Lines>48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2017-11-30T11:13:00Z</dcterms:created>
  <dc:creator>Korisnik</dc:creator>
  <cp:lastModifiedBy>Žana Bem</cp:lastModifiedBy>
  <cp:lastPrinted>2017-11-30T11:16:00Z</cp:lastPrinted>
  <dcterms:modified xmlns:xsi="http://www.w3.org/2001/XMLSchema-instance" xsi:type="dcterms:W3CDTF">2017-11-30T11:17:00Z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