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9289f" w14:paraId="019289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9E37C5">
        <w:rPr>
          <w:b/>
        </w:rPr>
        <w:t>80</w:t>
      </w:r>
      <w:r w:rsidR="00BD1E92">
        <w:rPr>
          <w:b/>
        </w:rPr>
        <w:t>7</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BD1E92" w:rsidRPr="00BD1E92">
        <w:t>JUŽNI JADRAN NAUTIKA d.o.o., Pred dvorom 1, 20000 Dubrovnik, OIB: 95135606953</w:t>
      </w:r>
      <w:r w:rsidR="00EF1407" w:rsidRPr="007303A9">
        <w:t>,</w:t>
      </w:r>
      <w:r w:rsidR="00902E57" w:rsidRPr="007303A9">
        <w:t xml:space="preserve"> dana </w:t>
      </w:r>
      <w:r w:rsidR="009E37C5">
        <w:t>04</w:t>
      </w:r>
      <w:r w:rsidR="00902E57" w:rsidRPr="007303A9">
        <w:t xml:space="preserve">. </w:t>
      </w:r>
      <w:r w:rsidR="009E37C5">
        <w:t>listopad</w:t>
      </w:r>
      <w:r w:rsidR="0079164D" w:rsidRPr="007303A9">
        <w:t>a 2016</w:t>
      </w:r>
      <w:r w:rsidR="00902E57" w:rsidRPr="007303A9">
        <w:t>. godine</w:t>
      </w:r>
    </w:p>
    <w:p w:rsidRDefault="005C74D3" w:rsidP="004375FB" w:rsidR="005C74D3" w:rsidRPr="007303A9">
      <w:pPr>
        <w:jc w:val="both"/>
      </w:pPr>
    </w:p>
    <w:p w:rsidRDefault="00B70172" w:rsidP="009E37C5" w:rsidR="00B70172" w:rsidRPr="009E37C5">
      <w:pPr>
        <w:jc w:val="center"/>
        <w:rPr>
          <w:b/>
        </w:rPr>
      </w:pPr>
      <w:r w:rsidRPr="007303A9">
        <w:rPr>
          <w:b/>
        </w:rPr>
        <w:t>r i j e š i o    j e</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E55D4C" w:rsidRPr="00E55D4C">
        <w:t xml:space="preserve"> nad dužnikom </w:t>
      </w:r>
      <w:r w:rsidR="00BD1E92" w:rsidRPr="00BD1E92">
        <w:t>JUŽNI JADRAN NAUTIKA d.o.o., Pred dvorom 1, 20000 Dubrovnik, OIB: 95135606953</w:t>
      </w:r>
      <w:r w:rsidR="00C560B0" w:rsidRPr="00C560B0">
        <w:t xml:space="preserve"> </w:t>
      </w:r>
      <w:r w:rsidRPr="007303A9">
        <w:t xml:space="preserve">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BB339D" w:rsidP="00B70172" w:rsidR="00B70172" w:rsidRPr="007303A9">
      <w:pPr>
        <w:jc w:val="center"/>
        <w:rPr>
          <w:b/>
          <w:u w:val="single"/>
        </w:rPr>
      </w:pPr>
      <w:r>
        <w:rPr>
          <w:b/>
          <w:u w:val="single"/>
        </w:rPr>
        <w:t>0</w:t>
      </w:r>
      <w:r w:rsidR="009E37C5">
        <w:rPr>
          <w:b/>
          <w:u w:val="single"/>
        </w:rPr>
        <w:t>2</w:t>
      </w:r>
      <w:r w:rsidR="00A3143C" w:rsidRPr="007303A9">
        <w:rPr>
          <w:b/>
          <w:u w:val="single"/>
        </w:rPr>
        <w:t xml:space="preserve">. </w:t>
      </w:r>
      <w:r w:rsidR="009E37C5">
        <w:rPr>
          <w:b/>
          <w:u w:val="single"/>
        </w:rPr>
        <w:t>studenog</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C560B0">
        <w:rPr>
          <w:b/>
          <w:u w:val="single"/>
        </w:rPr>
        <w:t>10</w:t>
      </w:r>
      <w:r w:rsidR="004A11A6" w:rsidRPr="007303A9">
        <w:rPr>
          <w:b/>
          <w:u w:val="single"/>
        </w:rPr>
        <w:t>,</w:t>
      </w:r>
      <w:r w:rsidR="00BD1E92">
        <w:rPr>
          <w:b/>
          <w:u w:val="single"/>
        </w:rPr>
        <w:t>3</w:t>
      </w:r>
      <w:r w:rsidR="00B7724D" w:rsidRPr="007303A9">
        <w:rPr>
          <w:b/>
          <w:u w:val="single"/>
        </w:rPr>
        <w:t>0 sati</w:t>
      </w:r>
    </w:p>
    <w:p w:rsidRDefault="00DF0E25" w:rsidP="003C4CB0" w:rsidR="00DF0E25" w:rsidRPr="007303A9">
      <w:pPr>
        <w:jc w:val="both"/>
      </w:pPr>
    </w:p>
    <w:p w:rsidRDefault="009E37C5" w:rsidP="00DF0E25" w:rsidR="00DF0E25" w:rsidRPr="007303A9">
      <w:pPr>
        <w:ind w:hanging="720" w:left="720"/>
        <w:jc w:val="both"/>
      </w:pPr>
      <w:r>
        <w:rPr>
          <w:b/>
        </w:rPr>
        <w:t>II</w:t>
      </w:r>
      <w:r w:rsidR="00DF0E25" w:rsidRPr="007303A9">
        <w:rPr>
          <w:b/>
        </w:rPr>
        <w:t>.</w:t>
      </w:r>
      <w:r w:rsidR="003C4CB0" w:rsidRPr="007303A9">
        <w:tab/>
        <w:t>Pozivaju se predlagatelj,</w:t>
      </w:r>
      <w:r w:rsidR="00DF0E25" w:rsidRPr="007303A9">
        <w:t xml:space="preserve"> zakonski zastupni</w:t>
      </w:r>
      <w:r w:rsidR="00677547">
        <w:t>k</w:t>
      </w:r>
      <w:r w:rsidR="00DF0E25" w:rsidRPr="007303A9">
        <w:t xml:space="preserve"> dužnika </w:t>
      </w:r>
      <w:r w:rsidR="00BD1E92">
        <w:t>Danko Deban</w:t>
      </w:r>
      <w:r w:rsidR="00DF0E25" w:rsidRPr="007303A9">
        <w:t>, te osoba koja za dužnika o</w:t>
      </w:r>
      <w:r w:rsidR="00AC3607">
        <w:t>bavlja poslove platnog prometa,</w:t>
      </w:r>
      <w:r w:rsidR="00DF0E25"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BD1E92" w:rsidRPr="00BD1E92">
        <w:t>Danko Deban</w:t>
      </w:r>
      <w:r w:rsidR="0066578B" w:rsidRPr="0066578B">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lastRenderedPageBreak/>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BD1E92" w:rsidP="00AC3607" w:rsidR="00A240FF">
      <w:pPr>
        <w:ind w:firstLine="708"/>
        <w:jc w:val="both"/>
      </w:pPr>
      <w:r w:rsidRPr="00BD1E92">
        <w:t>Financijska agencija RC Split, Podružnica Dubrovnik je podnijela ovom sudu 24. veljače 2016. godine prijedlog za otvaranje stečajnog postupka nad dužnikom. U prijedlogu se u bitnome navodi da na dan 1. rujna 2015. godine dužnik u Očevidniku redoslijeda osnova za plaćanje ima evidentirane neizvršene osnove za plaćanje u neprekinutom razdoblju od 246 dana u ukupnom iznosu od 65,00  kuna, da nema zaposlenih, da ima otvorene račune kod  Privredne banke d.d kao i da nema zaplijenjenih sredstava na ime predujma za namirenje troškova stečajnog postupka.</w:t>
      </w:r>
    </w:p>
    <w:p w:rsidRDefault="00BD1E92" w:rsidP="00AC3607" w:rsidR="00BD1E92">
      <w:pPr>
        <w:ind w:firstLine="708"/>
        <w:jc w:val="both"/>
      </w:pPr>
    </w:p>
    <w:p w:rsidRDefault="009E37C5" w:rsidP="00AC3607" w:rsidR="009E37C5">
      <w:pPr>
        <w:ind w:firstLine="708"/>
        <w:jc w:val="both"/>
      </w:pPr>
      <w:r>
        <w:t>Naslovni sud je rješenjem od 2</w:t>
      </w:r>
      <w:r w:rsidR="00C560B0">
        <w:t>3</w:t>
      </w:r>
      <w:r>
        <w:t>. rujna 2016.g. pod posl.br. St-</w:t>
      </w:r>
      <w:r w:rsidR="00BD1E92">
        <w:t>558</w:t>
      </w:r>
      <w:r>
        <w:t>/2016 obustavio skraćeni stečajni postupak nad dužnikom i p</w:t>
      </w:r>
      <w:r w:rsidRPr="009E37C5">
        <w:t>okre</w:t>
      </w:r>
      <w:r>
        <w:t>nuo</w:t>
      </w:r>
      <w:r w:rsidRPr="009E37C5">
        <w:t xml:space="preserve"> postupak radi utvrđenja pretpostavki za otvaranje stečajnog postupka (prethodni postupak)  nad dužnikom  </w:t>
      </w:r>
      <w:r>
        <w:t>i odredio da će se postupak</w:t>
      </w:r>
      <w:r w:rsidRPr="009E37C5">
        <w:t xml:space="preserve"> voditi pod novim poslovnim brojem</w:t>
      </w:r>
      <w:r>
        <w:t>.</w:t>
      </w:r>
    </w:p>
    <w:p w:rsidRDefault="009E37C5" w:rsidP="00AC3607" w:rsidR="009E37C5"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55D4C">
        <w:rPr>
          <w:b/>
        </w:rPr>
        <w:t>04. listopad</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r w:rsidR="009C2DBA">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9E37C5">
      <w:r w:rsidRPr="007303A9">
        <w:t>- zastupni</w:t>
      </w:r>
      <w:r w:rsidR="00C52855">
        <w:t>ku</w:t>
      </w:r>
      <w:r w:rsidR="00CC2AC0">
        <w:t xml:space="preserve"> </w:t>
      </w:r>
      <w:r w:rsidRPr="007303A9">
        <w:t>po zakonu dužnika</w:t>
      </w:r>
      <w:r w:rsidR="00046CA5" w:rsidRPr="00046CA5">
        <w:t xml:space="preserve"> </w:t>
      </w:r>
      <w:r w:rsidR="00BD1E92" w:rsidRPr="00BD1E92">
        <w:t>Danko Deban</w:t>
      </w:r>
    </w:p>
    <w:p w:rsidRDefault="008C679E" w:rsidP="008C679E" w:rsidR="008C679E">
      <w:r w:rsidRPr="007303A9">
        <w:t xml:space="preserve">- FINA, </w:t>
      </w:r>
      <w:r w:rsidR="00A90EF9">
        <w:t>RC Split</w:t>
      </w:r>
      <w:r w:rsidRPr="007303A9">
        <w:t>,</w:t>
      </w:r>
      <w:r w:rsidR="00CD1E18">
        <w:t xml:space="preserve"> Podr</w:t>
      </w:r>
      <w:r w:rsidR="00255C72">
        <w:t>užnica Dubrovnik</w:t>
      </w:r>
      <w:r w:rsidR="00692112" w:rsidRPr="007303A9">
        <w:t xml:space="preserve"> </w:t>
      </w:r>
    </w:p>
    <w:p w:rsidRDefault="0015766B" w:rsidP="00A90EF9" w:rsidR="00E55D4C">
      <w:r>
        <w:t xml:space="preserve">- </w:t>
      </w:r>
      <w:r w:rsidR="00BD1E92">
        <w:t>PBZ</w:t>
      </w:r>
      <w:r w:rsidR="00C560B0">
        <w:t xml:space="preserve"> d.d.</w:t>
      </w:r>
      <w:r w:rsidR="00E80131" w:rsidRPr="00E80131">
        <w:t xml:space="preserve">, </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20266">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9E37C5">
      <w:rPr>
        <w:rFonts w:hAnsi="Book Antiqua" w:ascii="Book Antiqua"/>
        <w:b/>
        <w:sz w:val="20"/>
        <w:szCs w:val="20"/>
      </w:rPr>
      <w:t>80</w:t>
    </w:r>
    <w:r w:rsidR="00BD1E92">
      <w:rPr>
        <w:rFonts w:hAnsi="Book Antiqua" w:ascii="Book Antiqua"/>
        <w:b/>
        <w:sz w:val="20"/>
        <w:szCs w:val="20"/>
      </w:rPr>
      <w:t>7</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5CF4"/>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056B"/>
    <w:rsid w:val="00146318"/>
    <w:rsid w:val="001519C5"/>
    <w:rsid w:val="00152EFD"/>
    <w:rsid w:val="0015766B"/>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A4A26"/>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20BA7"/>
    <w:rsid w:val="004221D4"/>
    <w:rsid w:val="00423866"/>
    <w:rsid w:val="004245AA"/>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4B5C"/>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578B"/>
    <w:rsid w:val="00667561"/>
    <w:rsid w:val="006704E3"/>
    <w:rsid w:val="00673DA4"/>
    <w:rsid w:val="00677547"/>
    <w:rsid w:val="006820A8"/>
    <w:rsid w:val="00683D62"/>
    <w:rsid w:val="00685826"/>
    <w:rsid w:val="00692112"/>
    <w:rsid w:val="0069507F"/>
    <w:rsid w:val="006A6514"/>
    <w:rsid w:val="006A7112"/>
    <w:rsid w:val="006C6DD3"/>
    <w:rsid w:val="006D27E3"/>
    <w:rsid w:val="006D281F"/>
    <w:rsid w:val="006D5CE5"/>
    <w:rsid w:val="006E40C5"/>
    <w:rsid w:val="006F23F3"/>
    <w:rsid w:val="006F3D85"/>
    <w:rsid w:val="0070376D"/>
    <w:rsid w:val="00717971"/>
    <w:rsid w:val="0072407F"/>
    <w:rsid w:val="007303A9"/>
    <w:rsid w:val="00733117"/>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27E67"/>
    <w:rsid w:val="0083441E"/>
    <w:rsid w:val="008430E7"/>
    <w:rsid w:val="0084417E"/>
    <w:rsid w:val="00846165"/>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C2DBA"/>
    <w:rsid w:val="009D2BA4"/>
    <w:rsid w:val="009D7627"/>
    <w:rsid w:val="009E2AC0"/>
    <w:rsid w:val="009E2C75"/>
    <w:rsid w:val="009E37C5"/>
    <w:rsid w:val="009E4F55"/>
    <w:rsid w:val="009E56B0"/>
    <w:rsid w:val="00A02C5F"/>
    <w:rsid w:val="00A14BF9"/>
    <w:rsid w:val="00A20266"/>
    <w:rsid w:val="00A240FF"/>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313D8"/>
    <w:rsid w:val="00B3737E"/>
    <w:rsid w:val="00B414F0"/>
    <w:rsid w:val="00B423C7"/>
    <w:rsid w:val="00B50A1E"/>
    <w:rsid w:val="00B637D0"/>
    <w:rsid w:val="00B64E30"/>
    <w:rsid w:val="00B70172"/>
    <w:rsid w:val="00B73375"/>
    <w:rsid w:val="00B7724D"/>
    <w:rsid w:val="00BA4BBF"/>
    <w:rsid w:val="00BB339D"/>
    <w:rsid w:val="00BC0925"/>
    <w:rsid w:val="00BD1E92"/>
    <w:rsid w:val="00BD50F0"/>
    <w:rsid w:val="00BE1B95"/>
    <w:rsid w:val="00BE74AD"/>
    <w:rsid w:val="00C05A2C"/>
    <w:rsid w:val="00C05BEF"/>
    <w:rsid w:val="00C150DF"/>
    <w:rsid w:val="00C16366"/>
    <w:rsid w:val="00C201B2"/>
    <w:rsid w:val="00C23BF6"/>
    <w:rsid w:val="00C25346"/>
    <w:rsid w:val="00C3316C"/>
    <w:rsid w:val="00C4286F"/>
    <w:rsid w:val="00C52855"/>
    <w:rsid w:val="00C560B0"/>
    <w:rsid w:val="00C67015"/>
    <w:rsid w:val="00C90333"/>
    <w:rsid w:val="00C96878"/>
    <w:rsid w:val="00CA590F"/>
    <w:rsid w:val="00CB0080"/>
    <w:rsid w:val="00CB2395"/>
    <w:rsid w:val="00CB3633"/>
    <w:rsid w:val="00CB571F"/>
    <w:rsid w:val="00CB627C"/>
    <w:rsid w:val="00CB6A92"/>
    <w:rsid w:val="00CC2AC0"/>
    <w:rsid w:val="00CC39BE"/>
    <w:rsid w:val="00CD1E18"/>
    <w:rsid w:val="00CD2DD1"/>
    <w:rsid w:val="00CD4048"/>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C20EB"/>
    <w:rsid w:val="00DD1671"/>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5D4C"/>
    <w:rsid w:val="00E56924"/>
    <w:rsid w:val="00E64020"/>
    <w:rsid w:val="00E702ED"/>
    <w:rsid w:val="00E70A3A"/>
    <w:rsid w:val="00E70C37"/>
    <w:rsid w:val="00E71985"/>
    <w:rsid w:val="00E74C2A"/>
    <w:rsid w:val="00E80131"/>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86E1B"/>
    <w:rsid w:val="00F9404F"/>
    <w:rsid w:val="00F950A8"/>
    <w:rsid w:val="00FA4A0E"/>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20266"/>
    <w:rPr>
      <w:color w:val="808080"/>
      <w:bdr w:space="0" w:sz="0" w:color="auto" w:val="none"/>
      <w:shd w:fill="auto" w:color="auto" w:val="clear"/>
    </w:rPr>
  </w:style>
  <w:style w:customStyle="true" w:styleId="eSPISCCParagraphDefaultFont" w:type="character">
    <w:name w:val="eSPIS_CC_Paragraph Default Font"/>
    <w:basedOn w:val="Zadanifontodlomka"/>
    <w:rsid w:val="00A2026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20266"/>
    <w:rPr>
      <w:b/>
      <w:bdr w:space="0" w:sz="0" w:color="auto" w:val="none"/>
      <w:shd w:fill="FFFFCC" w:color="auto" w:val="clear"/>
      <w:lang w:val="hr-HR"/>
    </w:rPr>
  </w:style>
  <w:style w:customStyle="true" w:styleId="PozadinaSvijetloCrvena" w:type="character">
    <w:name w:val="Pozadina_SvijetloCrvena"/>
    <w:basedOn w:val="eSPISCCParagraphDefaultFont"/>
    <w:rsid w:val="00A2026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026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A20266"/>
    <w:rPr>
      <w:color w:val="808080"/>
      <w:bdr w:color="auto" w:space="0" w:sz="0" w:val="none"/>
      <w:shd w:color="auto" w:fill="auto" w:val="clear"/>
    </w:rPr>
  </w:style>
  <w:style w:customStyle="1" w:styleId="eSPISCCParagraphDefaultFont" w:type="character">
    <w:name w:val="eSPIS_CC_Paragraph Default Font"/>
    <w:basedOn w:val="Zadanifontodlomka"/>
    <w:rsid w:val="00A2026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20266"/>
    <w:rPr>
      <w:b/>
      <w:bdr w:color="auto" w:space="0" w:sz="0" w:val="none"/>
      <w:shd w:color="auto" w:fill="FFFFCC" w:val="clear"/>
      <w:lang w:val="hr-HR"/>
    </w:rPr>
  </w:style>
  <w:style w:customStyle="1" w:styleId="PozadinaSvijetloCrvena" w:type="character">
    <w:name w:val="Pozadina_SvijetloCrvena"/>
    <w:basedOn w:val="eSPISCCParagraphDefaultFont"/>
    <w:rsid w:val="00A2026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2026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1807</izvorni_sadrzaj>
    <derivirana_varijabla naziv="DomainObject.Predmet.Broj_1">1807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listopada 2016.</izvorni_sadrzaj>
    <derivirana_varijabla naziv="DomainObject.Predmet.DatumOsnivanja_1">4.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558/16</izvorni_sadrzaj>
    <derivirana_varijabla naziv="DomainObject.Predmet.Opis_1">OBUSTAVA St 558/16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St-1807/2016</izvorni_sadrzaj>
    <derivirana_varijabla naziv="DomainObject.Predmet.OznakaBroj_1">St-1807/2016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JUŽNI JADRAN NAUTIKA društvo s ograničenom odgovornošću za nautički turizam, ugostiteljstvo i usluge, putnička agencija</izvorni_sadrzaj>
    <derivirana_varijabla naziv="DomainObject.Predmet.ProtustrankaFormated_1">  JUŽNI JADRAN NAUTIKA društvo s ograničenom odgovornošću za nautički turizam, ugostiteljstvo i usluge, putnička agencija</derivirana_varijabla>
  </DomainObject.Predmet.ProtustrankaFormated>
  <DomainObject.Predmet.ProtustrankaFormatedOIB>
    <izvorni_sadrzaj>  JUŽNI JADRAN NAUTIKA društvo s ograničenom odgovornošću za nautički turizam, ugostiteljstvo i usluge, putnička agencija, OIB 95135606953</izvorni_sadrzaj>
    <derivirana_varijabla naziv="DomainObject.Predmet.ProtustrankaFormatedOIB_1">  JUŽNI JADRAN NAUTIKA društvo s ograničenom odgovornošću za nautički turizam, ugostiteljstvo i usluge, putnička agencija, OIB 95135606953</derivirana_varijabla>
  </DomainObject.Predmet.ProtustrankaFormatedOIB>
  <DomainObject.Predmet.ProtustrankaFormatedWithAdress>
    <izvorni_sadrzaj> JUŽNI JADRAN NAUTIKA društvo s ograničenom odgovornošću za nautički turizam, ugostiteljstvo i usluge, putnička agencija, Pred Dvorom 1, 20000 Dubrovnik</izvorni_sadrzaj>
    <derivirana_varijabla naziv="DomainObject.Predmet.ProtustrankaFormatedWithAdress_1"> JUŽNI JADRAN NAUTIKA društvo s ograničenom odgovornošću za nautički turizam, ugostiteljstvo i usluge, putnička agencija, Pred Dvorom 1, 20000 Dubrovnik</derivirana_varijabla>
  </DomainObject.Predmet.ProtustrankaFormatedWithAdress>
  <DomainObject.Predmet.ProtustrankaFormatedWithAdressOIB>
    <izvorni_sadrzaj> JUŽNI JADRAN NAUTIKA društvo s ograničenom odgovornošću za nautički turizam, ugostiteljstvo i usluge, putnička agencija, OIB 95135606953, Pred Dvorom 1, 20000 Dubrovnik</izvorni_sadrzaj>
    <derivirana_varijabla naziv="DomainObject.Predmet.ProtustrankaFormatedWithAdressOIB_1"> JUŽNI JADRAN NAUTIKA društvo s ograničenom odgovornošću za nautički turizam, ugostiteljstvo i usluge, putnička agencija, OIB 95135606953, Pred Dvorom 1, 20000 Dubrovnik</derivirana_varijabla>
  </DomainObject.Predmet.ProtustrankaFormatedWithAdressOIB>
  <DomainObject.Predmet.ProtustrankaWithAdress>
    <izvorni_sadrzaj>JUŽNI JADRAN NAUTIKA društvo s ograničenom odgovornošću za nautički turizam, ugostiteljstvo i usluge, putnička agencija Pred Dvorom 1, 20000 Dubrovnik</izvorni_sadrzaj>
    <derivirana_varijabla naziv="DomainObject.Predmet.ProtustrankaWithAdress_1">JUŽNI JADRAN NAUTIKA društvo s ograničenom odgovornošću za nautički turizam, ugostiteljstvo i usluge, putnička agencija Pred Dvorom 1, 20000 Dubrovnik</derivirana_varijabla>
  </DomainObject.Predmet.ProtustrankaWithAdress>
  <DomainObject.Predmet.ProtustrankaWithAdressOIB>
    <izvorni_sadrzaj>JUŽNI JADRAN NAUTIKA društvo s ograničenom odgovornošću za nautički turizam, ugostiteljstvo i usluge, putnička agencija, OIB 95135606953, Pred Dvorom 1, 20000 Dubrovnik</izvorni_sadrzaj>
    <derivirana_varijabla naziv="DomainObject.Predmet.ProtustrankaWithAdressOIB_1">JUŽNI JADRAN NAUTIKA društvo s ograničenom odgovornošću za nautički turizam, ugostiteljstvo i usluge, putnička agencija, OIB 95135606953, Pred Dvorom 1, 20000 Dubrovnik</derivirana_varijabla>
  </DomainObject.Predmet.ProtustrankaWithAdressOIB>
  <DomainObject.Predmet.ProtustrankaNazivFormated>
    <izvorni_sadrzaj>JUŽNI JADRAN NAUTIKA društvo s ograničenom odgovornošću za nautički turizam, ugostiteljstvo i usluge, putnička agencija</izvorni_sadrzaj>
    <derivirana_varijabla naziv="DomainObject.Predmet.ProtustrankaNazivFormated_1">JUŽNI JADRAN NAUTIKA društvo s ograničenom odgovornošću za nautički turizam, ugostiteljstvo i usluge, putnička agencija</derivirana_varijabla>
  </DomainObject.Predmet.ProtustrankaNazivFormated>
  <DomainObject.Predmet.ProtustrankaNazivFormatedOIB>
    <izvorni_sadrzaj>JUŽNI JADRAN NAUTIKA društvo s ograničenom odgovornošću za nautički turizam, ugostiteljstvo i usluge, putnička agencija, OIB 95135606953</izvorni_sadrzaj>
    <derivirana_varijabla naziv="DomainObject.Predmet.ProtustrankaNazivFormatedOIB_1">JUŽNI JADRAN NAUTIKA društvo s ograničenom odgovornošću za nautički turizam, ugostiteljstvo i usluge, putnička agencija, OIB 95135606953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JUŽNI JADRAN NAUTIKA društvo s ograničenom odgovornošću za nautički turizam, ugostiteljstvo i usluge, putnička agencija</item>
    </izvorni_sadrzaj>
    <derivirana_varijabla naziv="DomainObject.Predmet.ProtuStrankaListFormated_1">
      <item>JUŽNI JADRAN NAUTIKA društvo s ograničenom odgovornošću za nautički turizam, ugostiteljstvo i usluge, putnička agencija</item>
    </derivirana_varijabla>
  </DomainObject.Predmet.ProtuStrankaListFormated>
  <DomainObject.Predmet.ProtuStrankaListFormatedOIB>
    <izvorni_sadrzaj>
      <item>JUŽNI JADRAN NAUTIKA društvo s ograničenom odgovornošću za nautički turizam, ugostiteljstvo i usluge, putnička agencija, OIB 95135606953</item>
    </izvorni_sadrzaj>
    <derivirana_varijabla naziv="DomainObject.Predmet.ProtuStrankaListFormatedOIB_1">
      <item>JUŽNI JADRAN NAUTIKA društvo s ograničenom odgovornošću za nautički turizam, ugostiteljstvo i usluge, putnička agencija, OIB 95135606953</item>
    </derivirana_varijabla>
  </DomainObject.Predmet.ProtuStrankaListFormatedOIB>
  <DomainObject.Predmet.ProtuStrankaListFormatedWithAdress>
    <izvorni_sadrzaj>
      <item>JUŽNI JADRAN NAUTIKA društvo s ograničenom odgovornošću za nautički turizam, ugostiteljstvo i usluge, putnička agencija, Pred Dvorom 1, 20000 Dubrovnik</item>
    </izvorni_sadrzaj>
    <derivirana_varijabla naziv="DomainObject.Predmet.ProtuStrankaListFormatedWithAdress_1">
      <item>JUŽNI JADRAN NAUTIKA društvo s ograničenom odgovornošću za nautički turizam, ugostiteljstvo i usluge, putnička agencija, Pred Dvorom 1, 20000 Dubrovnik</item>
    </derivirana_varijabla>
  </DomainObject.Predmet.ProtuStrankaListFormatedWithAdress>
  <DomainObject.Predmet.ProtuStrankaListFormatedWithAdressOIB>
    <izvorni_sadrzaj>
      <item>JUŽNI JADRAN NAUTIKA društvo s ograničenom odgovornošću za nautički turizam, ugostiteljstvo i usluge, putnička agencija, OIB 95135606953, Pred Dvorom 1, 20000 Dubrovnik</item>
    </izvorni_sadrzaj>
    <derivirana_varijabla naziv="DomainObject.Predmet.ProtuStrankaListFormatedWithAdressOIB_1">
      <item>JUŽNI JADRAN NAUTIKA društvo s ograničenom odgovornošću za nautički turizam, ugostiteljstvo i usluge, putnička agencija, OIB 95135606953, Pred Dvorom 1, 20000 Dubrovnik</item>
    </derivirana_varijabla>
  </DomainObject.Predmet.ProtuStrankaListFormatedWithAdressOIB>
  <DomainObject.Predmet.ProtuStrankaListNazivFormated>
    <izvorni_sadrzaj>
      <item>JUŽNI JADRAN NAUTIKA društvo s ograničenom odgovornošću za nautički turizam, ugostiteljstvo i usluge, putnička agencija</item>
    </izvorni_sadrzaj>
    <derivirana_varijabla naziv="DomainObject.Predmet.ProtuStrankaListNazivFormated_1">
      <item>JUŽNI JADRAN NAUTIKA društvo s ograničenom odgovornošću za nautički turizam, ugostiteljstvo i usluge, putnička agencija</item>
    </derivirana_varijabla>
  </DomainObject.Predmet.ProtuStrankaListNazivFormated>
  <DomainObject.Predmet.ProtuStrankaListNazivFormatedOIB>
    <izvorni_sadrzaj>
      <item>JUŽNI JADRAN NAUTIKA društvo s ograničenom odgovornošću za nautički turizam, ugostiteljstvo i usluge, putnička agencija, OIB 95135606953</item>
    </izvorni_sadrzaj>
    <derivirana_varijabla naziv="DomainObject.Predmet.ProtuStrankaListNazivFormatedOIB_1">
      <item>JUŽNI JADRAN NAUTIKA društvo s ograničenom odgovornošću za nautički turizam, ugostiteljstvo i usluge, putnička agencija, OIB 95135606953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JUŽNI JADRAN NAUTIKA društvo s ograničenom odgovornošću za nautički turizam, ugostiteljstvo i usluge, putnička agencija</izvorni_sadrzaj>
    <derivirana_varijabla naziv="DomainObject.Predmet.ProtustrankaIDrugi_1">JUŽNI JADRAN NAUTIKA društvo s ograničenom odgovornošću za nautički turizam, ugostiteljstvo i usluge, putnička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JUŽNI JADRAN NAUTIKA društvo s ograničenom odgovornošću za nautički turizam, ugostiteljstvo i usluge, putnička agencija, OIB 95135606953, Pred Dvorom 1, 20000 Dubrovnik</izvorni_sadrzaj>
    <derivirana_varijabla naziv="DomainObject.Predmet.ProtustrankaIDrugiAdressOIB_1">JUŽNI JADRAN NAUTIKA društvo s ograničenom odgovornošću za nautički turizam, ugostiteljstvo i usluge, putnička agencija, OIB 95135606953, Pred Dvorom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JUŽNI JADRAN NAUTIKA društvo s ograničenom odgovornošću za nautički turizam, ugostiteljstvo i usluge, putnička agencija</item>
    </izvorni_sadrzaj>
    <derivirana_varijabla naziv="DomainObject.Predmet.SudioniciListNaziv_1">
      <item>FINA, RC Split, Podružnica Dubrovnik</item>
      <item>JUŽNI JADRAN NAUTIKA društvo s ograničenom odgovornošću za nautički turizam, ugostiteljstvo i usluge, putnička agencija</item>
    </derivirana_varijabla>
  </DomainObject.Predmet.SudioniciListNaziv>
  <DomainObject.Predmet.SudioniciListAdressOIB>
    <izvorni_sadrzaj>
      <item>FINA, RC Split, Podružnica Dubrovnik, OIB 85821130368, Vukovarska 2,20000 Dubrovnik</item>
      <item>JUŽNI JADRAN NAUTIKA društvo s ograničenom odgovornošću za nautički turizam, ugostiteljstvo i usluge, putnička agencija, OIB 95135606953, Pred Dvorom 1,20000 Dubrovnik</item>
    </izvorni_sadrzaj>
    <derivirana_varijabla naziv="DomainObject.Predmet.SudioniciListAdressOIB_1">
      <item>FINA, RC Split, Podružnica Dubrovnik, OIB 85821130368, Vukovarska 2,20000 Dubrovnik</item>
      <item>JUŽNI JADRAN NAUTIKA društvo s ograničenom odgovornošću za nautički turizam, ugostiteljstvo i usluge, putnička agencija, OIB 95135606953, Pred Dvorom 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95135606953</item>
    </izvorni_sadrzaj>
    <derivirana_varijabla naziv="DomainObject.Predmet.SudioniciListNazivOIB_1">
      <item>, OIB 85821130368</item>
      <item>, OIB 95135606953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1089</properties:Words>
  <properties:Characters>6100</properties:Characters>
  <properties:Lines>142</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2016-10-04T12:52:00Z</dcterms:created>
  <dc:creator>Katarina Franković</dc:creator>
  <cp:lastModifiedBy>Katarina Franković</cp:lastModifiedBy>
  <cp:lastPrinted>2016-10-04T12:52:00Z</cp:lastPrinted>
  <dcterms:modified xmlns:xsi="http://www.w3.org/2001/XMLSchema-instance" xsi:type="dcterms:W3CDTF">2016-10-04T12:53:00Z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