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1786" w:rsidR="00546A6A" w:rsidRPr="00C839AA">
        <w:tc>
          <w:tcPr>
            <w:tcW w:type="dxa" w:w="2985"/>
            <w:shd w:fill="auto" w:color="auto" w:val="clear"/>
          </w:tcPr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f6a8d21" w14:paraId="f6a8d21" w:rsidRDefault="00546A6A" w:rsidP="00546A6A" w:rsidR="00546A6A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1786" w:rsidR="00546A6A" w:rsidRPr="00C839AA">
        <w:trPr>
          <w:jc w:val="right"/>
        </w:trPr>
        <w:tc>
          <w:tcPr>
            <w:tcW w:type="dxa" w:w="4320"/>
          </w:tcPr>
          <w:p w:rsidRDefault="00546A6A" w:rsidP="003B044A" w:rsidR="00546A6A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3B044A">
              <w:rPr>
                <w:rFonts w:hAnsi="Times New Roman" w:ascii="Times New Roman"/>
                <w:snapToGrid/>
                <w:szCs w:val="24"/>
                <w:lang w:eastAsia="hr-HR" w:val="hr-HR"/>
              </w:rPr>
              <w:t>1082/16-</w:t>
            </w:r>
            <w:r w:rsidR="002B4DF8">
              <w:rPr>
                <w:rFonts w:hAnsi="Times New Roman" w:ascii="Times New Roman"/>
                <w:snapToGrid/>
                <w:szCs w:val="24"/>
                <w:lang w:eastAsia="hr-HR" w:val="hr-HR"/>
              </w:rPr>
              <w:t>64</w:t>
            </w:r>
          </w:p>
        </w:tc>
      </w:tr>
    </w:tbl>
    <w:p w:rsidRDefault="002B4DF8" w:rsidP="00546A6A" w:rsidR="00546A6A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2B4DF8" w:rsidP="00546A6A" w:rsidR="002B4DF8">
      <w:pPr>
        <w:rPr>
          <w:rFonts w:hAnsi="Times New Roman" w:ascii="Times New Roman"/>
          <w:bCs/>
          <w:szCs w:val="24"/>
          <w:lang w:val="hr-HR"/>
        </w:rPr>
      </w:pPr>
    </w:p>
    <w:p w:rsidRDefault="002B4DF8" w:rsidP="00546A6A" w:rsidR="002B4DF8" w:rsidRPr="002B4DF8">
      <w:pPr>
        <w:rPr>
          <w:rFonts w:hAnsi="Times New Roman" w:ascii="Times New Roman"/>
          <w:bCs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546A6A" w:rsidP="00546A6A" w:rsidR="00546A6A">
      <w:pPr>
        <w:jc w:val="center"/>
        <w:rPr>
          <w:rFonts w:hAnsi="Times New Roman" w:ascii="Times New Roman"/>
          <w:szCs w:val="24"/>
          <w:lang w:val="hr-HR"/>
        </w:rPr>
      </w:pPr>
    </w:p>
    <w:p w:rsidRDefault="002B4DF8" w:rsidP="00546A6A" w:rsidR="002B4DF8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350D1" w:rsidR="000350D1" w:rsidRPr="00852668">
      <w:pPr>
        <w:rPr>
          <w:rFonts w:hAnsi="Times New Roman" w:ascii="Times New Roman"/>
          <w:szCs w:val="24"/>
          <w:lang w:val="hr-HR"/>
        </w:rPr>
      </w:pPr>
    </w:p>
    <w:p w:rsidRDefault="007B215E" w:rsidP="00803597" w:rsidR="000350D1" w:rsidRPr="00546A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132F">
        <w:rPr>
          <w:rFonts w:hAnsi="Times New Roman" w:ascii="Times New Roman"/>
          <w:lang w:val="hr-HR"/>
        </w:rPr>
        <w:t>Trgovački sud u Varaždinu, po sucu pojedincu, Kseniji Flack-Makitan, u</w:t>
      </w:r>
      <w:r w:rsidR="00803597" w:rsidRPr="00803597">
        <w:rPr>
          <w:rFonts w:hAnsi="Times New Roman" w:ascii="Times New Roman"/>
          <w:szCs w:val="24"/>
          <w:lang w:val="hr-HR"/>
        </w:rPr>
        <w:t xml:space="preserve"> stečajnom postupku nad </w:t>
      </w:r>
      <w:r w:rsidR="0024138D" w:rsidRPr="00F45779">
        <w:rPr>
          <w:rFonts w:hAnsi="Times New Roman" w:ascii="Times New Roman"/>
          <w:szCs w:val="24"/>
          <w:lang w:val="hr-HR"/>
        </w:rPr>
        <w:t>stečajnim dužnikom</w:t>
      </w:r>
      <w:r w:rsidR="0024138D">
        <w:rPr>
          <w:rFonts w:hAnsi="Times New Roman" w:ascii="Times New Roman"/>
          <w:szCs w:val="24"/>
          <w:lang w:val="hr-HR"/>
        </w:rPr>
        <w:t xml:space="preserve"> </w:t>
      </w:r>
      <w:r w:rsidR="002B4DF8" w:rsidRPr="00A72D25">
        <w:rPr>
          <w:rFonts w:hAnsi="Times New Roman" w:ascii="Times New Roman"/>
          <w:szCs w:val="24"/>
          <w:lang w:val="hr-HR"/>
        </w:rPr>
        <w:t>SOBOČAN d.o.o. u stečaju, Sveti Martin na Muri, Glavna 18, OIB: 30463258082</w:t>
      </w:r>
      <w:r w:rsidR="002B4DF8">
        <w:rPr>
          <w:rFonts w:hAnsi="Times New Roman" w:ascii="Times New Roman"/>
          <w:szCs w:val="24"/>
          <w:lang w:val="hr-HR"/>
        </w:rPr>
        <w:t xml:space="preserve">, </w:t>
      </w:r>
      <w:r w:rsidR="003B044A">
        <w:rPr>
          <w:rFonts w:hAnsi="Times New Roman" w:ascii="Times New Roman"/>
          <w:szCs w:val="24"/>
          <w:lang w:val="hr-HR"/>
        </w:rPr>
        <w:t>27</w:t>
      </w:r>
      <w:r w:rsidR="008F0F58">
        <w:rPr>
          <w:rFonts w:hAnsi="Times New Roman" w:ascii="Times New Roman"/>
          <w:szCs w:val="24"/>
          <w:lang w:val="hr-HR"/>
        </w:rPr>
        <w:t>. kolovoza</w:t>
      </w:r>
      <w:r w:rsidR="00546A6A">
        <w:rPr>
          <w:rFonts w:hAnsi="Times New Roman" w:ascii="Times New Roman"/>
          <w:szCs w:val="24"/>
          <w:lang w:val="hr-HR"/>
        </w:rPr>
        <w:t xml:space="preserve"> 2018.</w:t>
      </w:r>
    </w:p>
    <w:p w:rsidRDefault="002B4DF8" w:rsidP="00005973" w:rsidR="002B4DF8" w:rsidRPr="00852668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966883" w:rsidP="0024138D" w:rsidR="00EB6560" w:rsidRPr="0024138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Skupština</w:t>
      </w:r>
      <w:r w:rsidR="008F0F58" w:rsidRPr="0024138D">
        <w:rPr>
          <w:rFonts w:hAnsi="Times New Roman" w:ascii="Times New Roman"/>
          <w:szCs w:val="24"/>
          <w:lang w:val="hr-HR"/>
        </w:rPr>
        <w:t xml:space="preserve"> vjerovnika</w:t>
      </w:r>
      <w:r>
        <w:rPr>
          <w:rFonts w:hAnsi="Times New Roman" w:ascii="Times New Roman"/>
          <w:szCs w:val="24"/>
          <w:lang w:val="hr-HR"/>
        </w:rPr>
        <w:t xml:space="preserve"> u ovome predmetu zakazana</w:t>
      </w:r>
      <w:r w:rsidR="00EB6560" w:rsidRPr="0024138D">
        <w:rPr>
          <w:rFonts w:hAnsi="Times New Roman" w:ascii="Times New Roman"/>
          <w:szCs w:val="24"/>
          <w:lang w:val="hr-HR"/>
        </w:rPr>
        <w:t xml:space="preserve"> za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2B4DF8">
        <w:rPr>
          <w:rFonts w:hAnsi="Times New Roman" w:ascii="Times New Roman"/>
          <w:b/>
          <w:szCs w:val="24"/>
          <w:lang w:val="hr-HR"/>
        </w:rPr>
        <w:t>13. rujna</w:t>
      </w:r>
      <w:r w:rsidR="008F0F58" w:rsidRPr="0024138D">
        <w:rPr>
          <w:rFonts w:hAnsi="Times New Roman" w:ascii="Times New Roman"/>
          <w:b/>
          <w:szCs w:val="24"/>
          <w:lang w:val="hr-HR"/>
        </w:rPr>
        <w:t xml:space="preserve"> </w:t>
      </w:r>
      <w:r w:rsidR="00546A6A" w:rsidRPr="0024138D">
        <w:rPr>
          <w:rFonts w:hAnsi="Times New Roman" w:ascii="Times New Roman"/>
          <w:b/>
          <w:szCs w:val="24"/>
          <w:lang w:val="hr-HR"/>
        </w:rPr>
        <w:t>2018</w:t>
      </w:r>
      <w:r w:rsidR="007B215E" w:rsidRPr="0024138D">
        <w:rPr>
          <w:rFonts w:hAnsi="Times New Roman" w:ascii="Times New Roman"/>
          <w:b/>
          <w:szCs w:val="24"/>
          <w:lang w:val="hr-HR"/>
        </w:rPr>
        <w:t xml:space="preserve">. u </w:t>
      </w:r>
      <w:r w:rsidR="002B4DF8">
        <w:rPr>
          <w:rFonts w:hAnsi="Times New Roman" w:ascii="Times New Roman"/>
          <w:b/>
          <w:szCs w:val="24"/>
          <w:lang w:val="hr-HR"/>
        </w:rPr>
        <w:t>09,15</w:t>
      </w:r>
      <w:r w:rsidR="00EB6560" w:rsidRPr="0024138D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24138D">
        <w:rPr>
          <w:rFonts w:hAnsi="Times New Roman" w:ascii="Times New Roman"/>
          <w:szCs w:val="24"/>
          <w:lang w:val="hr-HR"/>
        </w:rPr>
        <w:t xml:space="preserve">, </w:t>
      </w:r>
      <w:r w:rsidR="008F0F58" w:rsidRPr="0024138D">
        <w:rPr>
          <w:rFonts w:hAnsi="Times New Roman" w:ascii="Times New Roman"/>
          <w:lang w:val="hr-HR"/>
        </w:rPr>
        <w:t>kod Trgovačkog suda u Varaždinu, soba broj 232/II</w:t>
      </w:r>
      <w:r w:rsidR="008F0F58" w:rsidRPr="0024138D">
        <w:rPr>
          <w:rFonts w:hAnsi="Times New Roman" w:ascii="Times New Roman"/>
          <w:szCs w:val="24"/>
          <w:lang w:val="hr-HR"/>
        </w:rPr>
        <w:t xml:space="preserve">, </w:t>
      </w:r>
      <w:r w:rsidR="00EB6560" w:rsidRPr="0024138D">
        <w:rPr>
          <w:rFonts w:hAnsi="Times New Roman" w:ascii="Times New Roman"/>
          <w:szCs w:val="24"/>
          <w:lang w:val="hr-HR"/>
        </w:rPr>
        <w:t>odgađa se</w:t>
      </w:r>
      <w:r w:rsidR="00620DC3" w:rsidRPr="0024138D">
        <w:rPr>
          <w:rFonts w:hAnsi="Times New Roman" w:ascii="Times New Roman"/>
          <w:szCs w:val="24"/>
          <w:lang w:val="hr-HR"/>
        </w:rPr>
        <w:t xml:space="preserve"> zbog</w:t>
      </w:r>
      <w:r w:rsidR="00546A6A" w:rsidRPr="0024138D">
        <w:rPr>
          <w:rFonts w:hAnsi="Times New Roman" w:ascii="Times New Roman"/>
          <w:szCs w:val="24"/>
          <w:lang w:val="hr-HR"/>
        </w:rPr>
        <w:t xml:space="preserve"> </w:t>
      </w:r>
      <w:r w:rsidR="002B4DF8">
        <w:rPr>
          <w:rFonts w:hAnsi="Times New Roman" w:ascii="Times New Roman"/>
          <w:szCs w:val="24"/>
          <w:lang w:val="hr-HR"/>
        </w:rPr>
        <w:t>spriječenosti stečajne upraviteljice</w:t>
      </w:r>
      <w:r w:rsidR="00EB6560" w:rsidRPr="0024138D">
        <w:rPr>
          <w:rFonts w:hAnsi="Times New Roman" w:ascii="Times New Roman"/>
          <w:szCs w:val="24"/>
          <w:lang w:val="hr-HR"/>
        </w:rPr>
        <w:t xml:space="preserve">, te se </w:t>
      </w:r>
      <w:r w:rsidR="002B4DF8">
        <w:rPr>
          <w:rFonts w:hAnsi="Times New Roman" w:ascii="Times New Roman"/>
          <w:szCs w:val="24"/>
          <w:lang w:val="hr-HR"/>
        </w:rPr>
        <w:t>nova skupština</w:t>
      </w:r>
      <w:r w:rsidR="008F0F58" w:rsidRPr="0024138D">
        <w:rPr>
          <w:rFonts w:hAnsi="Times New Roman" w:ascii="Times New Roman"/>
          <w:szCs w:val="24"/>
          <w:lang w:val="hr-HR"/>
        </w:rPr>
        <w:t xml:space="preserve"> vjerovnika</w:t>
      </w:r>
      <w:r w:rsidR="00EB6560" w:rsidRPr="0024138D">
        <w:rPr>
          <w:rFonts w:hAnsi="Times New Roman" w:ascii="Times New Roman"/>
          <w:szCs w:val="24"/>
          <w:lang w:val="hr-HR"/>
        </w:rPr>
        <w:t xml:space="preserve"> zakazuje za </w:t>
      </w:r>
    </w:p>
    <w:p w:rsidRDefault="00EB6560" w:rsidP="00EB6560" w:rsidR="00EB656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B4DF8" w:rsidP="00EB6560" w:rsidR="002B4DF8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4CA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2B4DF8">
        <w:rPr>
          <w:rFonts w:hAnsi="Times New Roman" w:ascii="Times New Roman"/>
          <w:b/>
          <w:szCs w:val="24"/>
          <w:lang w:val="hr-HR"/>
        </w:rPr>
        <w:t>5. listopada</w:t>
      </w:r>
      <w:r w:rsidR="00546A6A">
        <w:rPr>
          <w:rFonts w:hAnsi="Times New Roman" w:ascii="Times New Roman"/>
          <w:b/>
          <w:szCs w:val="24"/>
          <w:lang w:val="hr-HR"/>
        </w:rPr>
        <w:t xml:space="preserve"> 2018.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u </w:t>
      </w:r>
      <w:r w:rsidR="002B4DF8">
        <w:rPr>
          <w:rFonts w:hAnsi="Times New Roman" w:ascii="Times New Roman"/>
          <w:b/>
          <w:szCs w:val="24"/>
          <w:lang w:val="hr-HR"/>
        </w:rPr>
        <w:t>08,30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EB6560" w:rsidP="00EB6560" w:rsidR="00EB6560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2B4DF8" w:rsidP="00EB6560" w:rsidR="002B4DF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2B4DF8" w:rsidP="00EB6560" w:rsidR="002B4DF8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2B4DF8" w:rsidP="00EB6560" w:rsidR="00EB6560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koju</w:t>
      </w:r>
      <w:r w:rsidR="00EB6560" w:rsidRPr="00852668">
        <w:rPr>
          <w:rFonts w:hAnsi="Times New Roman" w:ascii="Times New Roman"/>
          <w:szCs w:val="24"/>
          <w:lang w:val="hr-HR"/>
        </w:rPr>
        <w:t xml:space="preserve"> se </w:t>
      </w:r>
      <w:r w:rsidR="00546A6A">
        <w:rPr>
          <w:rFonts w:hAnsi="Times New Roman" w:ascii="Times New Roman"/>
          <w:szCs w:val="24"/>
          <w:lang w:val="hr-HR"/>
        </w:rPr>
        <w:t xml:space="preserve">objavom ovog rješenja na e-Oglasnoj ploči suda </w:t>
      </w:r>
      <w:r w:rsidR="00EB6560" w:rsidRPr="00852668">
        <w:rPr>
          <w:rFonts w:hAnsi="Times New Roman" w:ascii="Times New Roman"/>
          <w:szCs w:val="24"/>
          <w:lang w:val="hr-HR"/>
        </w:rPr>
        <w:t>smatraju pozvani:</w:t>
      </w:r>
    </w:p>
    <w:p w:rsidRDefault="0024138D" w:rsidP="0024138D" w:rsidR="0024138D">
      <w:pPr>
        <w:rPr>
          <w:rFonts w:hAnsi="Times New Roman" w:ascii="Times New Roman"/>
          <w:szCs w:val="24"/>
          <w:lang w:val="hr-HR"/>
        </w:rPr>
      </w:pPr>
    </w:p>
    <w:p w:rsidRDefault="002B4DF8" w:rsidP="0024138D" w:rsidR="0024138D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-Stečajna upraviteljica Vanda Kovačević Gelenčer, Virovitica, A. Mihanovića 1/3,</w:t>
      </w:r>
    </w:p>
    <w:p w:rsidRDefault="0024138D" w:rsidP="0024138D" w:rsidR="0024138D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dužnika.</w:t>
      </w:r>
    </w:p>
    <w:p w:rsidRDefault="00803597" w:rsidP="00803597" w:rsidR="00803597" w:rsidRPr="00F4667A">
      <w:pPr>
        <w:rPr>
          <w:rFonts w:hAnsi="Times New Roman" w:ascii="Times New Roman"/>
          <w:szCs w:val="24"/>
          <w:lang w:val="hr-HR"/>
        </w:rPr>
      </w:pPr>
    </w:p>
    <w:p w:rsidRDefault="0024138D" w:rsidP="0024138D" w:rsidR="0024138D" w:rsidRPr="0024138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24138D">
        <w:rPr>
          <w:rFonts w:hAnsi="Times New Roman" w:ascii="Times New Roman"/>
          <w:szCs w:val="24"/>
          <w:lang w:val="hr-HR"/>
        </w:rPr>
        <w:t xml:space="preserve">Za </w:t>
      </w:r>
      <w:r w:rsidR="002B4DF8">
        <w:rPr>
          <w:rFonts w:hAnsi="Times New Roman" w:ascii="Times New Roman"/>
          <w:szCs w:val="24"/>
          <w:lang w:val="hr-HR"/>
        </w:rPr>
        <w:t>skupštinu vjerovnika</w:t>
      </w:r>
      <w:r w:rsidRPr="0024138D">
        <w:rPr>
          <w:rFonts w:hAnsi="Times New Roman" w:ascii="Times New Roman"/>
          <w:szCs w:val="24"/>
          <w:lang w:val="hr-HR"/>
        </w:rPr>
        <w:t xml:space="preserve"> predlaže se sljedeći</w:t>
      </w:r>
    </w:p>
    <w:p w:rsidRDefault="0024138D" w:rsidP="0024138D" w:rsidR="0024138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4138D" w:rsidP="0024138D" w:rsidR="0024138D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4138D" w:rsidP="0024138D" w:rsidR="0024138D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4138D" w:rsidP="0024138D" w:rsidR="0024138D" w:rsidRPr="001C15BF">
      <w:pPr>
        <w:jc w:val="center"/>
        <w:rPr>
          <w:rFonts w:hAnsi="Times New Roman" w:ascii="Times New Roman"/>
          <w:szCs w:val="24"/>
          <w:lang w:val="hr-HR"/>
        </w:rPr>
      </w:pPr>
    </w:p>
    <w:p w:rsidRDefault="002B4DF8" w:rsidP="002B4DF8" w:rsidR="002B4DF8">
      <w:pPr>
        <w:numPr>
          <w:ilvl w:val="0"/>
          <w:numId w:val="15"/>
        </w:numPr>
        <w:tabs>
          <w:tab w:pos="1440" w:val="clear"/>
          <w:tab w:pos="1080" w:val="num"/>
        </w:tabs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 načinu i uvjetima unovčenja nekretnine stečajnog dužnika,</w:t>
      </w:r>
    </w:p>
    <w:p w:rsidRDefault="002B4DF8" w:rsidP="002B4DF8" w:rsidR="002B4DF8" w:rsidRPr="0093223F">
      <w:pPr>
        <w:rPr>
          <w:rFonts w:hAnsi="Times New Roman" w:ascii="Times New Roman"/>
          <w:szCs w:val="24"/>
          <w:lang w:val="hr-HR"/>
        </w:rPr>
      </w:pPr>
    </w:p>
    <w:p w:rsidRDefault="002B4DF8" w:rsidP="002B4DF8" w:rsidR="002B4DF8">
      <w:pPr>
        <w:numPr>
          <w:ilvl w:val="0"/>
          <w:numId w:val="15"/>
        </w:numPr>
        <w:tabs>
          <w:tab w:pos="1440" w:val="clear"/>
          <w:tab w:pos="1080" w:val="num"/>
        </w:tabs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2B4DF8" w:rsidP="002B4DF8" w:rsidR="002B4DF8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2B4DF8" w:rsidR="002B4DF8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2B4DF8" w:rsidR="002B4DF8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2B4DF8" w:rsidR="002B4DF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Stečajni v</w:t>
      </w:r>
      <w:r w:rsidRPr="003956F1">
        <w:rPr>
          <w:rFonts w:hAnsi="Times New Roman" w:ascii="Times New Roman"/>
          <w:szCs w:val="24"/>
          <w:lang w:val="hr-HR"/>
        </w:rPr>
        <w:t xml:space="preserve">jerovnici se na ovu skupštinu </w:t>
      </w:r>
      <w:r>
        <w:rPr>
          <w:rFonts w:hAnsi="Times New Roman" w:ascii="Times New Roman"/>
          <w:szCs w:val="24"/>
          <w:lang w:val="hr-HR"/>
        </w:rPr>
        <w:t xml:space="preserve">vjerovnika </w:t>
      </w:r>
      <w:r w:rsidRPr="003956F1">
        <w:rPr>
          <w:rFonts w:hAnsi="Times New Roman" w:ascii="Times New Roman"/>
          <w:szCs w:val="24"/>
          <w:lang w:val="hr-HR"/>
        </w:rPr>
        <w:t xml:space="preserve">pozivaju objavom </w:t>
      </w:r>
      <w:r>
        <w:rPr>
          <w:rFonts w:hAnsi="Times New Roman" w:ascii="Times New Roman"/>
          <w:szCs w:val="24"/>
          <w:lang w:val="hr-HR"/>
        </w:rPr>
        <w:t xml:space="preserve">ovog </w:t>
      </w:r>
      <w:r w:rsidRPr="003956F1">
        <w:rPr>
          <w:rFonts w:hAnsi="Times New Roman" w:ascii="Times New Roman"/>
          <w:szCs w:val="24"/>
          <w:lang w:val="hr-HR"/>
        </w:rPr>
        <w:t xml:space="preserve">rješenja na </w:t>
      </w:r>
      <w:r>
        <w:rPr>
          <w:rFonts w:hAnsi="Times New Roman" w:ascii="Times New Roman"/>
          <w:szCs w:val="24"/>
          <w:lang w:val="hr-HR"/>
        </w:rPr>
        <w:t>e-O</w:t>
      </w:r>
      <w:r w:rsidRPr="003956F1">
        <w:rPr>
          <w:rFonts w:hAnsi="Times New Roman" w:ascii="Times New Roman"/>
          <w:szCs w:val="24"/>
          <w:lang w:val="hr-HR"/>
        </w:rPr>
        <w:t>glasnoj ploči ovoga suda.</w:t>
      </w:r>
    </w:p>
    <w:p w:rsidRDefault="002B4DF8" w:rsidP="0024138D" w:rsidR="002B4DF8" w:rsidRPr="0024138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596" w:rsidP="002B4DF8" w:rsidR="00546A6A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3B044A">
        <w:rPr>
          <w:rFonts w:hAnsi="Times New Roman" w:ascii="Times New Roman"/>
          <w:szCs w:val="24"/>
          <w:lang w:val="hr-HR"/>
        </w:rPr>
        <w:t>27</w:t>
      </w:r>
      <w:r w:rsidR="0024138D">
        <w:rPr>
          <w:rFonts w:hAnsi="Times New Roman" w:ascii="Times New Roman"/>
          <w:szCs w:val="24"/>
          <w:lang w:val="hr-HR"/>
        </w:rPr>
        <w:t>. kolovoza</w:t>
      </w:r>
      <w:r w:rsidR="00546A6A">
        <w:rPr>
          <w:rFonts w:hAnsi="Times New Roman" w:ascii="Times New Roman"/>
          <w:szCs w:val="24"/>
          <w:lang w:val="hr-HR"/>
        </w:rPr>
        <w:t xml:space="preserve"> 2018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2B4DF8" w:rsidP="002B4DF8" w:rsidR="002B4DF8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Sudac: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Ksenija Flack-Makitan, v. r.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Za točnost otpravka – ovlašteni službenik</w:t>
      </w:r>
    </w:p>
    <w:p w:rsidRDefault="00546A6A" w:rsidP="00546A6A" w:rsidR="00546A6A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>
      <w:pPr>
        <w:jc w:val="both"/>
        <w:rPr>
          <w:rFonts w:hAnsi="Times New Roman" w:ascii="Times New Roman"/>
          <w:szCs w:val="24"/>
          <w:lang w:val="hr-HR"/>
        </w:rPr>
      </w:pPr>
    </w:p>
    <w:p w:rsidRDefault="00546A6A" w:rsidP="00620DC3" w:rsid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620DC3" w:rsidR="002B4DF8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46A6A" w:rsid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2B4DF8" w:rsidR="002B4DF8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2B4DF8" w:rsidP="002B4DF8" w:rsidR="002B4DF8" w:rsidRPr="007D626D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2B4DF8" w:rsidP="002B4DF8" w:rsidR="002B4DF8" w:rsidRPr="00974D3F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Stečajna upraviteljica </w:t>
      </w:r>
      <w:r w:rsidRPr="00A72D25">
        <w:rPr>
          <w:rFonts w:hAnsi="Times New Roman" w:ascii="Times New Roman"/>
          <w:szCs w:val="24"/>
          <w:lang w:val="hr-HR"/>
        </w:rPr>
        <w:t>Vanda Kovačević Gelenčer, A. Mihanovića 1/3, Virovitica,</w:t>
      </w:r>
    </w:p>
    <w:p w:rsidRDefault="002B4DF8" w:rsidP="002B4DF8" w:rsidR="002B4DF8" w:rsidRPr="00DC4C97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p w:rsidRDefault="0024138D" w:rsidP="0024138D" w:rsidR="0024138D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52668" w:rsidP="00803597" w:rsidR="00852668" w:rsidRPr="00546A6A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546A6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704" w:rsidP="00432279" w:rsidR="006E4704">
      <w:r>
        <w:separator/>
      </w:r>
    </w:p>
  </w:endnote>
  <w:endnote w:id="0" w:type="continuationSeparator">
    <w:p w:rsidRDefault="006E4704" w:rsidP="00432279" w:rsidR="006E4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704" w:rsidP="00432279" w:rsidR="006E4704">
      <w:r>
        <w:separator/>
      </w:r>
    </w:p>
  </w:footnote>
  <w:footnote w:id="0" w:type="continuationSeparator">
    <w:p w:rsidRDefault="006E4704" w:rsidP="00432279" w:rsidR="006E47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EB1671" w:rsidRPr="00EB1671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803597">
      <w:rPr>
        <w:rFonts w:hAnsi="Times New Roman" w:ascii="Times New Roman"/>
        <w:szCs w:val="24"/>
        <w:lang w:val="hr-HR"/>
      </w:rPr>
      <w:t>St-</w:t>
    </w:r>
    <w:r w:rsidR="003B044A">
      <w:rPr>
        <w:rFonts w:hAnsi="Times New Roman" w:ascii="Times New Roman"/>
        <w:szCs w:val="24"/>
        <w:lang w:val="hr-HR"/>
      </w:rPr>
      <w:t>1082/16-</w:t>
    </w:r>
    <w:r w:rsidR="002B4DF8">
      <w:rPr>
        <w:rFonts w:hAnsi="Times New Roman" w:ascii="Times New Roman"/>
        <w:szCs w:val="24"/>
        <w:lang w:val="hr-HR"/>
      </w:rPr>
      <w:t>64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33F6C2C"/>
    <w:multiLevelType w:val="hybridMultilevel"/>
    <w:tmpl w:val="699627B4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01C5D24"/>
    <w:multiLevelType w:val="hybridMultilevel"/>
    <w:tmpl w:val="82B4D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5E054D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8"/>
  </w:num>
  <w:num w:numId="5">
    <w:abstractNumId w:val="11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9"/>
  </w:num>
  <w:num w:numId="12">
    <w:abstractNumId w:val="1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2FEE"/>
    <w:rsid w:val="001757DC"/>
    <w:rsid w:val="001B0C3E"/>
    <w:rsid w:val="001B4596"/>
    <w:rsid w:val="001E5CA5"/>
    <w:rsid w:val="001E6E1E"/>
    <w:rsid w:val="0022281B"/>
    <w:rsid w:val="0024138D"/>
    <w:rsid w:val="0029562A"/>
    <w:rsid w:val="002B4DF8"/>
    <w:rsid w:val="002E34EF"/>
    <w:rsid w:val="002F121C"/>
    <w:rsid w:val="00382F67"/>
    <w:rsid w:val="00396DCC"/>
    <w:rsid w:val="003B044A"/>
    <w:rsid w:val="003B2BDF"/>
    <w:rsid w:val="003C201B"/>
    <w:rsid w:val="003D2204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52522D"/>
    <w:rsid w:val="00533991"/>
    <w:rsid w:val="00546A6A"/>
    <w:rsid w:val="0056132F"/>
    <w:rsid w:val="00575E53"/>
    <w:rsid w:val="005775D5"/>
    <w:rsid w:val="0059465E"/>
    <w:rsid w:val="00605585"/>
    <w:rsid w:val="00605652"/>
    <w:rsid w:val="00620DC3"/>
    <w:rsid w:val="0068065F"/>
    <w:rsid w:val="006E4704"/>
    <w:rsid w:val="00712ED8"/>
    <w:rsid w:val="007A7BFB"/>
    <w:rsid w:val="007B215E"/>
    <w:rsid w:val="007F4BBC"/>
    <w:rsid w:val="00803597"/>
    <w:rsid w:val="00844CA0"/>
    <w:rsid w:val="00852668"/>
    <w:rsid w:val="00854875"/>
    <w:rsid w:val="00855C8F"/>
    <w:rsid w:val="008B7796"/>
    <w:rsid w:val="008C34BC"/>
    <w:rsid w:val="008F0F58"/>
    <w:rsid w:val="009232B7"/>
    <w:rsid w:val="00923685"/>
    <w:rsid w:val="00966883"/>
    <w:rsid w:val="00973F7F"/>
    <w:rsid w:val="009A46FA"/>
    <w:rsid w:val="009C013E"/>
    <w:rsid w:val="009E3C83"/>
    <w:rsid w:val="00A20499"/>
    <w:rsid w:val="00A340A7"/>
    <w:rsid w:val="00AA7C3D"/>
    <w:rsid w:val="00AB4EC6"/>
    <w:rsid w:val="00B04F48"/>
    <w:rsid w:val="00B75391"/>
    <w:rsid w:val="00B937BF"/>
    <w:rsid w:val="00BE1303"/>
    <w:rsid w:val="00C10464"/>
    <w:rsid w:val="00C16777"/>
    <w:rsid w:val="00C20E19"/>
    <w:rsid w:val="00C75812"/>
    <w:rsid w:val="00D47FDB"/>
    <w:rsid w:val="00D93EB1"/>
    <w:rsid w:val="00DA5BF0"/>
    <w:rsid w:val="00E43F0C"/>
    <w:rsid w:val="00EA53F1"/>
    <w:rsid w:val="00EB0196"/>
    <w:rsid w:val="00EB1671"/>
    <w:rsid w:val="00EB6560"/>
    <w:rsid w:val="00EF4924"/>
    <w:rsid w:val="00EF7C3E"/>
    <w:rsid w:val="00F00C24"/>
    <w:rsid w:val="00F4667A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B1671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EB1671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671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1671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B1671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EB1671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671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1671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C3C0C3-BA02-47D4-B50B-1E39E9FB5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242</properties:Words>
  <properties:Characters>1231</properties:Characters>
  <properties:Lines>71</properties:Lines>
  <properties:Paragraphs>28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2018-08-27T07:31:00Z</cp:lastPrinted>
  <dcterms:modified xmlns:xsi="http://www.w3.org/2001/XMLSchema-instance" xsi:type="dcterms:W3CDTF">2018-08-27T07:33:00Z</dcterms:modified>
  <cp:revision>23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(ST-127-12-180 RJEŠENJE O ODGODI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