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22b8" w14:paraId="d7422b8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A73F4">
        <w:rPr>
          <w:rFonts w:cs="Times New Roman" w:hAnsi="Times New Roman" w:ascii="Times New Roman"/>
        </w:rPr>
        <w:t>3673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F659B6">
        <w:rPr>
          <w:rFonts w:cs="Times New Roman" w:hAnsi="Times New Roman" w:ascii="Times New Roman"/>
        </w:rPr>
        <w:t xml:space="preserve"> A.A. – HIGIA d.o.o. Zagreb, Braće Domany 6, OIB: </w:t>
      </w:r>
      <w:r w:rsidR="00812624" w:rsidRPr="00812624">
        <w:rPr>
          <w:rFonts w:cs="Times New Roman" w:hAnsi="Times New Roman" w:ascii="Times New Roman"/>
        </w:rPr>
        <w:t>83226736335</w:t>
      </w:r>
      <w:r w:rsidR="00812624">
        <w:rPr>
          <w:rFonts w:cs="Times New Roman" w:hAnsi="Times New Roman" w:ascii="Times New Roman"/>
        </w:rPr>
        <w:t xml:space="preserve">, </w:t>
      </w:r>
      <w:r w:rsidR="00F659B6">
        <w:rPr>
          <w:rFonts w:cs="Times New Roman" w:hAnsi="Times New Roman" w:ascii="Times New Roman"/>
        </w:rPr>
        <w:t xml:space="preserve">MBS: </w:t>
      </w:r>
      <w:r w:rsidR="00812624" w:rsidRPr="00812624">
        <w:rPr>
          <w:rFonts w:cs="Times New Roman" w:hAnsi="Times New Roman" w:ascii="Times New Roman"/>
        </w:rPr>
        <w:t>080020402</w:t>
      </w:r>
      <w:r w:rsidR="00812624">
        <w:rPr>
          <w:rFonts w:cs="Times New Roman" w:hAnsi="Times New Roman" w:ascii="Times New Roman"/>
        </w:rPr>
        <w:t>,</w:t>
      </w:r>
      <w:r w:rsidR="00692638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81262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812624">
        <w:rPr>
          <w:rFonts w:cs="Times New Roman" w:hAnsi="Times New Roman" w:ascii="Times New Roman"/>
        </w:rPr>
        <w:t xml:space="preserve"> A.A. – HIGIA d.o.o. Zagreb, Braće Domany 6, OIB: </w:t>
      </w:r>
      <w:r w:rsidR="00812624" w:rsidRPr="00812624">
        <w:rPr>
          <w:rFonts w:cs="Times New Roman" w:hAnsi="Times New Roman" w:ascii="Times New Roman"/>
        </w:rPr>
        <w:t>83226736335</w:t>
      </w:r>
      <w:r w:rsidR="00812624">
        <w:rPr>
          <w:rFonts w:cs="Times New Roman" w:hAnsi="Times New Roman" w:ascii="Times New Roman"/>
        </w:rPr>
        <w:t xml:space="preserve">, MBS: </w:t>
      </w:r>
      <w:r w:rsidR="00812624" w:rsidRPr="00812624">
        <w:rPr>
          <w:rFonts w:cs="Times New Roman" w:hAnsi="Times New Roman" w:ascii="Times New Roman"/>
        </w:rPr>
        <w:t>080020402</w:t>
      </w:r>
      <w:r w:rsidR="00812624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F659B6">
        <w:rPr>
          <w:rFonts w:cs="Times New Roman" w:hAnsi="Times New Roman" w:ascii="Times New Roman"/>
        </w:rPr>
        <w:t xml:space="preserve"> Amit Azirovski, Kupinečki Kraljevec, Potočka cesta 57, OIB:</w:t>
      </w:r>
      <w:r w:rsidR="00812624">
        <w:rPr>
          <w:rFonts w:cs="Times New Roman" w:hAnsi="Times New Roman" w:ascii="Times New Roman"/>
        </w:rPr>
        <w:t xml:space="preserve"> </w:t>
      </w:r>
      <w:r w:rsidR="00812624" w:rsidRPr="00812624">
        <w:rPr>
          <w:rFonts w:cs="Times New Roman" w:hAnsi="Times New Roman" w:ascii="Times New Roman"/>
        </w:rPr>
        <w:t>04518295223</w:t>
      </w:r>
      <w:r w:rsidR="00812624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36930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6A73F4">
        <w:rPr>
          <w:rFonts w:cs="Times New Roman" w:hAnsi="Times New Roman" w:ascii="Times New Roman"/>
          <w:b/>
        </w:rPr>
        <w:t xml:space="preserve"> u 10:00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812624">
        <w:rPr>
          <w:rFonts w:cs="Times New Roman" w:hAnsi="Times New Roman" w:ascii="Times New Roman"/>
        </w:rPr>
        <w:t xml:space="preserve"> A.A. – HIGIA d.o.o. Zagreb, Braće Domany 6, OIB: </w:t>
      </w:r>
      <w:r w:rsidR="00812624" w:rsidRPr="00812624">
        <w:rPr>
          <w:rFonts w:cs="Times New Roman" w:hAnsi="Times New Roman" w:ascii="Times New Roman"/>
        </w:rPr>
        <w:t>83226736335</w:t>
      </w:r>
      <w:r w:rsidR="00812624">
        <w:rPr>
          <w:rFonts w:cs="Times New Roman" w:hAnsi="Times New Roman" w:ascii="Times New Roman"/>
        </w:rPr>
        <w:t xml:space="preserve">, MBS: </w:t>
      </w:r>
      <w:r w:rsidR="00812624" w:rsidRPr="00812624">
        <w:rPr>
          <w:rFonts w:cs="Times New Roman" w:hAnsi="Times New Roman" w:ascii="Times New Roman"/>
        </w:rPr>
        <w:t>080020402</w:t>
      </w:r>
      <w:r w:rsidR="00812624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F659B6">
        <w:rPr>
          <w:rFonts w:cs="Times New Roman" w:hAnsi="Times New Roman" w:ascii="Times New Roman"/>
        </w:rPr>
        <w:t>d 715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F659B6">
        <w:rPr>
          <w:rFonts w:cs="Times New Roman" w:hAnsi="Times New Roman" w:ascii="Times New Roman"/>
        </w:rPr>
        <w:t>jednog</w:t>
      </w:r>
      <w:r w:rsidR="0092636E">
        <w:rPr>
          <w:rFonts w:cs="Times New Roman" w:hAnsi="Times New Roman" w:ascii="Times New Roman"/>
        </w:rPr>
        <w:t xml:space="preserve"> </w:t>
      </w:r>
      <w:r w:rsidR="00F659B6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D83DBD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D83DBD" w:rsidP="00D83DBD" w:rsidR="009712D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D83DBD" w:rsidP="00D83DBD" w:rsidR="00D83DBD" w:rsidRPr="00947923">
      <w:pPr>
        <w:jc w:val="right"/>
        <w:rPr>
          <w:rFonts w:cs="Times New Roman" w:hAnsi="Times New Roman" w:ascii="Times New Roman"/>
        </w:rPr>
      </w:pPr>
      <w:r w:rsidRPr="00D83DBD">
        <w:rPr>
          <w:rFonts w:cs="Times New Roman" w:hAnsi="Times New Roman" w:ascii="Times New Roman"/>
        </w:rPr>
        <w:t>Zlatka Plivelić</w:t>
      </w:r>
    </w:p>
    <w:sectPr w:rsidSect="009B38CA" w:rsidR="00D83DBD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AE1220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A73F4">
      <w:rPr>
        <w:rFonts w:cs="Times New Roman" w:hAnsi="Times New Roman" w:ascii="Times New Roman"/>
      </w:rPr>
      <w:t>3673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A73F4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E2EB3"/>
    <w:rsid w:val="007F7106"/>
    <w:rsid w:val="00812624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E1220"/>
    <w:rsid w:val="00AF11F7"/>
    <w:rsid w:val="00B560C9"/>
    <w:rsid w:val="00B7667E"/>
    <w:rsid w:val="00BA4F62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3DBD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A56B6"/>
    <w:rsid w:val="00EB1CF8"/>
    <w:rsid w:val="00EB798B"/>
    <w:rsid w:val="00EC1A99"/>
    <w:rsid w:val="00EC7BD6"/>
    <w:rsid w:val="00EE66B4"/>
    <w:rsid w:val="00F107F8"/>
    <w:rsid w:val="00F55F25"/>
    <w:rsid w:val="00F659B6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3673</izvorni_sadrzaj>
    <derivirana_varijabla naziv="DomainObject.Predmet.Broj_1">3673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St-3673/2016</izvorni_sadrzaj>
    <derivirana_varijabla naziv="DomainObject.Predmet.OznakaBroj_1">St-3673/2016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A.A. -HIGIA, d.o.o. zastupanog po punomoćniku AMIT AZIROVSKI</izvorni_sadrzaj>
    <derivirana_varijabla naziv="DomainObject.Predmet.ProtustrankaFormated_1">  A.A. -HIGIA, d.o.o. zastupanog po punomoćniku AMIT AZIROVSKI</derivirana_varijabla>
  </DomainObject.Predmet.ProtustrankaFormated>
  <DomainObject.Predmet.ProtustrankaFormatedOIB>
    <izvorni_sadrzaj>  A.A. -HIGIA, d.o.o., OIB 83226736335 zastupanog po punomoćniku AMIT AZIROVSKI</izvorni_sadrzaj>
    <derivirana_varijabla naziv="DomainObject.Predmet.ProtustrankaFormatedOIB_1">  A.A. -HIGIA, d.o.o., OIB 83226736335 zastupanog po punomoćniku AMIT AZIROVSKI</derivirana_varijabla>
  </DomainObject.Predmet.ProtustrankaFormatedOIB>
  <DomainObject.Predmet.ProtustrankaFormatedWithAdress>
    <izvorni_sadrzaj> A.A. -HIGIA, d.o.o., Braće Domany 6, 10000 Zagreb zastupanog po punomoćniku AMIT AZIROVSKI</izvorni_sadrzaj>
    <derivirana_varijabla naziv="DomainObject.Predmet.ProtustrankaFormatedWithAdress_1"> A.A. -HIGIA, d.o.o., Braće Domany 6, 10000 Zagreb zastupanog po punomoćniku AMIT AZIROVSKI</derivirana_varijabla>
  </DomainObject.Predmet.ProtustrankaFormatedWithAdress>
  <DomainObject.Predmet.ProtustrankaFormatedWithAdressOIB>
    <izvorni_sadrzaj> A.A. -HIGIA, d.o.o., OIB 83226736335, Braće Domany 6, 10000 Zagreb zastupanog po punomoćniku AMIT AZIROVSKI</izvorni_sadrzaj>
    <derivirana_varijabla naziv="DomainObject.Predmet.ProtustrankaFormatedWithAdressOIB_1"> A.A. -HIGIA, d.o.o., OIB 83226736335, Braće Domany 6, 10000 Zagreb zastupanog po punomoćniku AMIT AZIROVSKI</derivirana_varijabla>
  </DomainObject.Predmet.ProtustrankaFormatedWithAdressOIB>
  <DomainObject.Predmet.ProtustrankaWithAdress>
    <izvorni_sadrzaj>A.A. -HIGIA, d.o.o. Braće Domany 6, 10000 Zagreb</izvorni_sadrzaj>
    <derivirana_varijabla naziv="DomainObject.Predmet.ProtustrankaWithAdress_1">A.A. -HIGIA, d.o.o. Braće Domany 6, 10000 Zagreb</derivirana_varijabla>
  </DomainObject.Predmet.ProtustrankaWithAdress>
  <DomainObject.Predmet.ProtustrankaWithAdressOIB>
    <izvorni_sadrzaj>A.A. -HIGIA, d.o.o., OIB 83226736335, Braće Domany 6, 10000 Zagreb</izvorni_sadrzaj>
    <derivirana_varijabla naziv="DomainObject.Predmet.ProtustrankaWithAdressOIB_1">A.A. -HIGIA, d.o.o., OIB 83226736335, Braće Domany 6, 10000 Zagreb</derivirana_varijabla>
  </DomainObject.Predmet.ProtustrankaWithAdressOIB>
  <DomainObject.Predmet.ProtustrankaNazivFormated>
    <izvorni_sadrzaj>A.A. -HIGIA, d.o.o.</izvorni_sadrzaj>
    <derivirana_varijabla naziv="DomainObject.Predmet.ProtustrankaNazivFormated_1">A.A. -HIGIA, d.o.o.</derivirana_varijabla>
  </DomainObject.Predmet.ProtustrankaNazivFormated>
  <DomainObject.Predmet.ProtustrankaNazivFormatedOIB>
    <izvorni_sadrzaj>A.A. -HIGIA, d.o.o., OIB 83226736335</izvorni_sadrzaj>
    <derivirana_varijabla naziv="DomainObject.Predmet.ProtustrankaNazivFormatedOIB_1">A.A. -HIGIA, d.o.o., OIB 83226736335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A.A. -HIGIA, d.o.o. zastupanog po punomoćniku AMIT AZIROVSKI</item>
    </izvorni_sadrzaj>
    <derivirana_varijabla naziv="DomainObject.Predmet.ProtuStrankaListFormated_1">
      <item>A.A. -HIGIA, d.o.o. zastupanog po punomoćniku AMIT AZIROVSKI</item>
    </derivirana_varijabla>
  </DomainObject.Predmet.ProtuStrankaListFormated>
  <DomainObject.Predmet.ProtuStrankaListFormatedOIB>
    <izvorni_sadrzaj>
      <item>A.A. -HIGIA, d.o.o., OIB 83226736335 zastupanog po punomoćniku AMIT AZIROVSKI</item>
    </izvorni_sadrzaj>
    <derivirana_varijabla naziv="DomainObject.Predmet.ProtuStrankaListFormatedOIB_1">
      <item>A.A. -HIGIA, d.o.o., OIB 83226736335 zastupanog po punomoćniku AMIT AZIROVSKI</item>
    </derivirana_varijabla>
  </DomainObject.Predmet.ProtuStrankaListFormatedOIB>
  <DomainObject.Predmet.ProtuStrankaListFormatedWithAdress>
    <izvorni_sadrzaj>
      <item>A.A. -HIGIA, d.o.o., Braće Domany 6, 10000 Zagreb zastupanog po punomoćniku AMIT AZIROVSKI</item>
    </izvorni_sadrzaj>
    <derivirana_varijabla naziv="DomainObject.Predmet.ProtuStrankaListFormatedWithAdress_1">
      <item>A.A. -HIGIA, d.o.o., Braće Domany 6, 10000 Zagreb zastupanog po punomoćniku AMIT AZIROVSKI</item>
    </derivirana_varijabla>
  </DomainObject.Predmet.ProtuStrankaListFormatedWithAdress>
  <DomainObject.Predmet.ProtuStrankaListFormatedWithAdressOIB>
    <izvorni_sadrzaj>
      <item>A.A. -HIGIA, d.o.o., OIB 83226736335, Braće Domany 6, 10000 Zagreb zastupanog po punomoćniku AMIT AZIROVSKI</item>
    </izvorni_sadrzaj>
    <derivirana_varijabla naziv="DomainObject.Predmet.ProtuStrankaListFormatedWithAdressOIB_1">
      <item>A.A. -HIGIA, d.o.o., OIB 83226736335, Braće Domany 6, 10000 Zagreb zastupanog po punomoćniku AMIT AZIROVSKI</item>
    </derivirana_varijabla>
  </DomainObject.Predmet.ProtuStrankaListFormatedWithAdressOIB>
  <DomainObject.Predmet.ProtuStrankaListNazivFormated>
    <izvorni_sadrzaj>
      <item>A.A. -HIGIA, d.o.o.</item>
    </izvorni_sadrzaj>
    <derivirana_varijabla naziv="DomainObject.Predmet.ProtuStrankaListNazivFormated_1">
      <item>A.A. -HIGIA, d.o.o.</item>
    </derivirana_varijabla>
  </DomainObject.Predmet.ProtuStrankaListNazivFormated>
  <DomainObject.Predmet.ProtuStrankaListNazivFormatedOIB>
    <izvorni_sadrzaj>
      <item>A.A. -HIGIA, d.o.o., OIB 83226736335</item>
    </izvorni_sadrzaj>
    <derivirana_varijabla naziv="DomainObject.Predmet.ProtuStrankaListNazivFormatedOIB_1">
      <item>A.A. -HIGIA, d.o.o., OIB 83226736335</item>
    </derivirana_varijabla>
  </DomainObject.Predmet.ProtuStrankaListNazivFormatedOIB>
  <DomainObject.Predmet.OstaliListFormated>
    <izvorni_sadrzaj>
      <item>AMIT AZIROVSKI punomoćnik sudionika u postupku A.A. -HIGIA, d.o.o.</item>
    </izvorni_sadrzaj>
    <derivirana_varijabla naziv="DomainObject.Predmet.OstaliListFormated_1">
      <item>AMIT AZIROVSKI punomoćnik sudionika u postupku A.A. -HIGIA, d.o.o.</item>
    </derivirana_varijabla>
  </DomainObject.Predmet.OstaliListFormated>
  <DomainObject.Predmet.OstaliListFormatedOIB>
    <izvorni_sadrzaj>
      <item>AMIT AZIROVSKI, OIB 04518295223 punomoćnik sudionika u postupku A.A. -HIGIA, d.o.o.</item>
    </izvorni_sadrzaj>
    <derivirana_varijabla naziv="DomainObject.Predmet.OstaliListFormatedOIB_1">
      <item>AMIT AZIROVSKI, OIB 04518295223 punomoćnik sudionika u postupku A.A. -HIGIA, d.o.o.</item>
    </derivirana_varijabla>
  </DomainObject.Predmet.OstaliListFormatedOIB>
  <DomainObject.Predmet.OstaliListFormatedWithAdress>
    <izvorni_sadrzaj>
      <item>AMIT AZIROVSKI, Potočka cesta 57, 10257 Kupinečki Kraljevec punomoćnik sudionika u postupku A.A. -HIGIA, d.o.o.</item>
    </izvorni_sadrzaj>
    <derivirana_varijabla naziv="DomainObject.Predmet.OstaliListFormatedWithAdress_1">
      <item>AMIT AZIROVSKI, Potočka cesta 57, 10257 Kupinečki Kraljevec punomoćnik sudionika u postupku A.A. -HIGIA, d.o.o.</item>
    </derivirana_varijabla>
  </DomainObject.Predmet.OstaliListFormatedWithAdress>
  <DomainObject.Predmet.OstaliListFormatedWithAdressOIB>
    <izvorni_sadrzaj>
      <item>AMIT AZIROVSKI, OIB 04518295223, Potočka cesta 57, 10257 Kupinečki Kraljevec punomoćnik sudionika u postupku A.A. -HIGIA, d.o.o.</item>
    </izvorni_sadrzaj>
    <derivirana_varijabla naziv="DomainObject.Predmet.OstaliListFormatedWithAdressOIB_1">
      <item>AMIT AZIROVSKI, OIB 04518295223, Potočka cesta 57, 10257 Kupinečki Kraljevec punomoćnik sudionika u postupku A.A. -HIGIA, d.o.o.</item>
    </derivirana_varijabla>
  </DomainObject.Predmet.OstaliListFormatedWithAdressOIB>
  <DomainObject.Predmet.OstaliListNazivFormated>
    <izvorni_sadrzaj>
      <item>AMIT AZIROVSKI</item>
    </izvorni_sadrzaj>
    <derivirana_varijabla naziv="DomainObject.Predmet.OstaliListNazivFormated_1">
      <item>AMIT AZIROVSKI</item>
    </derivirana_varijabla>
  </DomainObject.Predmet.OstaliListNazivFormated>
  <DomainObject.Predmet.OstaliListNazivFormatedOIB>
    <izvorni_sadrzaj>
      <item>AMIT AZIROVSKI, OIB 04518295223</item>
    </izvorni_sadrzaj>
    <derivirana_varijabla naziv="DomainObject.Predmet.OstaliListNazivFormatedOIB_1">
      <item>AMIT AZIROVSKI, OIB 04518295223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A.A. -HIGIA, d.o.o.</izvorni_sadrzaj>
    <derivirana_varijabla naziv="DomainObject.Predmet.ProtustrankaIDrugi_1">A.A. -HIGIA,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A.A. -HIGIA, d.o.o., OIB 83226736335, Braće Domany 6, 10000 Zagreb</izvorni_sadrzaj>
    <derivirana_varijabla naziv="DomainObject.Predmet.ProtustrankaIDrugiAdressOIB_1">A.A. -HIGIA, d.o.o., OIB 83226736335,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A.A. -HIGIA, d.o.o.</item>
      <item>AMIT AZIROVSKI</item>
    </izvorni_sadrzaj>
    <derivirana_varijabla naziv="DomainObject.Predmet.SudioniciListNaziv_1">
      <item>FINA Regionalni centar Zagreb</item>
      <item>A.A. -HIGIA, d.o.o.</item>
      <item>AMIT AZIROVSKI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A.A. -HIGIA, d.o.o., OIB 83226736335, Braće Domany 6,10000 Zagreb</item>
      <item>AMIT AZIROVSKI, OIB 04518295223, Potočka cesta 57,10257 Kupinečki Kraljevec</item>
    </izvorni_sadrzaj>
    <derivirana_varijabla naziv="DomainObject.Predmet.SudioniciListAdressOIB_1">
      <item>FINA Regionalni centar Zagreb, OIB 85821130368, Trg svibanjskih žrtava 1995. br. 1,10000 Zagreb</item>
      <item>A.A. -HIGIA, d.o.o., OIB 83226736335, Braće Domany 6,10000 Zagreb</item>
      <item>AMIT AZIROVSKI, OIB 04518295223, Potočka cesta 57,10257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83226736335</item>
      <item>, OIB 04518295223</item>
    </izvorni_sadrzaj>
    <derivirana_varijabla naziv="DomainObject.Predmet.SudioniciListNazivOIB_1">
      <item>, OIB 85821130368</item>
      <item>, OIB 83226736335</item>
      <item>, OIB 04518295223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A85D5-2967-44CC-80C6-E919B759F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3345</properties:Characters>
  <properties:Lines>86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2017-04-20T11:56:00Z</dcterms:created>
  <dc:creator>vmihalincic</dc:creator>
  <cp:lastModifiedBy>Zlatka Plivelić</cp:lastModifiedBy>
  <cp:lastPrinted>2017-04-20T12:16:00Z</cp:lastPrinted>
  <dcterms:modified xmlns:xsi="http://www.w3.org/2001/XMLSchema-instance" xsi:type="dcterms:W3CDTF">2017-04-20T13:34:00Z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