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7f7f" w14:paraId="7c87f7f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5133E">
        <w:t>787</w:t>
      </w:r>
      <w:r w:rsidR="00615D63">
        <w:t>/</w:t>
      </w:r>
      <w:r w:rsidR="006C7081">
        <w:t>16</w:t>
      </w:r>
      <w:r w:rsidR="00615D63">
        <w:t>-</w:t>
      </w:r>
      <w:r w:rsidR="0005133E">
        <w:t>41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5133E" w:rsidRPr="008C2187">
        <w:t>ŽUPANIJSKI RADIO</w:t>
      </w:r>
      <w:r w:rsidR="00052C09">
        <w:t xml:space="preserve"> ŠIBENIK</w:t>
      </w:r>
      <w:r w:rsidR="0005133E" w:rsidRPr="008C2187">
        <w:t xml:space="preserve"> d.o.o., Šibenik, Obala </w:t>
      </w:r>
      <w:proofErr w:type="spellStart"/>
      <w:r w:rsidR="0005133E" w:rsidRPr="008C2187">
        <w:t>palih</w:t>
      </w:r>
      <w:proofErr w:type="spellEnd"/>
      <w:r w:rsidR="0005133E" w:rsidRPr="008C2187">
        <w:t xml:space="preserve"> omladinca 4, Šibenik, OIB: 50868563028</w:t>
      </w:r>
      <w:r w:rsidR="00615D63">
        <w:t xml:space="preserve">, </w:t>
      </w:r>
      <w:r w:rsidRPr="001C5505">
        <w:t>dana</w:t>
      </w:r>
      <w:r w:rsidR="008F72C0">
        <w:t xml:space="preserve"> </w:t>
      </w:r>
      <w:r w:rsidR="0005133E">
        <w:t>27</w:t>
      </w:r>
      <w:r w:rsidR="00123157">
        <w:t>. rujna</w:t>
      </w:r>
      <w:r w:rsidR="00486D35">
        <w:t xml:space="preserve"> </w:t>
      </w:r>
      <w:r w:rsidR="008F72C0">
        <w:t>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23157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05133E">
        <w:t>Edvina Šimunova</w:t>
      </w:r>
      <w:r w:rsidR="00123157">
        <w:t>,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052C09">
        <w:t>16</w:t>
      </w:r>
      <w:r w:rsidR="00123157" w:rsidRPr="00123157">
        <w:t>.000,00</w:t>
      </w:r>
      <w:r w:rsidR="008F72C0" w:rsidRPr="00123157">
        <w:t xml:space="preserve"> </w:t>
      </w:r>
      <w:r w:rsidR="00215A8F" w:rsidRPr="00123157">
        <w:t xml:space="preserve"> </w:t>
      </w:r>
      <w:r w:rsidR="00176680" w:rsidRPr="00123157">
        <w:t>kuna</w:t>
      </w:r>
      <w:r w:rsidR="00052C09">
        <w:t xml:space="preserve"> bruto</w:t>
      </w:r>
      <w:r w:rsidR="00052C09" w:rsidRPr="007D22D4">
        <w:t xml:space="preserve">. </w:t>
      </w:r>
    </w:p>
    <w:p w:rsidRDefault="003513F2" w:rsidP="00486D35" w:rsidR="003513F2">
      <w:pPr>
        <w:jc w:val="both"/>
      </w:pPr>
    </w:p>
    <w:p w:rsidRDefault="00052C09" w:rsidP="00052C09" w:rsidR="00052C09">
      <w:pPr>
        <w:pStyle w:val="Odlomakpopisa"/>
        <w:numPr>
          <w:ilvl w:val="0"/>
          <w:numId w:val="3"/>
        </w:numPr>
        <w:ind w:firstLine="705" w:left="0"/>
        <w:jc w:val="both"/>
      </w:pPr>
      <w:r>
        <w:t xml:space="preserve">Nagrada će se isplatiti sa računa stečajnog dužnika </w:t>
      </w:r>
      <w:r w:rsidR="0005133E" w:rsidRPr="008C2187">
        <w:t xml:space="preserve">ŽUPANIJSKI </w:t>
      </w:r>
      <w:r>
        <w:t>RADIO ŠIBENIK</w:t>
      </w:r>
      <w:r w:rsidR="0005133E" w:rsidRPr="008C2187">
        <w:t xml:space="preserve"> d.o.o., Šibenik, Obala </w:t>
      </w:r>
      <w:proofErr w:type="spellStart"/>
      <w:r w:rsidR="0005133E" w:rsidRPr="008C2187">
        <w:t>palih</w:t>
      </w:r>
      <w:proofErr w:type="spellEnd"/>
      <w:r w:rsidR="0005133E" w:rsidRPr="008C2187">
        <w:t xml:space="preserve"> omladinca 4, Šibenik, OIB: 50868563028</w:t>
      </w:r>
      <w:r>
        <w:t>.</w:t>
      </w:r>
      <w:r w:rsidR="0005133E">
        <w:t xml:space="preserve"> </w:t>
      </w:r>
    </w:p>
    <w:p w:rsidRDefault="00052C09" w:rsidP="00052C09" w:rsidR="00052C09">
      <w:pPr>
        <w:pStyle w:val="Odlomakpopisa"/>
      </w:pPr>
    </w:p>
    <w:p w:rsidRDefault="00C64EB0" w:rsidP="00052C09" w:rsidR="00C64EB0" w:rsidRPr="00CA2AA9">
      <w:pPr>
        <w:pStyle w:val="Odlomakpopisa"/>
        <w:ind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05133E">
        <w:t>20. svibnja</w:t>
      </w:r>
      <w:r w:rsidR="00AD34EC">
        <w:t xml:space="preserve"> 201</w:t>
      </w:r>
      <w:r w:rsidR="008F72C0">
        <w:t>6</w:t>
      </w:r>
      <w:r w:rsidRPr="0064286F">
        <w:t>. godine imenovan je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05133E">
        <w:t>1. rujna</w:t>
      </w:r>
      <w:r w:rsidR="00AD34EC">
        <w:t xml:space="preserve"> </w:t>
      </w:r>
      <w:r w:rsidR="008F72C0">
        <w:t>2016</w:t>
      </w:r>
      <w:r>
        <w:t>.</w:t>
      </w:r>
      <w:r w:rsidRPr="0064286F">
        <w:t xml:space="preserve"> godine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052C09" w:rsidP="00052C09" w:rsidR="00123157" w:rsidRPr="00BF5D5E">
      <w:pPr>
        <w:ind w:firstLine="705"/>
        <w:jc w:val="both"/>
      </w:pPr>
      <w:r>
        <w:t xml:space="preserve">Upravitelj koji je stečajno upraviteljsku dužnost obavljao do primopredaje dužnosti sa novim stečajnim upraviteljem dana 22. rujna 2016. godine, kroz koje vrijeme je stečajni dužnik nastavio poslovati, a iznos predmeta predujma nagrade sadržan je u predračunu troškova stečajnog postupka, koji predračun troškova je za razdoblje do izvještajnog ročišta prihvatila i odobrila skupština vjerovnika na izvještajnom ročištu. </w:t>
      </w:r>
    </w:p>
    <w:p w:rsidRDefault="00123157" w:rsidP="00123157" w:rsidR="00123157" w:rsidRPr="00BF5D5E">
      <w:pPr>
        <w:ind w:firstLine="705"/>
        <w:jc w:val="both"/>
      </w:pPr>
      <w:r w:rsidRPr="00BF5D5E">
        <w:t>Stoga je odlučeno kao u izreci.</w:t>
      </w:r>
    </w:p>
    <w:p w:rsidRDefault="00123157" w:rsidP="00123157" w:rsidR="00123157">
      <w:pPr>
        <w:jc w:val="center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05133E">
        <w:t>27</w:t>
      </w:r>
      <w:r w:rsidR="00123157">
        <w:t xml:space="preserve">. rujna </w:t>
      </w:r>
      <w:r w:rsidR="008F72C0">
        <w:t>2016</w:t>
      </w:r>
      <w:r w:rsidRPr="003573CC">
        <w:t xml:space="preserve">. 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54FE" w:rsidP="00052C09" w:rsidR="00E154FE">
      <w:pPr>
        <w:jc w:val="right"/>
      </w:pPr>
      <w:r>
        <w:t>Sudac</w:t>
      </w:r>
    </w:p>
    <w:p w:rsidRDefault="00E154FE" w:rsidP="00052C09" w:rsidR="00E154F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FB5624" w:rsidP="00FB5624" w:rsidR="00FB5624" w:rsidRPr="007B1E6A">
      <w:r w:rsidRPr="007B1E6A">
        <w:t xml:space="preserve">POUKA O PRAVNOM LIJEKU 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123157" w:rsidP="00123157" w:rsidR="00123157" w:rsidRPr="003573CC">
      <w:pPr>
        <w:pStyle w:val="Odlomakpopisa"/>
        <w:numPr>
          <w:ilvl w:val="0"/>
          <w:numId w:val="2"/>
        </w:numPr>
      </w:pPr>
      <w:r>
        <w:t>stečajnom dužniku</w:t>
      </w:r>
      <w:r w:rsidR="00052C09">
        <w:t xml:space="preserve"> po stečajnom upravitelju Ivanu Rudi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33E"/>
    <w:rsid w:val="00052C09"/>
    <w:rsid w:val="0009493F"/>
    <w:rsid w:val="000F3DB2"/>
    <w:rsid w:val="00123157"/>
    <w:rsid w:val="00123D17"/>
    <w:rsid w:val="00174532"/>
    <w:rsid w:val="00176680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154FE"/>
    <w:rsid w:val="00E3307B"/>
    <w:rsid w:val="00E44A35"/>
    <w:rsid w:val="00E52205"/>
    <w:rsid w:val="00E62116"/>
    <w:rsid w:val="00E702CF"/>
    <w:rsid w:val="00F4089B"/>
    <w:rsid w:val="00F434E0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D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D1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D1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D1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D1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D1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D1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D1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</izvorni_sadrzaj>
    <derivirana_varijabla naziv="DomainObject.Predmet.StrankaFormated_1">  ŽUPANIJSKI RADIO ŠIBENIK društvo s ograničenom odgovornošću za radijsku djelatnost</derivirana_varijabla>
  </DomainObject.Predmet.StrankaFormated>
  <DomainObject.Predmet.StrankaFormatedOIB>
    <izvorni_sadrzaj>  ŽUPANIJSKI RADIO ŠIBENIK društvo s ograničenom odgovornošću za radijsku djelatnost, OIB 50868563028</izvorni_sadrzaj>
    <derivirana_varijabla naziv="DomainObject.Predmet.StrankaFormatedOIB_1">  ŽUPANIJSKI RADIO ŠIBENIK društvo s ograničenom odgovornošću za radijsku djelatnost, OIB 50868563028</derivirana_varijabla>
  </DomainObject.Predmet.StrankaFormatedOIB>
  <DomainObject.Predmet.StrankaFormatedWithAdress>
    <izvorni_sadrzaj> ŽUPANIJSKI RADIO ŠIBENIK društvo s ograničenom odgovornošću za radijsku djelatnost, Obala palih omladinaca 4, 22000 Šibenik</izvorni_sadrzaj>
    <derivirana_varijabla naziv="DomainObject.Predmet.StrankaFormatedWithAdress_1"> ŽUPANIJSKI RADIO ŠIBENIK društvo s ograničenom odgovornošću za radijsku djelatnost, Obala palih omladinaca 4, 22000 Šibenik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</izvorni_sadrzaj>
    <derivirana_varijabla naziv="DomainObject.Predmet.StrankaFormatedWithAdressOIB_1"> ŽUPANIJSKI RADIO ŠIBENIK društvo s ograničenom odgovornošću za radijsku djelatnost, OIB 50868563028, Obala palih omladinaca 4, 22000 Šibenik</derivirana_varijabla>
  </DomainObject.Predmet.StrankaFormatedWithAdressOIB>
  <DomainObject.Predmet.StrankaWithAdress>
    <izvorni_sadrzaj>ŽUPANIJSKI RADIO ŠIBENIK društvo s ograničenom odgovornošću za radijsku djelatnost Obala palih omladinaca 4,22000 Šibenik</izvorni_sadrzaj>
    <derivirana_varijabla naziv="DomainObject.Predmet.StrankaWithAdress_1">ŽUPANIJSKI RADIO ŠIBENIK društvo s ograničenom odgovornošću za radijsku djelatnost Obala palih omladinaca 4,22000 Šibenik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</izvorni_sadrzaj>
    <derivirana_varijabla naziv="DomainObject.Predmet.StrankaWithAdressOIB_1">ŽUPANIJSKI RADIO ŠIBENIK društvo s ograničenom odgovornošću za radijsku djelatnost, OIB 50868563028, Obala palih omladinaca 4,22000 Šibenik</derivirana_varijabla>
  </DomainObject.Predmet.StrankaWithAdressOIB>
  <DomainObject.Predmet.StrankaNazivFormated>
    <izvorni_sadrzaj>ŽUPANIJSKI RADIO ŠIBENIK društvo s ograničenom odgovornošću za radijsku djelatnost</izvorni_sadrzaj>
    <derivirana_varijabla naziv="DomainObject.Predmet.StrankaNazivFormated_1">ŽUPANIJSKI RADIO ŠIBENIK društvo s ograničenom odgovornošću za radijsku djelatnost</derivirana_varijabla>
  </DomainObject.Predmet.StrankaNazivFormated>
  <DomainObject.Predmet.StrankaNazivFormatedOIB>
    <izvorni_sadrzaj>ŽUPANIJSKI RADIO ŠIBENIK društvo s ograničenom odgovornošću za radijsku djelatnost, OIB 50868563028</izvorni_sadrzaj>
    <derivirana_varijabla naziv="DomainObject.Predmet.StrankaNazivFormatedOIB_1">ŽUPANIJSKI RADIO ŠIBENIK društvo s ograničenom odgovornošću za radijsku djelatnost, OIB 50868563028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</izvorni_sadrzaj>
    <derivirana_varijabla naziv="DomainObject.Predmet.StrankaListFormated_1">
      <item>ŽUPANIJSKI RADIO ŠIBENIK društvo s ograničenom odgovornošću za radijsku djelatnost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</izvorni_sadrzaj>
    <derivirana_varijabla naziv="DomainObject.Predmet.StrankaListFormatedOIB_1">
      <item>ŽUPANIJSKI RADIO ŠIBENIK društvo s ograničenom odgovornošću za radijsku djelatnost, OIB 50868563028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</izvorni_sadrzaj>
    <derivirana_varijabla naziv="DomainObject.Predmet.StrankaListFormatedWithAdress_1">
      <item>ŽUPANIJSKI RADIO ŠIBENIK društvo s ograničenom odgovornošću za radijsku djelatnost, Obala palih omladinaca 4, 22000 Šibenik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</derivirana_varijabla>
  </DomainObject.Predmet.StrankaListFormatedWithAdressOIB>
  <DomainObject.Predmet.StrankaListNazivFormated>
    <izvorni_sadrzaj>
      <item>ŽUPANIJSKI RADIO ŠIBENIK društvo s ograničenom odgovornošću za radijsku djelatnost</item>
    </izvorni_sadrzaj>
    <derivirana_varijabla naziv="DomainObject.Predmet.StrankaListNazivFormated_1">
      <item>ŽUPANIJSKI RADIO ŠIBENIK društvo s ograničenom odgovornošću za radijsku djelatnost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</izvorni_sadrzaj>
    <derivirana_varijabla naziv="DomainObject.Predmet.StrankaListNazivFormatedOIB_1">
      <item>ŽUPANIJSKI RADIO ŠIBENIK društvo s ograničenom odgovornošću za radijsku djelatnost, OIB 50868563028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</izvorni_sadrzaj>
    <derivirana_varijabla naziv="DomainObject.Predmet.StrankaIDrugi_1">ŽUPANIJSKI RADIO ŠIBENIK društvo s ograničenom odgovornošću za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</izvorni_sadrzaj>
    <derivirana_varijabla naziv="DomainObject.Predmet.StrankaIDrugiAdressOIB_1">ŽUPANIJSKI RADIO ŠIBENIK društvo s ograničenom odgovornošću za radijsku djelatnost, OIB 50868563028, Obala palih omladinaca 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</izvorni_sadrzaj>
    <derivirana_varijabla naziv="DomainObject.Predmet.SudioniciListNaziv_1">
      <item>ŽUPANIJSKI RADIO ŠIBENIK društvo s ograničenom odgovornošću za radijsku djelatnost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</izvorni_sadrzaj>
    <derivirana_varijabla naziv="DomainObject.Predmet.SudioniciListNazivOIB_1">
      <item>, OIB 50868563028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269</properties:Words>
  <properties:Characters>1373</properties:Characters>
  <properties:Lines>55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2016-09-27T05:28:00Z</dcterms:created>
  <dc:creator>abajlo</dc:creator>
  <cp:lastModifiedBy>Martina Kalmeta</cp:lastModifiedBy>
  <cp:lastPrinted>2016-09-27T08:05:00Z</cp:lastPrinted>
  <dcterms:modified xmlns:xsi="http://www.w3.org/2001/XMLSchema-instance" xsi:type="dcterms:W3CDTF">2016-09-27T09:13:00Z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