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1503" w14:paraId="64a1503" w:rsidRDefault="00DA6A14" w:rsidP="00DA6A14" w:rsidR="00DA6A14">
      <w:pPr>
        <w:spacing w:lineRule="auto" w:line="240" w:after="0"/>
        <w:jc w:val="center"/>
        <w15:collapsed w:val="false"/>
      </w:pPr>
      <w:bookmarkStart w:name="_GoBack" w:id="0"/>
      <w:bookmarkEnd w:id="0"/>
      <w:r>
        <w:t>U  I M E  R E P U B L I K E    H R V A T S K E</w:t>
      </w:r>
    </w:p>
    <w:p w:rsidRDefault="00DA6A14" w:rsidP="00DA6A14" w:rsidR="00DA6A14">
      <w:pPr>
        <w:spacing w:lineRule="auto" w:line="240" w:after="0"/>
        <w:jc w:val="center"/>
      </w:pPr>
      <w:r>
        <w:t>R J E Š E N J E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ind w:firstLine="708"/>
        <w:jc w:val="both"/>
      </w:pPr>
      <w:r>
        <w:t xml:space="preserve">Trgovački sud u Zagrebu po sucu toga suda </w:t>
      </w:r>
      <w:r w:rsidR="003224BF">
        <w:t>Zrinka Terlep</w:t>
      </w:r>
      <w:r>
        <w:t xml:space="preserve"> kao stečajnom sucu odlučujući o prijedlogu predlagatelja </w:t>
      </w:r>
      <w:r w:rsidR="003224BF">
        <w:rPr>
          <w:szCs w:val="24"/>
        </w:rPr>
        <w:t xml:space="preserve">Financijske agencije, Regionalni centar Zagreb, Zagreb, Trg svibanjskih žrtva 1995. 1, OIB: 85821130368 </w:t>
      </w:r>
      <w:r>
        <w:t xml:space="preserve">za otvaranje stečajnog postupka nad dužnikom  </w:t>
      </w:r>
      <w:r w:rsidR="00FA4192">
        <w:rPr>
          <w:szCs w:val="24"/>
        </w:rPr>
        <w:t>SVIJET MUZIKE d.o.o., Zagreb, Josipa Andreisa 6, OIB: 37220720115</w:t>
      </w:r>
      <w:r>
        <w:t xml:space="preserve">, dana </w:t>
      </w:r>
      <w:r w:rsidR="003224BF">
        <w:t>17. ožujka 2016.</w:t>
      </w:r>
    </w:p>
    <w:p w:rsidRDefault="00DA6A14" w:rsidP="00DA6A14" w:rsidR="00DA6A14">
      <w:pPr>
        <w:spacing w:lineRule="auto" w:line="240" w:after="0"/>
        <w:jc w:val="center"/>
      </w:pPr>
      <w:r>
        <w:t>r i j e š i o    j e</w:t>
      </w:r>
    </w:p>
    <w:p w:rsidRDefault="00DA6A14" w:rsidP="00DA6A14" w:rsidR="00DA6A14">
      <w:pPr>
        <w:spacing w:lineRule="auto" w:line="240" w:after="0"/>
        <w:jc w:val="both"/>
      </w:pPr>
    </w:p>
    <w:p w:rsidRDefault="00C05014" w:rsidP="00DA6A14" w:rsidR="00DA6A14">
      <w:pPr>
        <w:spacing w:lineRule="auto" w:line="240" w:after="0"/>
        <w:ind w:firstLine="708"/>
        <w:jc w:val="both"/>
      </w:pPr>
      <w:r>
        <w:t>Stavlja se izvan snage ovosudno rješenje broj St-</w:t>
      </w:r>
      <w:r w:rsidR="00FA4192">
        <w:t>390/16 od 15. siječnja 2006</w:t>
      </w:r>
      <w:r>
        <w:t xml:space="preserve">. 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jc w:val="center"/>
      </w:pPr>
      <w:r>
        <w:t>Obrazloženje</w:t>
      </w:r>
    </w:p>
    <w:p w:rsidRDefault="00DA6A14" w:rsidP="00DA6A14" w:rsidR="00DA6A14">
      <w:pPr>
        <w:spacing w:lineRule="auto" w:line="240" w:after="0"/>
        <w:jc w:val="both"/>
      </w:pPr>
    </w:p>
    <w:p w:rsidRDefault="00C05014" w:rsidP="00DA6A14" w:rsidR="00FA4192">
      <w:pPr>
        <w:spacing w:lineRule="auto" w:line="240" w:after="0"/>
        <w:ind w:firstLine="708"/>
        <w:jc w:val="both"/>
        <w:rPr>
          <w:szCs w:val="24"/>
        </w:rPr>
      </w:pPr>
      <w:r>
        <w:t xml:space="preserve">Ovaj sud donio je </w:t>
      </w:r>
      <w:r w:rsidR="00FA4192">
        <w:t>15. siječnja</w:t>
      </w:r>
      <w:r>
        <w:t xml:space="preserve"> 2016. rješenje broj St-</w:t>
      </w:r>
      <w:r w:rsidR="00FA4192">
        <w:t>390/</w:t>
      </w:r>
      <w:r>
        <w:t xml:space="preserve">16 kojim se pokreće skraćeni stečajni postupak dan dužnikom </w:t>
      </w:r>
      <w:r w:rsidR="00FA4192">
        <w:rPr>
          <w:szCs w:val="24"/>
        </w:rPr>
        <w:t>SVIJET MUZIKE d.o.o., Zagreb, Josipa Andreisa 6, OIB: 37220720115.</w:t>
      </w:r>
    </w:p>
    <w:p w:rsidRDefault="00C05014" w:rsidP="00DA6A14" w:rsidR="00C05014">
      <w:pPr>
        <w:spacing w:lineRule="auto" w:line="240" w:after="0"/>
        <w:ind w:firstLine="708"/>
        <w:jc w:val="both"/>
      </w:pPr>
      <w:r>
        <w:t xml:space="preserve">Naknadnim uvidom u sudski upisnik sud je utvrdio da je </w:t>
      </w:r>
      <w:r w:rsidR="00FA4192">
        <w:t>24. srpnja 2015</w:t>
      </w:r>
      <w:r>
        <w:t>. od strane dužnika podnesen prijedlog za otvaranje redovnog stečajnog postupka te se isti vodi pod poslovnim brojem St-</w:t>
      </w:r>
      <w:r w:rsidR="00FA4192">
        <w:t>554/15</w:t>
      </w:r>
      <w:r>
        <w:t xml:space="preserve">. </w:t>
      </w:r>
    </w:p>
    <w:p w:rsidRDefault="00C05014" w:rsidP="00DA6A14" w:rsidR="00C05014">
      <w:pPr>
        <w:spacing w:lineRule="auto" w:line="240" w:after="0"/>
        <w:ind w:firstLine="708"/>
        <w:jc w:val="both"/>
      </w:pPr>
      <w:r>
        <w:t xml:space="preserve">Slijedom navedenog nije bilo ispunjenih uvjeta za pokretanje skraćenog stečajnog postupka pa je odlučeno kao u izreci rješenja. </w:t>
      </w:r>
    </w:p>
    <w:p w:rsidRDefault="00C05014" w:rsidP="00DA6A14" w:rsidR="00C05014">
      <w:pPr>
        <w:spacing w:lineRule="auto" w:line="240" w:after="0"/>
        <w:ind w:firstLine="708"/>
        <w:jc w:val="both"/>
      </w:pP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jc w:val="center"/>
      </w:pPr>
      <w:r>
        <w:t xml:space="preserve">U Zagrebu </w:t>
      </w:r>
      <w:r w:rsidR="003224BF">
        <w:t>17. ožujka 2016</w:t>
      </w:r>
    </w:p>
    <w:p w:rsidRDefault="00DA6A14" w:rsidP="00DA6A14" w:rsidR="00DA6A14">
      <w:pPr>
        <w:spacing w:lineRule="auto" w:line="240" w:after="0"/>
        <w:ind w:firstLine="708" w:left="3540"/>
        <w:jc w:val="center"/>
      </w:pPr>
      <w:r>
        <w:t xml:space="preserve">                                             SUDAC:</w:t>
      </w:r>
    </w:p>
    <w:p w:rsidRDefault="003224BF" w:rsidP="00DA6A14" w:rsidR="00DA6A14">
      <w:pPr>
        <w:spacing w:lineRule="auto" w:line="240" w:after="0"/>
        <w:jc w:val="right"/>
      </w:pPr>
      <w:r>
        <w:t>Zrinka Terlep</w:t>
      </w:r>
      <w:r w:rsidR="00DA6A14">
        <w:t>, v.r.</w:t>
      </w:r>
    </w:p>
    <w:p w:rsidRDefault="00DA6A14" w:rsidP="00DA6A14" w:rsidR="00DA6A14" w:rsidRPr="008901CD">
      <w:pPr>
        <w:spacing w:lineRule="auto" w:line="240" w:after="0"/>
        <w:jc w:val="both"/>
      </w:pPr>
      <w:r w:rsidRPr="008901CD">
        <w:t>Uputa o pravnom lijeku:</w:t>
      </w:r>
    </w:p>
    <w:p w:rsidRDefault="00DA6A14" w:rsidP="00DA6A14" w:rsidR="00DA6A14" w:rsidRPr="008901CD">
      <w:pPr>
        <w:spacing w:lineRule="auto" w:line="240" w:after="0"/>
        <w:jc w:val="both"/>
      </w:pPr>
      <w:r w:rsidRPr="008901CD">
        <w:t>Protiv ovog rješenja dopuštena je žalba u roku od 8 dana od dana primitka rješenja, a koja se podnosi ovome sudu u 3 primjerka. O istoj odlučuje Visoki trgovački sud RH</w:t>
      </w:r>
    </w:p>
    <w:p w:rsidRDefault="00DA6A14" w:rsidP="00DA6A14" w:rsidR="00DA6A14">
      <w:pPr>
        <w:spacing w:lineRule="auto" w:line="240" w:after="0"/>
        <w:jc w:val="both"/>
        <w:rPr>
          <w:i/>
        </w:rPr>
      </w:pPr>
    </w:p>
    <w:p w:rsidRDefault="00DA6A14" w:rsidP="00DA6A14" w:rsidR="00DA6A14" w:rsidRPr="00333CDA">
      <w:pPr>
        <w:spacing w:lineRule="auto" w:line="240" w:after="0"/>
        <w:jc w:val="both"/>
      </w:pPr>
      <w:r w:rsidRPr="00333CDA">
        <w:t>Za točnost otpravka – ovlašten službenik</w:t>
      </w:r>
    </w:p>
    <w:p w:rsidRDefault="00DA6A14" w:rsidP="00DA6A14" w:rsidR="00DA6A14" w:rsidRPr="00333CDA">
      <w:pPr>
        <w:spacing w:lineRule="auto" w:line="240" w:after="0"/>
        <w:jc w:val="both"/>
      </w:pPr>
      <w:r>
        <w:tab/>
        <w:t xml:space="preserve"> </w:t>
      </w:r>
      <w:r>
        <w:tab/>
      </w:r>
      <w:r w:rsidR="003224BF">
        <w:t>Romana Krsnik</w:t>
      </w:r>
    </w:p>
    <w:p w:rsidRDefault="00DA6A14" w:rsidP="00DA6A14" w:rsidR="00DA6A14" w:rsidRPr="00DA6A14">
      <w:pPr>
        <w:spacing w:lineRule="auto" w:line="240" w:after="0"/>
        <w:jc w:val="both"/>
        <w:rPr>
          <w:i/>
        </w:rPr>
      </w:pPr>
    </w:p>
    <w:p w:rsidRDefault="00DA6A14" w:rsidP="00DA6A14" w:rsidR="00DA6A14">
      <w:pPr>
        <w:spacing w:lineRule="auto" w:line="240" w:after="0"/>
        <w:jc w:val="both"/>
      </w:pPr>
    </w:p>
    <w:p w:rsidRDefault="00DA6A14" w:rsidP="00C05014" w:rsidR="00DA6A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Predlagatelju </w:t>
      </w:r>
    </w:p>
    <w:p w:rsidRDefault="007D0B21" w:rsidP="00C05014" w:rsidR="00C050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Dužniku </w:t>
      </w:r>
    </w:p>
    <w:p w:rsidRDefault="00C05014" w:rsidP="00C05014" w:rsidR="00C050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kal. </w:t>
      </w:r>
    </w:p>
    <w:p w:rsidRDefault="000F25FD" w:rsidP="00DA6A14" w:rsidR="000F25FD">
      <w:pPr>
        <w:spacing w:lineRule="auto" w:line="240" w:after="0"/>
        <w:jc w:val="both"/>
      </w:pPr>
    </w:p>
    <w:sectPr w:rsidSect="00DA6A14" w:rsidR="000F25F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A14" w:rsidP="00DA6A14" w:rsidR="00DA6A14">
      <w:pPr>
        <w:spacing w:lineRule="auto" w:line="240" w:after="0"/>
      </w:pPr>
      <w:r>
        <w:separator/>
      </w:r>
    </w:p>
  </w:endnote>
  <w:endnote w:id="0" w:type="continuationSeparator">
    <w:p w:rsidRDefault="00DA6A14" w:rsidP="00DA6A14" w:rsidR="00DA6A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A14" w:rsidP="00DA6A14" w:rsidR="00DA6A14">
      <w:pPr>
        <w:spacing w:lineRule="auto" w:line="240" w:after="0"/>
      </w:pPr>
      <w:r>
        <w:separator/>
      </w:r>
    </w:p>
  </w:footnote>
  <w:footnote w:id="0" w:type="continuationSeparator">
    <w:p w:rsidRDefault="00DA6A14" w:rsidP="00DA6A14" w:rsidR="00DA6A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45809"/>
      <w:docPartObj>
        <w:docPartGallery w:val="Page Numbers (Top of Page)"/>
        <w:docPartUnique/>
      </w:docPartObj>
    </w:sdtPr>
    <w:sdtEndPr/>
    <w:sdtContent>
      <w:p w:rsidRDefault="00DA6A14" w:rsidR="00DA6A14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C05014">
          <w:rPr>
            <w:noProof/>
          </w:rPr>
          <w:t>- 2 -</w:t>
        </w:r>
        <w:r>
          <w:fldChar w:fldCharType="end"/>
        </w:r>
      </w:p>
    </w:sdtContent>
  </w:sdt>
  <w:p w:rsidRDefault="00DA6A14" w:rsidR="00DA6A14">
    <w:pPr>
      <w:pStyle w:val="Zaglavlje"/>
    </w:pPr>
    <w:r>
      <w:tab/>
    </w:r>
    <w:r>
      <w:tab/>
    </w:r>
    <w:r w:rsidR="003224BF">
      <w:t>51.  St-1018/2016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A14" w:rsidR="00DA6A14">
    <w:pPr>
      <w:pStyle w:val="Zaglavlje"/>
    </w:pPr>
  </w:p>
  <w:p w:rsidRDefault="00DA6A14" w:rsidR="00DA6A14">
    <w:pPr>
      <w:pStyle w:val="Zaglavlje"/>
      <w:rPr>
        <w:sz w:val="20"/>
      </w:rPr>
    </w:pPr>
    <w:r>
      <w:tab/>
    </w:r>
    <w:r>
      <w:tab/>
    </w: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12700</wp:posOffset>
          </wp:positionV>
          <wp:extent cy="819150" cx="629285"/>
          <wp:effectExtent b="0" r="0" t="0" l="0"/>
          <wp:wrapSquare wrapText="bothSides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A6A14" w:rsidR="00DA6A14">
    <w:pPr>
      <w:rPr>
        <w:noProof/>
      </w:rPr>
    </w:pPr>
  </w:p>
  <w:p w:rsidRDefault="00DA6A14" w:rsidP="00953077" w:rsidR="00DA6A14">
    <w:pPr>
      <w:pStyle w:val="Zaglavlje"/>
      <w:rPr>
        <w:rFonts w:cs="Times New Roman"/>
      </w:rPr>
    </w:pPr>
  </w:p>
  <w:p w:rsidRDefault="00DA6A14" w:rsidP="00953077" w:rsidR="00DA6A14">
    <w:pPr>
      <w:pStyle w:val="Zaglavlje"/>
      <w:rPr>
        <w:rFonts w:cs="Times New Roman"/>
      </w:rPr>
    </w:pPr>
  </w:p>
  <w:p w:rsidRDefault="00FA4192" w:rsidP="001E0800" w:rsidR="00DA6A14">
    <w:pPr>
      <w:pStyle w:val="Zaglavlje"/>
      <w:jc w:val="right"/>
      <w:rPr>
        <w:rFonts w:cs="Times New Roman"/>
      </w:rPr>
    </w:pPr>
    <w:r>
      <w:t>51.St-390</w:t>
    </w:r>
    <w:r w:rsidR="001E0800">
      <w:t>/2016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>REPUBLIKA HRVATKA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>Trgovački sud u Zagrebu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>Zagreb, Amruševa 2/II, desno (p.p. 455)</w:t>
    </w:r>
  </w:p>
  <w:p w:rsidRDefault="00DA6A14" w:rsidR="00DA6A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1C65AE"/>
    <w:multiLevelType w:val="hybridMultilevel"/>
    <w:tmpl w:val="ECA4D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A14"/>
    <w:rsid w:val="00090BDB"/>
    <w:rsid w:val="000F25FD"/>
    <w:rsid w:val="001E0800"/>
    <w:rsid w:val="003224BF"/>
    <w:rsid w:val="00380401"/>
    <w:rsid w:val="00552C70"/>
    <w:rsid w:val="00573722"/>
    <w:rsid w:val="00752EB7"/>
    <w:rsid w:val="007D0B21"/>
    <w:rsid w:val="007E3156"/>
    <w:rsid w:val="00865B8F"/>
    <w:rsid w:val="008901CD"/>
    <w:rsid w:val="00922D6B"/>
    <w:rsid w:val="00B006A0"/>
    <w:rsid w:val="00B467F1"/>
    <w:rsid w:val="00BC7117"/>
    <w:rsid w:val="00C05014"/>
    <w:rsid w:val="00DA6A14"/>
    <w:rsid w:val="00DD382F"/>
    <w:rsid w:val="00F8657D"/>
    <w:rsid w:val="00FA4192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6A14"/>
  </w:style>
  <w:style w:styleId="Podnoje" w:type="paragraph">
    <w:name w:val="footer"/>
    <w:basedOn w:val="Normal"/>
    <w:link w:val="PodnojeChar"/>
    <w:uiPriority w:val="99"/>
    <w:unhideWhenUsed/>
    <w:rsid w:val="00DA6A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6A14"/>
  </w:style>
  <w:style w:styleId="Odlomakpopisa" w:type="paragraph">
    <w:name w:val="List Paragraph"/>
    <w:basedOn w:val="Normal"/>
    <w:uiPriority w:val="34"/>
    <w:qFormat/>
    <w:rsid w:val="00C050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1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1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6A14"/>
  </w:style>
  <w:style w:styleId="Podnoje" w:type="paragraph">
    <w:name w:val="footer"/>
    <w:basedOn w:val="Normal"/>
    <w:link w:val="PodnojeChar"/>
    <w:uiPriority w:val="99"/>
    <w:unhideWhenUsed/>
    <w:rsid w:val="00DA6A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6A14"/>
  </w:style>
  <w:style w:styleId="Odlomakpopisa" w:type="paragraph">
    <w:name w:val="List Paragraph"/>
    <w:basedOn w:val="Normal"/>
    <w:uiPriority w:val="34"/>
    <w:qFormat/>
    <w:rsid w:val="00C050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1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1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MUZIKE d.o.o.</izvorni_sadrzaj>
    <derivirana_varijabla naziv="DomainObject.Predmet.ProtustrankaFormated_1">  SVIJET MUZIKE d.o.o.</derivirana_varijabla>
  </DomainObject.Predmet.ProtustrankaFormated>
  <DomainObject.Predmet.ProtustrankaFormatedOIB>
    <izvorni_sadrzaj>  SVIJET MUZIKE d.o.o., OIB 37220720115</izvorni_sadrzaj>
    <derivirana_varijabla naziv="DomainObject.Predmet.ProtustrankaFormatedOIB_1">  SVIJET MUZIKE d.o.o., OIB 37220720115</derivirana_varijabla>
  </DomainObject.Predmet.ProtustrankaFormatedOIB>
  <DomainObject.Predmet.ProtustrankaFormatedWithAdress>
    <izvorni_sadrzaj> SVIJET MUZIKE d.o.o., Josipa Andreisa 6, 10000 Zagreb</izvorni_sadrzaj>
    <derivirana_varijabla naziv="DomainObject.Predmet.ProtustrankaFormatedWithAdress_1"> SVIJET MUZIKE d.o.o., Josipa Andreisa 6, 10000 Zagreb</derivirana_varijabla>
  </DomainObject.Predmet.ProtustrankaFormatedWithAdress>
  <DomainObject.Predmet.ProtustrankaFormatedWithAdressOIB>
    <izvorni_sadrzaj> SVIJET MUZIKE d.o.o., OIB 37220720115, Josipa Andreisa 6, 10000 Zagreb</izvorni_sadrzaj>
    <derivirana_varijabla naziv="DomainObject.Predmet.ProtustrankaFormatedWithAdressOIB_1"> SVIJET MUZIKE d.o.o., OIB 37220720115, Josipa Andreisa 6, 10000 Zagreb</derivirana_varijabla>
  </DomainObject.Predmet.ProtustrankaFormatedWithAdressOIB>
  <DomainObject.Predmet.ProtustrankaWithAdress>
    <izvorni_sadrzaj>SVIJET MUZIKE d.o.o. Josipa Andreisa 6, 10000 Zagreb</izvorni_sadrzaj>
    <derivirana_varijabla naziv="DomainObject.Predmet.ProtustrankaWithAdress_1">SVIJET MUZIKE d.o.o. Josipa Andreisa 6, 10000 Zagreb</derivirana_varijabla>
  </DomainObject.Predmet.ProtustrankaWithAdress>
  <DomainObject.Predmet.ProtustrankaWithAdressOIB>
    <izvorni_sadrzaj>SVIJET MUZIKE d.o.o., OIB 37220720115, Josipa Andreisa 6, 10000 Zagreb</izvorni_sadrzaj>
    <derivirana_varijabla naziv="DomainObject.Predmet.ProtustrankaWithAdressOIB_1">SVIJET MUZIKE d.o.o., OIB 37220720115, Josipa Andreisa 6, 10000 Zagreb</derivirana_varijabla>
  </DomainObject.Predmet.ProtustrankaWithAdressOIB>
  <DomainObject.Predmet.ProtustrankaNazivFormated>
    <izvorni_sadrzaj>SVIJET MUZIKE d.o.o.</izvorni_sadrzaj>
    <derivirana_varijabla naziv="DomainObject.Predmet.ProtustrankaNazivFormated_1">SVIJET MUZIKE d.o.o.</derivirana_varijabla>
  </DomainObject.Predmet.ProtustrankaNazivFormated>
  <DomainObject.Predmet.ProtustrankaNazivFormatedOIB>
    <izvorni_sadrzaj>SVIJET MUZIKE d.o.o., OIB 37220720115</izvorni_sadrzaj>
    <derivirana_varijabla naziv="DomainObject.Predmet.ProtustrankaNazivFormatedOIB_1">SVIJET MUZIKE d.o.o., OIB 37220720115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MUZIKE d.o.o.</item>
    </izvorni_sadrzaj>
    <derivirana_varijabla naziv="DomainObject.Predmet.ProtuStrankaListFormated_1">
      <item>SVIJET MUZIKE d.o.o.</item>
    </derivirana_varijabla>
  </DomainObject.Predmet.ProtuStrankaListFormated>
  <DomainObject.Predmet.ProtuStrankaListFormatedOIB>
    <izvorni_sadrzaj>
      <item>SVIJET MUZIKE d.o.o., OIB 37220720115</item>
    </izvorni_sadrzaj>
    <derivirana_varijabla naziv="DomainObject.Predmet.ProtuStrankaListFormatedOIB_1">
      <item>SVIJET MUZIKE d.o.o., OIB 37220720115</item>
    </derivirana_varijabla>
  </DomainObject.Predmet.ProtuStrankaListFormatedOIB>
  <DomainObject.Predmet.ProtuStrankaListFormatedWithAdress>
    <izvorni_sadrzaj>
      <item>SVIJET MUZIKE d.o.o., Josipa Andreisa 6, 10000 Zagreb</item>
    </izvorni_sadrzaj>
    <derivirana_varijabla naziv="DomainObject.Predmet.ProtuStrankaListFormatedWithAdress_1">
      <item>SVIJET MUZIKE d.o.o., Josipa Andreisa 6, 10000 Zagreb</item>
    </derivirana_varijabla>
  </DomainObject.Predmet.ProtuStrankaListFormatedWithAdress>
  <DomainObject.Predmet.ProtuStrankaListFormatedWithAdressOIB>
    <izvorni_sadrzaj>
      <item>SVIJET MUZIKE d.o.o., OIB 37220720115, Josipa Andreisa 6, 10000 Zagreb</item>
    </izvorni_sadrzaj>
    <derivirana_varijabla naziv="DomainObject.Predmet.ProtuStrankaListFormatedWithAdressOIB_1">
      <item>SVIJET MUZIKE d.o.o., OIB 37220720115, Josipa Andreisa 6, 10000 Zagreb</item>
    </derivirana_varijabla>
  </DomainObject.Predmet.ProtuStrankaListFormatedWithAdressOIB>
  <DomainObject.Predmet.ProtuStrankaListNazivFormated>
    <izvorni_sadrzaj>
      <item>SVIJET MUZIKE d.o.o.</item>
    </izvorni_sadrzaj>
    <derivirana_varijabla naziv="DomainObject.Predmet.ProtuStrankaListNazivFormated_1">
      <item>SVIJET MUZIKE d.o.o.</item>
    </derivirana_varijabla>
  </DomainObject.Predmet.ProtuStrankaListNazivFormated>
  <DomainObject.Predmet.ProtuStrankaListNazivFormatedOIB>
    <izvorni_sadrzaj>
      <item>SVIJET MUZIKE d.o.o., OIB 37220720115</item>
    </izvorni_sadrzaj>
    <derivirana_varijabla naziv="DomainObject.Predmet.ProtuStrankaListNazivFormatedOIB_1">
      <item>SVIJET MUZIKE d.o.o., OIB 37220720115</item>
    </derivirana_varijabla>
  </DomainObject.Predmet.ProtuStrankaListNazivFormatedOIB>
  <DomainObject.Predmet.OstaliListFormated>
    <izvorni_sadrzaj>
      <item>Zoran Marić</item>
    </izvorni_sadrzaj>
    <derivirana_varijabla naziv="DomainObject.Predmet.OstaliListFormated_1">
      <item>Zoran Marić</item>
    </derivirana_varijabla>
  </DomainObject.Predmet.OstaliListFormated>
  <DomainObject.Predmet.OstaliListFormatedOIB>
    <izvorni_sadrzaj>
      <item>Zoran Marić, OIB 93578356692</item>
    </izvorni_sadrzaj>
    <derivirana_varijabla naziv="DomainObject.Predmet.OstaliListFormatedOIB_1">
      <item>Zoran Marić, OIB 93578356692</item>
    </derivirana_varijabla>
  </DomainObject.Predmet.OstaliListFormatedOIB>
  <DomainObject.Predmet.OstaliListFormatedWithAdress>
    <izvorni_sadrzaj>
      <item>Zoran Marić, Poljička 8, 10000 Zagreb</item>
    </izvorni_sadrzaj>
    <derivirana_varijabla naziv="DomainObject.Predmet.OstaliListFormatedWithAdress_1">
      <item>Zoran Marić, Poljička 8, 10000 Zagreb</item>
    </derivirana_varijabla>
  </DomainObject.Predmet.OstaliListFormatedWithAdress>
  <DomainObject.Predmet.OstaliListFormatedWithAdressOIB>
    <izvorni_sadrzaj>
      <item>Zoran Marić, OIB 93578356692, Poljička 8, 10000 Zagreb</item>
    </izvorni_sadrzaj>
    <derivirana_varijabla naziv="DomainObject.Predmet.OstaliListFormatedWithAdressOIB_1">
      <item>Zoran Marić, OIB 93578356692, Poljička 8, 10000 Zagreb</item>
    </derivirana_varijabla>
  </DomainObject.Predmet.OstaliListFormatedWithAdressOIB>
  <DomainObject.Predmet.OstaliListNazivFormated>
    <izvorni_sadrzaj>
      <item>Zoran Marić</item>
    </izvorni_sadrzaj>
    <derivirana_varijabla naziv="DomainObject.Predmet.OstaliListNazivFormated_1">
      <item>Zoran Marić</item>
    </derivirana_varijabla>
  </DomainObject.Predmet.OstaliListNazivFormated>
  <DomainObject.Predmet.OstaliListNazivFormatedOIB>
    <izvorni_sadrzaj>
      <item>Zoran Marić, OIB 93578356692</item>
    </izvorni_sadrzaj>
    <derivirana_varijabla naziv="DomainObject.Predmet.OstaliListNazivFormatedOIB_1">
      <item>Zoran Marić, OIB 93578356692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MUZIKE d.o.o.</izvorni_sadrzaj>
    <derivirana_varijabla naziv="DomainObject.Predmet.ProtustrankaIDrugi_1">SVIJET MUZIKE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MUZIKE d.o.o., OIB 37220720115, Josipa Andreisa 6, 10000 Zagreb</izvorni_sadrzaj>
    <derivirana_varijabla naziv="DomainObject.Predmet.ProtustrankaIDrugiAdressOIB_1">SVIJET MUZIKE d.o.o., OIB 37220720115, Josipa Andreisa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MUZIKE d.o.o.</item>
      <item>Zoran Marić</item>
    </izvorni_sadrzaj>
    <derivirana_varijabla naziv="DomainObject.Predmet.SudioniciListNaziv_1">
      <item>FINA Regionalni centar Zagreb</item>
      <item>SVIJET MUZIKE d.o.o.</item>
      <item>Zoran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MUZIKE d.o.o., OIB 37220720115, Josipa Andreisa 6,10000 Zagreb</item>
      <item>Zoran Marić, OIB 93578356692, Poljička 8,10000 Zagreb</item>
    </izvorni_sadrzaj>
    <derivirana_varijabla naziv="DomainObject.Predmet.SudioniciListAdressOIB_1">
      <item>FINA Regionalni centar Zagreb, OIB 85821130368, Trg svibanjskih žrtava 1995. 1,10000 Zagreb</item>
      <item>SVIJET MUZIKE d.o.o., OIB 37220720115, Josipa Andreisa 6,10000 Zagreb</item>
      <item>Zoran Marić, OIB 93578356692, Poljička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37220720115</item>
      <item>, OIB 93578356692</item>
    </izvorni_sadrzaj>
    <derivirana_varijabla naziv="DomainObject.Predmet.SudioniciListNazivOIB_1">
      <item>, OIB 85821130368</item>
      <item>, OIB 37220720115</item>
      <item>, OIB 93578356692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1132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2016-03-17T10:16:00Z</dcterms:created>
  <dc:creator>Ana Brlek</dc:creator>
  <cp:lastModifiedBy>Romana Krsnik</cp:lastModifiedBy>
  <cp:lastPrinted>2016-03-17T11:45:00Z</cp:lastPrinted>
  <dcterms:modified xmlns:xsi="http://www.w3.org/2001/XMLSchema-instance" xsi:type="dcterms:W3CDTF">2016-03-17T11:47:00Z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