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db38" w14:paraId="22ddb38" w:rsidRDefault="000E5ED3" w:rsidP="00B91290" w:rsidR="000E5E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E5ED3" w:rsidP="00B91290" w:rsidR="000E5ED3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5ED3" w:rsidP="000E5ED3" w:rsidR="000E5ED3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0E5ED3" w:rsidP="000E5ED3" w:rsidR="000E5ED3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5A6365" w:rsidRPr="005A6365">
        <w:t>NOVA GRADNJA BAŠKA VODA d.o.o., OIB: 95687014482, Makarska, Stjepana Radića 7</w:t>
      </w:r>
      <w:r w:rsidR="007C4C1E">
        <w:t xml:space="preserve">, </w:t>
      </w:r>
      <w:r>
        <w:rPr>
          <w:rFonts w:eastAsiaTheme="minorHAnsi"/>
          <w:lang w:eastAsia="en-US"/>
        </w:rPr>
        <w:t xml:space="preserve">dana </w:t>
      </w:r>
      <w:r w:rsidR="00203C4C">
        <w:rPr>
          <w:rFonts w:eastAsiaTheme="minorHAnsi"/>
          <w:lang w:eastAsia="en-US"/>
        </w:rPr>
        <w:t>2</w:t>
      </w:r>
      <w:r w:rsidR="005A6365">
        <w:rPr>
          <w:rFonts w:eastAsiaTheme="minorHAnsi"/>
          <w:lang w:eastAsia="en-US"/>
        </w:rPr>
        <w:t>1</w:t>
      </w:r>
      <w:r w:rsidR="00A05403">
        <w:rPr>
          <w:rFonts w:eastAsiaTheme="minorHAnsi"/>
          <w:lang w:eastAsia="en-US"/>
        </w:rPr>
        <w:t>. veljače</w:t>
      </w:r>
      <w:r w:rsidR="00B91290">
        <w:rPr>
          <w:rFonts w:eastAsiaTheme="minorHAnsi"/>
          <w:lang w:eastAsia="en-US"/>
        </w:rPr>
        <w:t xml:space="preserve"> 2017</w:t>
      </w:r>
      <w:r>
        <w:rPr>
          <w:rFonts w:eastAsiaTheme="minorHAnsi"/>
          <w:lang w:eastAsia="en-US"/>
        </w:rPr>
        <w:t xml:space="preserve">. godine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5A6365" w:rsidRPr="005A6365">
        <w:t>NOVA GRADNJA BAŠKA VODA d.o.o., OIB: 95687014482, Makarska, Stjepana Radića 7</w:t>
      </w:r>
      <w:r w:rsidR="00D50B33">
        <w:t>.</w:t>
      </w:r>
      <w:r w:rsidRPr="009B1727">
        <w:t xml:space="preserve"> 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A05403">
        <w:t>30. listopada 2015</w:t>
      </w:r>
      <w:r w:rsidR="001B2A86">
        <w:t>.</w:t>
      </w:r>
      <w:r>
        <w:t xml:space="preserve"> godine zahtjev za provedbu skraćenog stečajnog postupka nad </w:t>
      </w:r>
      <w:r w:rsidR="005A6365" w:rsidRPr="005A6365">
        <w:t>NOVA GRADNJA BAŠKA VODA d.o.o., OIB: 95687014482, Makarska, Stjepana Radića 7</w:t>
      </w:r>
      <w:r w:rsidR="00F82B7D">
        <w:t xml:space="preserve">, </w:t>
      </w:r>
      <w:r w:rsidR="00B91290">
        <w:t xml:space="preserve">navodeći da dužnik nema zaposlenih, a da na dan </w:t>
      </w:r>
      <w:r w:rsidR="00A05403">
        <w:t>1. rujna 2015</w:t>
      </w:r>
      <w:r>
        <w:t xml:space="preserve">. godine, u Očevidniku redoslijeda osnova za plaćanje, ima evidentirane neizvršene osnove za plaćanje u neprekinutom razdoblju </w:t>
      </w:r>
      <w:r w:rsidR="007C4C1E">
        <w:t xml:space="preserve">od </w:t>
      </w:r>
      <w:r w:rsidR="005A6365">
        <w:t>1</w:t>
      </w:r>
      <w:r w:rsidR="00C61D12">
        <w:t>6</w:t>
      </w:r>
      <w:r w:rsidR="005A6365">
        <w:t>32</w:t>
      </w:r>
      <w:r w:rsidR="00904570">
        <w:t xml:space="preserve"> </w:t>
      </w:r>
      <w:r>
        <w:t xml:space="preserve">dana, u ukupnom iznosu od </w:t>
      </w:r>
      <w:r w:rsidR="005A6365">
        <w:t>3.845.945,85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>Nakon izvršenog uvida u sudski registar i utvrđenja da nije pokrenut drugi postupak brisanja iz sudskog registra te po pribavi potvrde HZMO-a iz koje proizlazi da</w:t>
      </w:r>
      <w:r w:rsidR="00596A55">
        <w:t xml:space="preserve"> dužnik nema zaposlenika (list </w:t>
      </w:r>
      <w:r w:rsidR="00221726">
        <w:t>7</w:t>
      </w:r>
      <w:r w:rsidR="007C4C1E">
        <w:t xml:space="preserve"> </w:t>
      </w:r>
      <w:r>
        <w:t xml:space="preserve">spisa) i potvrde FINA-e o neizvršenim osnovama za plaćanje (list </w:t>
      </w:r>
      <w:r w:rsidR="005A6365">
        <w:t>9</w:t>
      </w:r>
      <w:r>
        <w:t xml:space="preserve"> spisa), ovaj sud je sukladno odredbi čl. 430. Stečajnog zakona (˝Narodne novine˝ broj 71/15; dalje: SZ) na mrežnoj stranici e-Oglasna ploča sudova dana </w:t>
      </w:r>
      <w:r w:rsidR="005A6365">
        <w:t>15. studenog</w:t>
      </w:r>
      <w:r>
        <w:t xml:space="preserve"> 2016. godine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5A6365" w:rsidP="005A6365" w:rsidR="00203C4C">
      <w:pPr>
        <w:spacing w:before="200"/>
        <w:ind w:firstLine="708"/>
        <w:jc w:val="both"/>
      </w:pPr>
      <w:r>
        <w:t>Predlagatelj Josip Jurčević, OIB: 50720494628, Zagreb, Ulica Lavoslava Švarca 1, je dana 19. prosinca 2016</w:t>
      </w:r>
      <w:r w:rsidR="000E5ED3" w:rsidRPr="00E300CF">
        <w:t xml:space="preserve">. </w:t>
      </w:r>
      <w:r w:rsidR="000E5ED3">
        <w:t>godine</w:t>
      </w:r>
      <w:r w:rsidR="00F450FD">
        <w:t xml:space="preserve"> podnio sudu prijedlog za otvaranje stečajnog postupka nad dužnikom</w:t>
      </w:r>
      <w:r w:rsidR="00203C4C">
        <w:t xml:space="preserve"> na propisanom obrascu</w:t>
      </w:r>
      <w:r w:rsidR="00F450FD">
        <w:t xml:space="preserve"> (list </w:t>
      </w:r>
      <w:r>
        <w:t>16-17</w:t>
      </w:r>
      <w:r w:rsidR="00F450FD">
        <w:t xml:space="preserve"> spisa) uz koji je dostavio dokaze o postojanju tražbine (list </w:t>
      </w:r>
      <w:r>
        <w:t>18-151</w:t>
      </w:r>
      <w:r w:rsidR="00F450FD">
        <w:t xml:space="preserve"> spisa) te</w:t>
      </w:r>
      <w:r w:rsidR="00203C4C">
        <w:t xml:space="preserve"> dokaz da je dužnik vlasnik </w:t>
      </w:r>
      <w:r w:rsidR="00C61D12">
        <w:t xml:space="preserve">nekretnine označene kao kat. čest. </w:t>
      </w:r>
      <w:r>
        <w:t>5482/9</w:t>
      </w:r>
      <w:r w:rsidR="00C61D12">
        <w:t xml:space="preserve"> K.O. </w:t>
      </w:r>
      <w:r>
        <w:t>Bast – Baška Voda, u naravi šuma, površine 763</w:t>
      </w:r>
      <w:r w:rsidR="00C61D12">
        <w:t xml:space="preserve"> m</w:t>
      </w:r>
      <w:r w:rsidR="00C61D12" w:rsidRPr="00C61D12">
        <w:rPr>
          <w:vertAlign w:val="superscript"/>
        </w:rPr>
        <w:t>2</w:t>
      </w:r>
      <w:r>
        <w:t xml:space="preserve"> (list 152-153</w:t>
      </w:r>
      <w:r w:rsidR="00203C4C">
        <w:t xml:space="preserve"> 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 xml:space="preserve">U Splitu, </w:t>
      </w:r>
      <w:r w:rsidR="005A6365">
        <w:t>21</w:t>
      </w:r>
      <w:r w:rsidR="0089555D">
        <w:t>. veljače</w:t>
      </w:r>
      <w:r w:rsidR="00B91290">
        <w:t xml:space="preserve"> 2017</w:t>
      </w:r>
      <w:r>
        <w:t>. godine</w:t>
      </w:r>
    </w:p>
    <w:p w:rsidRDefault="000E5ED3" w:rsidP="000E5ED3" w:rsidR="000E5ED3">
      <w:pPr>
        <w:spacing w:before="200"/>
        <w:ind w:left="6480"/>
        <w:jc w:val="center"/>
      </w:pPr>
      <w:r>
        <w:t>SUTKINJA</w:t>
      </w:r>
    </w:p>
    <w:p w:rsidRDefault="000E5ED3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0E5ED3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0E5ED3" w:rsidP="000E5ED3" w:rsidR="000E5ED3" w:rsidRPr="00012A8D">
      <w:pPr>
        <w:jc w:val="both"/>
      </w:pPr>
      <w:r w:rsidRPr="00012A8D">
        <w:t xml:space="preserve">DNA: </w:t>
      </w:r>
    </w:p>
    <w:p w:rsidRDefault="000E5ED3" w:rsidP="000E5ED3" w:rsidR="000E5ED3">
      <w:pPr>
        <w:jc w:val="both"/>
      </w:pPr>
      <w:r w:rsidRPr="00012A8D">
        <w:t xml:space="preserve">- </w:t>
      </w:r>
      <w:r w:rsidR="005A6365">
        <w:t>FINA-i Split</w:t>
      </w:r>
    </w:p>
    <w:p w:rsidRDefault="000E5ED3" w:rsidP="000E5ED3" w:rsidR="000E5ED3">
      <w:pPr>
        <w:jc w:val="both"/>
      </w:pPr>
      <w:r>
        <w:t xml:space="preserve">- </w:t>
      </w:r>
      <w:r w:rsidRPr="00012A8D">
        <w:t xml:space="preserve">dužniku </w:t>
      </w:r>
    </w:p>
    <w:p w:rsidRDefault="00D445E6" w:rsidP="000E5ED3" w:rsidR="00D445E6" w:rsidRPr="00012A8D">
      <w:pPr>
        <w:jc w:val="both"/>
      </w:pPr>
      <w:r>
        <w:t xml:space="preserve">- </w:t>
      </w:r>
      <w:r w:rsidR="005A6365">
        <w:t>predlagatelju po punomoćniku</w:t>
      </w:r>
    </w:p>
    <w:p w:rsidRDefault="000E5ED3" w:rsidP="000E5ED3" w:rsidR="000E5ED3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0E5ED3" w:rsidR="000E5ED3">
      <w:pPr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CA7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</w:t>
        </w:r>
        <w:r w:rsidR="005A6365">
          <w:t>-1821</w:t>
        </w:r>
        <w:r w:rsidR="00A05403">
          <w:t>/2015</w:t>
        </w:r>
      </w:p>
    </w:sdtContent>
  </w:sdt>
  <w:p w:rsidRDefault="00CA0CA7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ED3" w:rsidP="003E6296" w:rsidR="003E6296">
    <w:pPr>
      <w:pStyle w:val="Zaglavlje"/>
      <w:jc w:val="right"/>
    </w:pPr>
    <w:r>
      <w:t>11. St-</w:t>
    </w:r>
    <w:r w:rsidR="005A6365">
      <w:t>1821</w:t>
    </w:r>
    <w:r w:rsidR="00A05403"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B2A86"/>
    <w:rsid w:val="001F4310"/>
    <w:rsid w:val="00203C4C"/>
    <w:rsid w:val="00221726"/>
    <w:rsid w:val="002B1428"/>
    <w:rsid w:val="002E5954"/>
    <w:rsid w:val="003C2F22"/>
    <w:rsid w:val="00417EA6"/>
    <w:rsid w:val="0054517D"/>
    <w:rsid w:val="00596A55"/>
    <w:rsid w:val="005A6365"/>
    <w:rsid w:val="00604032"/>
    <w:rsid w:val="00622904"/>
    <w:rsid w:val="006B3440"/>
    <w:rsid w:val="0071519E"/>
    <w:rsid w:val="007B27AA"/>
    <w:rsid w:val="007C4C1E"/>
    <w:rsid w:val="007F7A84"/>
    <w:rsid w:val="00814EDB"/>
    <w:rsid w:val="00815142"/>
    <w:rsid w:val="00853B3E"/>
    <w:rsid w:val="0089555D"/>
    <w:rsid w:val="00904570"/>
    <w:rsid w:val="00981D37"/>
    <w:rsid w:val="009D3CA8"/>
    <w:rsid w:val="00A05403"/>
    <w:rsid w:val="00A51DE9"/>
    <w:rsid w:val="00B7506F"/>
    <w:rsid w:val="00B91290"/>
    <w:rsid w:val="00C030B9"/>
    <w:rsid w:val="00C61D12"/>
    <w:rsid w:val="00CA0CA7"/>
    <w:rsid w:val="00D445E6"/>
    <w:rsid w:val="00D50B33"/>
    <w:rsid w:val="00DD0D50"/>
    <w:rsid w:val="00E65985"/>
    <w:rsid w:val="00EB6A52"/>
    <w:rsid w:val="00F2599E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C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C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C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C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C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C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C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C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1821</izvorni_sadrzaj>
    <derivirana_varijabla naziv="DomainObject.Predmet.Broj_1">1821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St-1821/2015</izvorni_sadrzaj>
    <derivirana_varijabla naziv="DomainObject.Predmet.OznakaBroj_1">St-1821/2015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GRADNJA BAŠKA VODA društvo s ograničenom odgovornošću  za građenje i poslovanje nekretninama</izvorni_sadrzaj>
    <derivirana_varijabla naziv="DomainObject.Predmet.ProtustrankaFormated_1">  NOVA GRADNJA BAŠKA VODA društvo s ograničenom odgovornošću  za građenje i poslovanje nekretninama</derivirana_varijabla>
  </DomainObject.Predmet.ProtustrankaFormated>
  <DomainObject.Predmet.ProtustrankaFormatedOIB>
    <izvorni_sadrzaj>  NOVA GRADNJA BAŠKA VODA društvo s ograničenom odgovornošću  za građenje i poslovanje nekretninama, OIB 95687014482</izvorni_sadrzaj>
    <derivirana_varijabla naziv="DomainObject.Predmet.ProtustrankaFormatedOIB_1">  NOVA GRADNJA BAŠKA VODA društvo s ograničenom odgovornošću  za građenje i poslovanje nekretninama, OIB 95687014482</derivirana_varijabla>
  </DomainObject.Predmet.ProtustrankaFormatedOIB>
  <DomainObject.Predmet.ProtustrankaFormatedWithAdress>
    <izvorni_sadrzaj> NOVA GRADNJA BAŠKA VODA društvo s ograničenom odgovornošću  za građenje i poslovanje nekretninama, Stjepana Radića 7, 21300 Makarska</izvorni_sadrzaj>
    <derivirana_varijabla naziv="DomainObject.Predmet.ProtustrankaFormatedWithAdress_1"> NOVA GRADNJA BAŠKA VODA društvo s ograničenom odgovornošću  za građenje i poslovanje nekretninama, Stjepana Radića 7, 21300 Makarska</derivirana_varijabla>
  </DomainObject.Predmet.ProtustrankaFormatedWithAdress>
  <DomainObject.Predmet.ProtustrankaFormatedWithAdressOIB>
    <izvorni_sadrzaj> NOVA GRADNJA BAŠKA VODA društvo s ograničenom odgovornošću  za građenje i poslovanje nekretninama, OIB 95687014482, Stjepana Radića 7, 21300 Makarska</izvorni_sadrzaj>
    <derivirana_varijabla naziv="DomainObject.Predmet.ProtustrankaFormatedWithAdressOIB_1"> NOVA GRADNJA BAŠKA VODA društvo s ograničenom odgovornošću  za građenje i poslovanje nekretninama, OIB 95687014482, Stjepana Radića 7, 21300 Makarska</derivirana_varijabla>
  </DomainObject.Predmet.ProtustrankaFormatedWithAdressOIB>
  <DomainObject.Predmet.ProtustrankaWithAdress>
    <izvorni_sadrzaj>NOVA GRADNJA BAŠKA VODA društvo s ograničenom odgovornošću  za građenje i poslovanje nekretninama Stjepana Radića 7, 21300 Makarska</izvorni_sadrzaj>
    <derivirana_varijabla naziv="DomainObject.Predmet.ProtustrankaWithAdress_1">NOVA GRADNJA BAŠKA VODA društvo s ograničenom odgovornošću  za građenje i poslovanje nekretninama Stjepana Radića 7, 21300 Makarska</derivirana_varijabla>
  </DomainObject.Predmet.ProtustrankaWithAdress>
  <DomainObject.Predmet.ProtustrankaWithAdressOIB>
    <izvorni_sadrzaj>NOVA GRADNJA BAŠKA VODA društvo s ograničenom odgovornošću  za građenje i poslovanje nekretninama, OIB 95687014482, Stjepana Radića 7, 21300 Makarska</izvorni_sadrzaj>
    <derivirana_varijabla naziv="DomainObject.Predmet.ProtustrankaWithAdressOIB_1">NOVA GRADNJA BAŠKA VODA društvo s ograničenom odgovornošću  za građenje i poslovanje nekretninama, OIB 95687014482, Stjepana Radića 7, 21300 Makarska</derivirana_varijabla>
  </DomainObject.Predmet.ProtustrankaWithAdressOIB>
  <DomainObject.Predmet.ProtustrankaNazivFormated>
    <izvorni_sadrzaj>NOVA GRADNJA BAŠKA VODA društvo s ograničenom odgovornošću  za građenje i poslovanje nekretninama</izvorni_sadrzaj>
    <derivirana_varijabla naziv="DomainObject.Predmet.ProtustrankaNazivFormated_1">NOVA GRADNJA BAŠKA VODA društvo s ograničenom odgovornošću  za građenje i poslovanje nekretninama</derivirana_varijabla>
  </DomainObject.Predmet.ProtustrankaNazivFormated>
  <DomainObject.Predmet.ProtustrankaNazivFormatedOIB>
    <izvorni_sadrzaj>NOVA GRADNJA BAŠKA VODA društvo s ograničenom odgovornošću  za građenje i poslovanje nekretninama, OIB 95687014482</izvorni_sadrzaj>
    <derivirana_varijabla naziv="DomainObject.Predmet.ProtustrankaNazivFormatedOIB_1">NOVA GRADNJA BAŠKA VODA društvo s ograničenom odgovornošću  za građenje i poslovanje nekretninama, OIB 95687014482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Josip Jurčević zastupanog po punomoćniku Alen Pešušić</izvorni_sadrzaj>
    <derivirana_varijabla naziv="DomainObject.Predmet.StrankaFormated_1">  FINANCIJSKA AGENCIJA RC SPLIT; Josip Jurčević zastupanog po punomoćniku Alen Pešušić</derivirana_varijabla>
  </DomainObject.Predmet.StrankaFormated>
  <DomainObject.Predmet.StrankaFormatedOIB>
    <izvorni_sadrzaj>  FINANCIJSKA AGENCIJA RC SPLIT, OIB 85821130368; Josip Jurčević, OIB 50720494628 zastupanog po punomoćniku Alen Pešušić</izvorni_sadrzaj>
    <derivirana_varijabla naziv="DomainObject.Predmet.StrankaFormatedOIB_1">  FINANCIJSKA AGENCIJA RC SPLIT, OIB 85821130368; Josip Jurčević, OIB 50720494628 zastupanog po punomoćniku Alen Pešušić</derivirana_varijabla>
  </DomainObject.Predmet.StrankaFormatedOIB>
  <DomainObject.Predmet.StrankaFormatedWithAdress>
    <izvorni_sadrzaj> FINANCIJSKA AGENCIJA RC SPLIT, Mažuranićeva 24b, 21000 Split; Josip Jurčević, Ulica Lavoslava Švarca 1, 10000 Zagreb zastupanog po punomoćniku Alen Pešušić</izvorni_sadrzaj>
    <derivirana_varijabla naziv="DomainObject.Predmet.StrankaFormatedWithAdress_1"> FINANCIJSKA AGENCIJA RC SPLIT, Mažuranićeva 24b, 21000 Split; Josip Jurčević, Ulica Lavoslava Švarca 1, 10000 Zagreb zastupanog po punomoćniku Alen Pešušić</derivirana_varijabla>
  </DomainObject.Predmet.StrankaFormatedWithAdress>
  <DomainObject.Predmet.StrankaFormatedWithAdressOIB>
    <izvorni_sadrzaj> FINANCIJSKA AGENCIJA RC SPLIT, OIB 85821130368, Mažuranićeva 24b, 21000 Split; Josip Jurčević, OIB 50720494628, Ulica Lavoslava Švarca 1, 10000 Zagreb zastupanog po punomoćniku Alen Pešušić</izvorni_sadrzaj>
    <derivirana_varijabla naziv="DomainObject.Predmet.StrankaFormatedWithAdressOIB_1"> FINANCIJSKA AGENCIJA RC SPLIT, OIB 85821130368, Mažuranićeva 24b, 21000 Split; Josip Jurčević, OIB 50720494628, Ulica Lavoslava Švarca 1, 10000 Zagreb zastupanog po punomoćniku Alen Pešušić</derivirana_varijabla>
  </DomainObject.Predmet.StrankaFormatedWithAdressOIB>
  <DomainObject.Predmet.StrankaWithAdress>
    <izvorni_sadrzaj>FINANCIJSKA AGENCIJA RC SPLIT Mažuranićeva 24b,21000 Split,Josip Jurčević Ulica Lavoslava Švarca 1,10000 Zagreb</izvorni_sadrzaj>
    <derivirana_varijabla naziv="DomainObject.Predmet.StrankaWithAdress_1">FINANCIJSKA AGENCIJA RC SPLIT Mažuranićeva 24b,21000 Split,Josip Jurčević Ulica Lavoslava Švarca 1,10000 Zagreb</derivirana_varijabla>
  </DomainObject.Predmet.StrankaWithAdress>
  <DomainObject.Predmet.StrankaWithAdressOIB>
    <izvorni_sadrzaj>FINANCIJSKA AGENCIJA RC SPLIT, OIB 85821130368, Mažuranićeva 24b,21000 Split,Josip Jurčević, OIB 50720494628, Ulica Lavoslava Švarca 1,10000 Zagreb</izvorni_sadrzaj>
    <derivirana_varijabla naziv="DomainObject.Predmet.StrankaWithAdressOIB_1">FINANCIJSKA AGENCIJA RC SPLIT, OIB 85821130368, Mažuranićeva 24b,21000 Split,Josip Jurčević, OIB 50720494628, Ulica Lavoslava Švarca 1,10000 Zagreb</derivirana_varijabla>
  </DomainObject.Predmet.StrankaWithAdressOIB>
  <DomainObject.Predmet.StrankaNazivFormated>
    <izvorni_sadrzaj>FINANCIJSKA AGENCIJA RC SPLIT,Josip Jurčević</izvorni_sadrzaj>
    <derivirana_varijabla naziv="DomainObject.Predmet.StrankaNazivFormated_1">FINANCIJSKA AGENCIJA RC SPLIT,Josip Jurčević</derivirana_varijabla>
  </DomainObject.Predmet.StrankaNazivFormated>
  <DomainObject.Predmet.StrankaNazivFormatedOIB>
    <izvorni_sadrzaj>FINANCIJSKA AGENCIJA RC SPLIT, OIB 85821130368,Josip Jurčević, OIB 50720494628</izvorni_sadrzaj>
    <derivirana_varijabla naziv="DomainObject.Predmet.StrankaNazivFormatedOIB_1">FINANCIJSKA AGENCIJA RC SPLIT, OIB 85821130368,Josip Jurčević, OIB 50720494628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3845945.85</izvorni_sadrzaj>
    <derivirana_varijabla naziv="DomainObject.Predmet.TrenutnaVrijednost_1">3845945.85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  <item>Josip Jurčević zastupanog po punomoćniku Alen Pešušić</item>
    </izvorni_sadrzaj>
    <derivirana_varijabla naziv="DomainObject.Predmet.StrankaListFormated_1">
      <item>FINANCIJSKA AGENCIJA RC SPLIT</item>
      <item>Josip Jurčević zastupanog po punomoćniku Alen Pešušić</item>
    </derivirana_varijabla>
  </DomainObject.Predmet.StrankaListFormated>
  <DomainObject.Predmet.StrankaListFormatedOIB>
    <izvorni_sadrzaj>
      <item>FINANCIJSKA AGENCIJA RC SPLIT, OIB 85821130368</item>
      <item>Josip Jurčević, OIB 50720494628 zastupanog po punomoćniku Alen Pešušić</item>
    </izvorni_sadrzaj>
    <derivirana_varijabla naziv="DomainObject.Predmet.StrankaListFormatedOIB_1">
      <item>FINANCIJSKA AGENCIJA RC SPLIT, OIB 85821130368</item>
      <item>Josip Jurčević, OIB 50720494628 zastupanog po punomoćniku Alen Pešušić</item>
    </derivirana_varijabla>
  </DomainObject.Predmet.StrankaListFormatedOIB>
  <DomainObject.Predmet.StrankaListFormatedWithAdress>
    <izvorni_sadrzaj>
      <item>FINANCIJSKA AGENCIJA RC SPLIT, Mažuranićeva 24b, 21000 Split</item>
      <item>Josip Jurčević, Ulica Lavoslava Švarca 1, 10000 Zagreb zastupanog po punomoćniku Alen Pešušić</item>
    </izvorni_sadrzaj>
    <derivirana_varijabla naziv="DomainObject.Predmet.StrankaListFormatedWithAdress_1">
      <item>FINANCIJSKA AGENCIJA RC SPLIT, Mažuranićeva 24b, 21000 Split</item>
      <item>Josip Jurčević, Ulica Lavoslava Švarca 1, 10000 Zagreb zastupanog po punomoćniku Alen Pešušić</item>
    </derivirana_varijabla>
  </DomainObject.Predmet.StrankaListFormatedWithAdress>
  <DomainObject.Predmet.StrankaListFormatedWithAdressOIB>
    <izvorni_sadrzaj>
      <item>FINANCIJSKA AGENCIJA RC SPLIT, OIB 85821130368, Mažuranićeva 24b, 21000 Split</item>
      <item>Josip Jurčević, OIB 50720494628, Ulica Lavoslava Švarca 1, 10000 Zagreb zastupanog po punomoćniku Alen Pešušić</item>
    </izvorni_sadrzaj>
    <derivirana_varijabla naziv="DomainObject.Predmet.StrankaListFormatedWithAdressOIB_1">
      <item>FINANCIJSKA AGENCIJA RC SPLIT, OIB 85821130368, Mažuranićeva 24b, 21000 Split</item>
      <item>Josip Jurčević, OIB 50720494628, Ulica Lavoslava Švarca 1, 10000 Zagreb zastupanog po punomoćniku Alen Pešušić</item>
    </derivirana_varijabla>
  </DomainObject.Predmet.StrankaListFormatedWithAdressOIB>
  <DomainObject.Predmet.StrankaListNazivFormated>
    <izvorni_sadrzaj>
      <item>FINANCIJSKA AGENCIJA RC SPLIT</item>
      <item>Josip Jurčević</item>
    </izvorni_sadrzaj>
    <derivirana_varijabla naziv="DomainObject.Predmet.StrankaListNazivFormated_1">
      <item>FINANCIJSKA AGENCIJA RC SPLIT</item>
      <item>Josip Jurčević</item>
    </derivirana_varijabla>
  </DomainObject.Predmet.StrankaListNazivFormated>
  <DomainObject.Predmet.StrankaListNazivFormatedOIB>
    <izvorni_sadrzaj>
      <item>FINANCIJSKA AGENCIJA RC SPLIT, OIB 85821130368</item>
      <item>Josip Jurčević, OIB 50720494628</item>
    </izvorni_sadrzaj>
    <derivirana_varijabla naziv="DomainObject.Predmet.StrankaListNazivFormatedOIB_1">
      <item>FINANCIJSKA AGENCIJA RC SPLIT, OIB 85821130368</item>
      <item>Josip Jurčević, OIB 50720494628</item>
    </derivirana_varijabla>
  </DomainObject.Predmet.StrankaListNazivFormatedOIB>
  <DomainObject.Predmet.ProtuStrankaListFormated>
    <izvorni_sadrzaj>
      <item>NOVA GRADNJA BAŠKA VODA društvo s ograničenom odgovornošću  za građenje i poslovanje nekretninama</item>
    </izvorni_sadrzaj>
    <derivirana_varijabla naziv="DomainObject.Predmet.ProtuStrankaListFormated_1">
      <item>NOVA GRADNJA BAŠKA VODA društvo s ograničenom odgovornošću  za građenje i poslovanje nekretninama</item>
    </derivirana_varijabla>
  </DomainObject.Predmet.ProtuStrankaListFormated>
  <DomainObject.Predmet.ProtuStrankaListFormatedOIB>
    <izvorni_sadrzaj>
      <item>NOVA GRADNJA BAŠKA VODA društvo s ograničenom odgovornošću  za građenje i poslovanje nekretninama, OIB 95687014482</item>
    </izvorni_sadrzaj>
    <derivirana_varijabla naziv="DomainObject.Predmet.ProtuStrankaListFormatedOIB_1">
      <item>NOVA GRADNJA BAŠKA VODA društvo s ograničenom odgovornošću  za građenje i poslovanje nekretninama, OIB 95687014482</item>
    </derivirana_varijabla>
  </DomainObject.Predmet.ProtuStrankaListFormatedOIB>
  <DomainObject.Predmet.ProtuStrankaListFormatedWithAdress>
    <izvorni_sadrzaj>
      <item>NOVA GRADNJA BAŠKA VODA društvo s ograničenom odgovornošću  za građenje i poslovanje nekretninama, Stjepana Radića 7, 21300 Makarska</item>
    </izvorni_sadrzaj>
    <derivirana_varijabla naziv="DomainObject.Predmet.ProtuStrankaListFormatedWithAdress_1">
      <item>NOVA GRADNJA BAŠKA VODA društvo s ograničenom odgovornošću  za građenje i poslovanje nekretninama, Stjepana Radića 7, 21300 Makarska</item>
    </derivirana_varijabla>
  </DomainObject.Predmet.ProtuStrankaListFormatedWithAdress>
  <DomainObject.Predmet.ProtuStrankaListFormatedWithAdressOIB>
    <izvorni_sadrzaj>
      <item>NOVA GRADNJA BAŠKA VODA društvo s ograničenom odgovornošću  za građenje i poslovanje nekretninama, OIB 95687014482, Stjepana Radića 7, 21300 Makarska</item>
    </izvorni_sadrzaj>
    <derivirana_varijabla naziv="DomainObject.Predmet.ProtuStrankaListFormatedWithAdressOIB_1">
      <item>NOVA GRADNJA BAŠKA VODA društvo s ograničenom odgovornošću  za građenje i poslovanje nekretninama, OIB 95687014482, Stjepana Radića 7, 21300 Makarska</item>
    </derivirana_varijabla>
  </DomainObject.Predmet.ProtuStrankaListFormatedWithAdressOIB>
  <DomainObject.Predmet.ProtuStrankaListNazivFormated>
    <izvorni_sadrzaj>
      <item>NOVA GRADNJA BAŠKA VODA društvo s ograničenom odgovornošću  za građenje i poslovanje nekretninama</item>
    </izvorni_sadrzaj>
    <derivirana_varijabla naziv="DomainObject.Predmet.ProtuStrankaListNazivFormated_1">
      <item>NOVA GRADNJA BAŠKA VODA društvo s ograničenom odgovornošću  za građenje i poslovanje nekretninama</item>
    </derivirana_varijabla>
  </DomainObject.Predmet.ProtuStrankaListNazivFormated>
  <DomainObject.Predmet.ProtuStrankaListNazivFormatedOIB>
    <izvorni_sadrzaj>
      <item>NOVA GRADNJA BAŠKA VODA društvo s ograničenom odgovornošću  za građenje i poslovanje nekretninama, OIB 95687014482</item>
    </izvorni_sadrzaj>
    <derivirana_varijabla naziv="DomainObject.Predmet.ProtuStrankaListNazivFormatedOIB_1">
      <item>NOVA GRADNJA BAŠKA VODA društvo s ograničenom odgovornošću  za građenje i poslovanje nekretninama, OIB 95687014482</item>
    </derivirana_varijabla>
  </DomainObject.Predmet.ProtuStrankaListNazivFormatedOIB>
  <DomainObject.Predmet.OstaliListFormated>
    <izvorni_sadrzaj>
      <item>Alen Pešušić punomoćnik sudionika u postupku Josip Jurčević</item>
    </izvorni_sadrzaj>
    <derivirana_varijabla naziv="DomainObject.Predmet.OstaliListFormated_1">
      <item>Alen Pešušić punomoćnik sudionika u postupku Josip Jurčević</item>
    </derivirana_varijabla>
  </DomainObject.Predmet.OstaliListFormated>
  <DomainObject.Predmet.OstaliListFormatedOIB>
    <izvorni_sadrzaj>
      <item>Alen Pešušić punomoćnik sudionika u postupku Josip Jurčević</item>
    </izvorni_sadrzaj>
    <derivirana_varijabla naziv="DomainObject.Predmet.OstaliListFormatedOIB_1">
      <item>Alen Pešušić punomoćnik sudionika u postupku Josip Jurčević</item>
    </derivirana_varijabla>
  </DomainObject.Predmet.OstaliListFormatedOIB>
  <DomainObject.Predmet.OstaliListFormatedWithAdress>
    <izvorni_sadrzaj>
      <item>Alen Pešušić, Vlaška 77, 10000 Zagreb punomoćnik sudionika u postupku Josip Jurčević</item>
    </izvorni_sadrzaj>
    <derivirana_varijabla naziv="DomainObject.Predmet.OstaliListFormatedWithAdress_1">
      <item>Alen Pešušić, Vlaška 77, 10000 Zagreb punomoćnik sudionika u postupku Josip Jurčević</item>
    </derivirana_varijabla>
  </DomainObject.Predmet.OstaliListFormatedWithAdress>
  <DomainObject.Predmet.OstaliListFormatedWithAdressOIB>
    <izvorni_sadrzaj>
      <item>Alen Pešušić, Vlaška 77, 10000 Zagreb punomoćnik sudionika u postupku Josip Jurčević</item>
    </izvorni_sadrzaj>
    <derivirana_varijabla naziv="DomainObject.Predmet.OstaliListFormatedWithAdressOIB_1">
      <item>Alen Pešušić, Vlaška 77, 10000 Zagreb punomoćnik sudionika u postupku Josip Jurčević</item>
    </derivirana_varijabla>
  </DomainObject.Predmet.OstaliListFormatedWithAdressOIB>
  <DomainObject.Predmet.OstaliListNazivFormated>
    <izvorni_sadrzaj>
      <item>Alen Pešušić</item>
    </izvorni_sadrzaj>
    <derivirana_varijabla naziv="DomainObject.Predmet.OstaliListNazivFormated_1">
      <item>Alen Pešušić</item>
    </derivirana_varijabla>
  </DomainObject.Predmet.OstaliListNazivFormated>
  <DomainObject.Predmet.OstaliListNazivFormatedOIB>
    <izvorni_sadrzaj>
      <item>Alen Pešušić</item>
    </izvorni_sadrzaj>
    <derivirana_varijabla naziv="DomainObject.Predmet.OstaliListNazivFormatedOIB_1">
      <item>Alen Pešušić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NOVA GRADNJA BAŠKA VODA društvo s ograničenom odgovornošću  za građenje i poslovanje nekretninama</izvorni_sadrzaj>
    <derivirana_varijabla naziv="DomainObject.Predmet.ProtustrankaIDrugi_1">NOVA GRADNJA BAŠKA VODA društvo s ograničenom odgovornošću  za građenje i poslovanje nekretninama</derivirana_varijabla>
  </DomainObject.Predmet.ProtustrankaIDrugi>
  <DomainObject.Predmet.StrankaIDrugiAdressOIB>
    <izvorni_sadrzaj>FINANCIJSKA AGENCIJA RC SPLIT, OIB 85821130368, Mažuranićeva 24b, 21000 Split i dr.</izvorni_sadrzaj>
    <derivirana_varijabla naziv="DomainObject.Predmet.StrankaIDrugiAdressOIB_1">FINANCIJSKA AGENCIJA RC SPLIT, OIB 85821130368, Mažuranićeva 24b, 21000 Split i dr.</derivirana_varijabla>
  </DomainObject.Predmet.StrankaIDrugiAdressOIB>
  <DomainObject.Predmet.ProtustrankaIDrugiAdressOIB>
    <izvorni_sadrzaj>NOVA GRADNJA BAŠKA VODA društvo s ograničenom odgovornošću  za građenje i poslovanje nekretninama, OIB 95687014482, Stjepana Radića 7, 21300 Makarska</izvorni_sadrzaj>
    <derivirana_varijabla naziv="DomainObject.Predmet.ProtustrankaIDrugiAdressOIB_1">NOVA GRADNJA BAŠKA VODA društvo s ograničenom odgovornošću  za građenje i poslovanje nekretninama, OIB 95687014482, Stjepana Radića 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GRADNJA BAŠKA VODA društvo s ograničenom odgovornošću  za građenje i poslovanje nekretninama</item>
      <item>FINANCIJSKA AGENCIJA RC SPLIT</item>
      <item>Josip Jurčević</item>
      <item>Alen Pešušić</item>
    </izvorni_sadrzaj>
    <derivirana_varijabla naziv="DomainObject.Predmet.SudioniciListNaziv_1">
      <item>NOVA GRADNJA BAŠKA VODA društvo s ograničenom odgovornošću  za građenje i poslovanje nekretninama</item>
      <item>FINANCIJSKA AGENCIJA RC SPLIT</item>
      <item>Josip Jurčević</item>
      <item>Alen Pešušić</item>
    </derivirana_varijabla>
  </DomainObject.Predmet.SudioniciListNaziv>
  <DomainObject.Predmet.SudioniciListAdressOIB>
    <izvorni_sadrzaj>
      <item>NOVA GRADNJA BAŠKA VODA društvo s ograničenom odgovornošću  za građenje i poslovanje nekretninama, OIB 95687014482, Stjepana Radića 7,21300 Makarska</item>
      <item>FINANCIJSKA AGENCIJA RC SPLIT, OIB 85821130368, Mažuranićeva 24b,21000 Split</item>
      <item>Josip Jurčević, OIB 50720494628, Ulica Lavoslava Švarca 1,10000 Zagreb</item>
      <item>Alen Pešušić, Vlaška 77,10000 Zagreb</item>
    </izvorni_sadrzaj>
    <derivirana_varijabla naziv="DomainObject.Predmet.SudioniciListAdressOIB_1">
      <item>NOVA GRADNJA BAŠKA VODA društvo s ograničenom odgovornošću  za građenje i poslovanje nekretninama, OIB 95687014482, Stjepana Radića 7,21300 Makarska</item>
      <item>FINANCIJSKA AGENCIJA RC SPLIT, OIB 85821130368, Mažuranićeva 24b,21000 Split</item>
      <item>Josip Jurčević, OIB 50720494628, Ulica Lavoslava Švarca 1,10000 Zagreb</item>
      <item>Alen Pešušić,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95687014482</item>
      <item>, OIB 85821130368</item>
      <item>, OIB 50720494628</item>
      <item>, OIB null</item>
    </izvorni_sadrzaj>
    <derivirana_varijabla naziv="DomainObject.Predmet.SudioniciListNazivOIB_1">
      <item>, OIB 95687014482</item>
      <item>, OIB 85821130368</item>
      <item>, OIB 50720494628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3693</properties:Characters>
  <properties:Lines>74</properties:Lines>
  <properties:Paragraphs>30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2017-02-21T09:47:00Z</cp:lastPrinted>
  <dcterms:modified xmlns:xsi="http://www.w3.org/2001/XMLSchema-instance" xsi:type="dcterms:W3CDTF">2017-02-21T13:17:00Z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