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6261" w14:paraId="257626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95D7D">
        <w:t>781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95D7D">
        <w:t>DUO PEKA BIOGRAD d.o.o., Biograd na Moru, Dugootočka bb, OIB: 42178063897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95D7D">
        <w:t>20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95D7D">
        <w:t>DUO PEKA BIOGRAD d.o.o., Biograd na Moru, Dugootočka bb, OIB: 42178063897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095D7D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F77F2">
        <w:t>09</w:t>
      </w:r>
      <w:r w:rsidR="00F92198">
        <w:t>,</w:t>
      </w:r>
      <w:r w:rsidR="00095D7D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F338A">
        <w:t>DUO PEKA BIOGRAD d.o.o., Biograd na Moru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6F338A">
        <w:t>950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6F338A">
        <w:t>176.115,78</w:t>
      </w:r>
      <w:r w:rsidR="00EB6C13">
        <w:t xml:space="preserve"> </w:t>
      </w:r>
      <w:r w:rsidR="00245588" w:rsidRPr="006A6907">
        <w:t>kun</w:t>
      </w:r>
      <w:r w:rsidR="007F77F2">
        <w:t>a</w:t>
      </w:r>
      <w:r w:rsidR="00673D65" w:rsidRPr="006A6907">
        <w:t xml:space="preserve">, te da ima </w:t>
      </w:r>
      <w:r w:rsidR="006F338A">
        <w:t>dvadeset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95D7D">
        <w:t>20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F338A">
        <w:t>DUO PEKA BIOGRAD d.o.o., Biograd na Moru</w:t>
      </w:r>
      <w:r w:rsidR="006F338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95D7D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DENIS ZORIĆ, Biograd na Moru, Ivana Meštrovića 39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B20B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95D7D">
      <w:t>781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5B09"/>
    <w:rsid w:val="00B9169A"/>
    <w:rsid w:val="00B92F27"/>
    <w:rsid w:val="00B963C2"/>
    <w:rsid w:val="00B9667C"/>
    <w:rsid w:val="00BA6E5C"/>
    <w:rsid w:val="00BB20BF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0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0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0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0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0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0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0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0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PEKA BIOGRAD društvo s ograničenom odgovornošću za proizvodnju i trgovinu</izvorni_sadrzaj>
    <derivirana_varijabla naziv="DomainObject.Predmet.ProtustrankaFormated_1">  DUO PEKA BIOGRAD društvo s ograničenom odgovornošću za proizvodnju i trgovinu</derivirana_varijabla>
  </DomainObject.Predmet.ProtustrankaFormated>
  <DomainObject.Predmet.ProtustrankaFormatedOIB>
    <izvorni_sadrzaj>  DUO PEKA BIOGRAD društvo s ograničenom odgovornošću za proizvodnju i trgovinu, OIB 42178063897</izvorni_sadrzaj>
    <derivirana_varijabla naziv="DomainObject.Predmet.ProtustrankaFormatedOIB_1">  DUO PEKA BIOGRAD društvo s ograničenom odgovornošću za proizvodnju i trgovinu, OIB 42178063897</derivirana_varijabla>
  </DomainObject.Predmet.ProtustrankaFormatedOIB>
  <DomainObject.Predmet.ProtustrankaFormatedWithAdress>
    <izvorni_sadrzaj> DUO PEKA BIOGRAD društvo s ograničenom odgovornošću za proizvodnju i trgovinu, Dugootočka/bb, 23210 Biograd Na Moru</izvorni_sadrzaj>
    <derivirana_varijabla naziv="DomainObject.Predmet.ProtustrankaFormatedWithAdress_1"> DUO PEKA BIOGRAD društvo s ograničenom odgovornošću za proizvodnju i trgovinu, Dugootočka/bb, 23210 Biograd Na Moru</derivirana_varijabla>
  </DomainObject.Predmet.ProtustrankaFormatedWithAdress>
  <DomainObject.Predmet.ProtustrankaFormatedWithAdressOIB>
    <izvorni_sadrzaj> DUO PEKA BIOGRAD društvo s ograničenom odgovornošću za proizvodnju i trgovinu, OIB 42178063897, Dugootočka/bb, 23210 Biograd Na Moru</izvorni_sadrzaj>
    <derivirana_varijabla naziv="DomainObject.Predmet.ProtustrankaFormatedWithAdressOIB_1"> DUO PEKA BIOGRAD društvo s ograničenom odgovornošću za proizvodnju i trgovinu, OIB 42178063897, Dugootočka/bb, 23210 Biograd Na Moru</derivirana_varijabla>
  </DomainObject.Predmet.ProtustrankaFormatedWithAdressOIB>
  <DomainObject.Predmet.ProtustrankaWithAdress>
    <izvorni_sadrzaj>DUO PEKA BIOGRAD društvo s ograničenom odgovornošću za proizvodnju i trgovinu Dugootočka/bb, 23210 Biograd Na Moru</izvorni_sadrzaj>
    <derivirana_varijabla naziv="DomainObject.Predmet.ProtustrankaWithAdress_1">DUO PEKA BIOGRAD društvo s ograničenom odgovornošću za proizvodnju i trgovinu Dugootočka/bb, 23210 Biograd Na Moru</derivirana_varijabla>
  </DomainObject.Predmet.ProtustrankaWithAdress>
  <DomainObject.Predmet.ProtustrankaWithAdressOIB>
    <izvorni_sadrzaj>DUO PEKA BIOGRAD društvo s ograničenom odgovornošću za proizvodnju i trgovinu, OIB 42178063897, Dugootočka/bb, 23210 Biograd Na Moru</izvorni_sadrzaj>
    <derivirana_varijabla naziv="DomainObject.Predmet.ProtustrankaWithAdressOIB_1">DUO PEKA BIOGRAD društvo s ograničenom odgovornošću za proizvodnju i trgovinu, OIB 42178063897, Dugootočka/bb, 23210 Biograd Na Moru</derivirana_varijabla>
  </DomainObject.Predmet.ProtustrankaWithAdressOIB>
  <DomainObject.Predmet.ProtustrankaNazivFormated>
    <izvorni_sadrzaj>DUO PEKA BIOGRAD društvo s ograničenom odgovornošću za proizvodnju i trgovinu</izvorni_sadrzaj>
    <derivirana_varijabla naziv="DomainObject.Predmet.ProtustrankaNazivFormated_1">DUO PEKA BIOGRAD društvo s ograničenom odgovornošću za proizvodnju i trgovinu</derivirana_varijabla>
  </DomainObject.Predmet.ProtustrankaNazivFormated>
  <DomainObject.Predmet.ProtustrankaNazivFormatedOIB>
    <izvorni_sadrzaj>DUO PEKA BIOGRAD društvo s ograničenom odgovornošću za proizvodnju i trgovinu, OIB 42178063897</izvorni_sadrzaj>
    <derivirana_varijabla naziv="DomainObject.Predmet.ProtustrankaNazivFormatedOIB_1">DUO PEKA BIOGRAD društvo s ograničenom odgovornošću za proizvodnju i trgovinu, OIB 42178063897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176115.78</izvorni_sadrzaj>
    <derivirana_varijabla naziv="DomainObject.Predmet.TrenutnaVrijednost_1">176115.78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DUO PEKA BIOGRAD društvo s ograničenom odgovornošću za proizvodnju i trgovinu</item>
    </izvorni_sadrzaj>
    <derivirana_varijabla naziv="DomainObject.Predmet.ProtuStrankaListFormated_1">
      <item>DUO PEKA BIOGRAD društvo s ograničenom odgovornošću za proizvodnju i trgovinu</item>
    </derivirana_varijabla>
  </DomainObject.Predmet.ProtuStrankaListFormated>
  <DomainObject.Predmet.ProtuStrankaListFormatedOIB>
    <izvorni_sadrzaj>
      <item>DUO PEKA BIOGRAD društvo s ograničenom odgovornošću za proizvodnju i trgovinu, OIB 42178063897</item>
    </izvorni_sadrzaj>
    <derivirana_varijabla naziv="DomainObject.Predmet.ProtuStrankaListFormatedOIB_1">
      <item>DUO PEKA BIOGRAD društvo s ograničenom odgovornošću za proizvodnju i trgovinu, OIB 42178063897</item>
    </derivirana_varijabla>
  </DomainObject.Predmet.ProtuStrankaListFormatedOIB>
  <DomainObject.Predmet.ProtuStrankaListFormatedWithAdress>
    <izvorni_sadrzaj>
      <item>DUO PEKA BIOGRAD društvo s ograničenom odgovornošću za proizvodnju i trgovinu, Dugootočka/bb, 23210 Biograd Na Moru</item>
    </izvorni_sadrzaj>
    <derivirana_varijabla naziv="DomainObject.Predmet.ProtuStrankaListFormatedWithAdress_1">
      <item>DUO PEKA BIOGRAD društvo s ograničenom odgovornošću za proizvodnju i trgovinu, Dugootočka/bb, 23210 Biograd Na Moru</item>
    </derivirana_varijabla>
  </DomainObject.Predmet.ProtuStrankaListFormatedWithAdress>
  <DomainObject.Predmet.ProtuStrankaListFormatedWithAdressOIB>
    <izvorni_sadrzaj>
      <item>DUO PEKA BIOGRAD društvo s ograničenom odgovornošću za proizvodnju i trgovinu, OIB 42178063897, Dugootočka/bb, 23210 Biograd Na Moru</item>
    </izvorni_sadrzaj>
    <derivirana_varijabla naziv="DomainObject.Predmet.ProtuStrankaListFormatedWithAdressOIB_1">
      <item>DUO PEKA BIOGRAD društvo s ograničenom odgovornošću za proizvodnju i trgovinu, OIB 42178063897, Dugootočka/bb, 23210 Biograd Na Moru</item>
    </derivirana_varijabla>
  </DomainObject.Predmet.ProtuStrankaListFormatedWithAdressOIB>
  <DomainObject.Predmet.ProtuStrankaListNazivFormated>
    <izvorni_sadrzaj>
      <item>DUO PEKA BIOGRAD društvo s ograničenom odgovornošću za proizvodnju i trgovinu</item>
    </izvorni_sadrzaj>
    <derivirana_varijabla naziv="DomainObject.Predmet.ProtuStrankaListNazivFormated_1">
      <item>DUO PEKA BIOGRAD društvo s ograničenom odgovornošću za proizvodnju i trgovinu</item>
    </derivirana_varijabla>
  </DomainObject.Predmet.ProtuStrankaListNazivFormated>
  <DomainObject.Predmet.ProtuStrankaListNazivFormatedOIB>
    <izvorni_sadrzaj>
      <item>DUO PEKA BIOGRAD društvo s ograničenom odgovornošću za proizvodnju i trgovinu, OIB 42178063897</item>
    </izvorni_sadrzaj>
    <derivirana_varijabla naziv="DomainObject.Predmet.ProtuStrankaListNazivFormatedOIB_1">
      <item>DUO PEKA BIOGRAD društvo s ograničenom odgovornošću za proizvodnju i trgovinu, OIB 42178063897</item>
    </derivirana_varijabla>
  </DomainObject.Predmet.ProtuStrankaListNazivFormatedOIB>
  <DomainObject.Predmet.OstaliListFormated>
    <izvorni_sadrzaj>
      <item>Denis Zorić</item>
    </izvorni_sadrzaj>
    <derivirana_varijabla naziv="DomainObject.Predmet.OstaliListFormated_1">
      <item>Denis Zorić</item>
    </derivirana_varijabla>
  </DomainObject.Predmet.OstaliListFormated>
  <DomainObject.Predmet.OstaliListFormatedOIB>
    <izvorni_sadrzaj>
      <item>Denis Zorić, OIB 78408256780</item>
    </izvorni_sadrzaj>
    <derivirana_varijabla naziv="DomainObject.Predmet.OstaliListFormatedOIB_1">
      <item>Denis Zorić, OIB 78408256780</item>
    </derivirana_varijabla>
  </DomainObject.Predmet.OstaliListFormatedOIB>
  <DomainObject.Predmet.OstaliListFormatedWithAdress>
    <izvorni_sadrzaj>
      <item>Denis Zorić, Ivana Meštrovića 39, 23210 Biograd Na Moru</item>
    </izvorni_sadrzaj>
    <derivirana_varijabla naziv="DomainObject.Predmet.OstaliListFormatedWithAdress_1">
      <item>Denis Zorić, Ivana Meštrovića 39, 23210 Biograd Na Moru</item>
    </derivirana_varijabla>
  </DomainObject.Predmet.OstaliListFormatedWithAdress>
  <DomainObject.Predmet.OstaliListFormatedWithAdressOIB>
    <izvorni_sadrzaj>
      <item>Denis Zorić, OIB 78408256780, Ivana Meštrovića 39, 23210 Biograd Na Moru</item>
    </izvorni_sadrzaj>
    <derivirana_varijabla naziv="DomainObject.Predmet.OstaliListFormatedWithAdressOIB_1">
      <item>Denis Zorić, OIB 78408256780, Ivana Meštrovića 39, 23210 Biograd Na Moru</item>
    </derivirana_varijabla>
  </DomainObject.Predmet.OstaliListFormatedWithAdressOIB>
  <DomainObject.Predmet.OstaliListNazivFormated>
    <izvorni_sadrzaj>
      <item>Denis Zorić</item>
    </izvorni_sadrzaj>
    <derivirana_varijabla naziv="DomainObject.Predmet.OstaliListNazivFormated_1">
      <item>Denis Zorić</item>
    </derivirana_varijabla>
  </DomainObject.Predmet.OstaliListNazivFormated>
  <DomainObject.Predmet.OstaliListNazivFormatedOIB>
    <izvorni_sadrzaj>
      <item>Denis Zorić, OIB 78408256780</item>
    </izvorni_sadrzaj>
    <derivirana_varijabla naziv="DomainObject.Predmet.OstaliListNazivFormatedOIB_1">
      <item>Denis Zorić, OIB 78408256780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DUO PEKA BIOGRAD društvo s ograničenom odgovornošću za proizvodnju i trgovinu</izvorni_sadrzaj>
    <derivirana_varijabla naziv="DomainObject.Predmet.ProtustrankaIDrugi_1">DUO PEKA BIOGRAD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DUO PEKA BIOGRAD društvo s ograničenom odgovornošću za proizvodnju i trgovinu, OIB 42178063897, Dugootočka/bb, 23210 Biograd Na Moru</izvorni_sadrzaj>
    <derivirana_varijabla naziv="DomainObject.Predmet.ProtustrankaIDrugiAdressOIB_1">DUO PEKA BIOGRAD društvo s ograničenom odgovornošću za proizvodnju i trgovinu, OIB 42178063897, Dugootočka/bb,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DUO PEKA BIOGRAD društvo s ograničenom odgovornošću za proizvodnju i trgovinu</item>
      <item>Denis Zorić</item>
    </izvorni_sadrzaj>
    <derivirana_varijabla naziv="DomainObject.Predmet.SudioniciListNaziv_1">
      <item>Financijska agencija</item>
      <item>DUO PEKA BIOGRAD društvo s ograničenom odgovornošću za proizvodnju i trgovinu</item>
      <item>Denis Zorić</item>
    </derivirana_varijabla>
  </DomainObject.Predmet.SudioniciListNaziv>
  <DomainObject.Predmet.SudioniciListAdressOIB>
    <izvorni_sadrzaj>
      <item>Financijska agencija, OIB 85821130368, Ivana Danila 4,23000 Zadar</item>
      <item>DUO PEKA BIOGRAD društvo s ograničenom odgovornošću za proizvodnju i trgovinu, OIB 42178063897, Dugootočka/bb,23210 Biograd Na Moru</item>
      <item>Denis Zorić, OIB 78408256780, Ivana Meštrovića 39,23210 Biograd Na Moru</item>
    </izvorni_sadrzaj>
    <derivirana_varijabla naziv="DomainObject.Predmet.SudioniciListAdressOIB_1">
      <item>Financijska agencija, OIB 85821130368, Ivana Danila 4,23000 Zadar</item>
      <item>DUO PEKA BIOGRAD društvo s ograničenom odgovornošću za proizvodnju i trgovinu, OIB 42178063897, Dugootočka/bb,23210 Biograd Na Moru</item>
      <item>Denis Zorić, OIB 78408256780, Ivana Meštrovića 39,23210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42178063897</item>
      <item>, OIB 78408256780</item>
    </izvorni_sadrzaj>
    <derivirana_varijabla naziv="DomainObject.Predmet.SudioniciListNazivOIB_1">
      <item>, OIB 85821130368</item>
      <item>, OIB 42178063897</item>
      <item>, OIB 78408256780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7AD36-147E-468E-ABBB-C18447D01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1909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2016-05-20T05:57:00Z</dcterms:created>
  <dc:creator>Administrator</dc:creator>
  <cp:lastModifiedBy>Martina Kalmeta</cp:lastModifiedBy>
  <cp:lastPrinted>2016-05-09T09:35:00Z</cp:lastPrinted>
  <dcterms:modified xmlns:xsi="http://www.w3.org/2001/XMLSchema-instance" xsi:type="dcterms:W3CDTF">2016-05-23T06:09:00Z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