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ede7" w14:paraId="801ede7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4262F9">
        <w:t>700</w:t>
      </w:r>
      <w:r w:rsidR="00E94D82">
        <w:t>/</w:t>
      </w:r>
      <w:r w:rsidR="00F2638E">
        <w:t>16</w:t>
      </w:r>
      <w:r w:rsidR="00E94D82">
        <w:t>-</w:t>
      </w:r>
      <w:r w:rsidR="004E56CB">
        <w:t>17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5E5356" w:rsidR="008D6901" w:rsidRPr="005E535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AC1203" w:rsidP="00BB13AD" w:rsidR="00E94D82">
      <w:pPr>
        <w:ind w:firstLine="708"/>
        <w:jc w:val="both"/>
      </w:pPr>
      <w:r w:rsidRPr="00AC1203">
        <w:t>Trgovački sud u Osijeku, po sucu Jadranki Herman, u stečajnom</w:t>
      </w:r>
      <w:r w:rsidR="004E56CB">
        <w:t xml:space="preserve"> postupku nad dužnikom </w:t>
      </w:r>
      <w:r w:rsidR="004E56CB">
        <w:rPr>
          <w:color w:val="000000"/>
        </w:rPr>
        <w:t>MARIJAN j.d.o.o. za ugostiteljstvo,  u stečaju, Nard, Dravska 5/A, MBS: 030133661, OIB: 43727822998</w:t>
      </w:r>
      <w:r w:rsidR="004E56CB">
        <w:t xml:space="preserve">, </w:t>
      </w:r>
      <w:r w:rsidRPr="00AC1203">
        <w:t>dana 1</w:t>
      </w:r>
      <w:r w:rsidR="004E56CB">
        <w:t>2</w:t>
      </w:r>
      <w:r w:rsidRPr="00AC1203">
        <w:t>.</w:t>
      </w:r>
      <w:r w:rsidR="004E56CB">
        <w:t xml:space="preserve"> veljače 2018. </w:t>
      </w:r>
      <w:r w:rsidRPr="00AC1203">
        <w:t xml:space="preserve"> 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C1203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5668AD">
        <w:rPr>
          <w:bCs/>
        </w:rPr>
        <w:t xml:space="preserve">j upraviteljici </w:t>
      </w:r>
      <w:r w:rsidR="005668AD">
        <w:t>Snježani Sudarević dipl. iur. iz Osijeka, Trg bana Jelačića 27, OIB 83030278680,</w:t>
      </w:r>
      <w:r>
        <w:t xml:space="preserve"> odobrava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5668AD">
        <w:rPr>
          <w:color w:val="000000"/>
        </w:rPr>
        <w:t>MARIJAN j.d.o.o. za ugostiteljstvo, Nard, Dravska 5/A, MBS: 030133661, OIB: 43727822998.</w:t>
      </w:r>
    </w:p>
    <w:p w:rsidRDefault="000D06C6" w:rsidP="000D06C6" w:rsidR="000D06C6">
      <w:pPr>
        <w:pStyle w:val="Tijeloteksta"/>
        <w:ind w:left="1065"/>
      </w:pPr>
    </w:p>
    <w:p w:rsidRDefault="00F20170" w:rsidP="00F20170" w:rsidR="00F20170">
      <w:pPr>
        <w:pStyle w:val="Tijeloteksta"/>
        <w:ind w:left="1065"/>
      </w:pPr>
    </w:p>
    <w:p w:rsidRDefault="00F20170" w:rsidP="00A11D54" w:rsidR="00F20170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5668AD">
        <w:t>e upraviteljice Snježana Sudarević dipl. iur. iz Osijeka, Trg bana Jelačića 27, OIB 83030278680</w:t>
      </w:r>
      <w:r w:rsidR="000D06C6">
        <w:t xml:space="preserve">, </w:t>
      </w:r>
      <w:r w:rsidR="00747DCE">
        <w:t>IBAN: HR</w:t>
      </w:r>
      <w:r w:rsidR="0044136D">
        <w:t>3625000093100516821</w:t>
      </w:r>
      <w:r w:rsidR="00747DCE">
        <w:t xml:space="preserve">, sa kontovnika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8200CB" w:rsidP="005E5356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726017" w:rsidP="00726017" w:rsidR="00726017" w:rsidRPr="00AB2F7F">
      <w:pPr>
        <w:pStyle w:val="Tijeloteksta"/>
        <w:rPr>
          <w:bCs/>
        </w:rPr>
      </w:pPr>
    </w:p>
    <w:p w:rsidRDefault="00726017" w:rsidP="00F8529E" w:rsidR="00726017">
      <w:pPr>
        <w:pStyle w:val="Tijeloteksta"/>
        <w:ind w:firstLine="708"/>
        <w:rPr>
          <w:bCs/>
        </w:rPr>
      </w:pPr>
      <w:r>
        <w:rPr>
          <w:bCs/>
        </w:rPr>
        <w:t>Rješenjem ovog suda St-700/16-7 od 4.10.</w:t>
      </w:r>
      <w:r w:rsidR="00F8529E">
        <w:rPr>
          <w:bCs/>
        </w:rPr>
        <w:t>2017. g.</w:t>
      </w:r>
      <w:r>
        <w:rPr>
          <w:bCs/>
        </w:rPr>
        <w:t xml:space="preserve"> pokrenut je prethodni postupak nad dužnikom </w:t>
      </w:r>
      <w:r w:rsidR="00F8529E">
        <w:rPr>
          <w:color w:val="000000"/>
        </w:rPr>
        <w:t xml:space="preserve">MARIJAN j.d.o.o. za ugostiteljstvo, Nard, Dravska 5/A, MBS: 030133661, OIB: 43727822998. </w:t>
      </w:r>
      <w:r>
        <w:rPr>
          <w:bCs/>
        </w:rPr>
        <w:t>Istim rješenjem imenovan</w:t>
      </w:r>
      <w:r w:rsidR="00F8529E">
        <w:rPr>
          <w:bCs/>
        </w:rPr>
        <w:t>a</w:t>
      </w:r>
      <w:r>
        <w:rPr>
          <w:bCs/>
        </w:rPr>
        <w:t xml:space="preserve"> je privremen</w:t>
      </w:r>
      <w:r w:rsidR="00F8529E">
        <w:rPr>
          <w:bCs/>
        </w:rPr>
        <w:t>a stečajna</w:t>
      </w:r>
      <w:r>
        <w:rPr>
          <w:bCs/>
        </w:rPr>
        <w:t xml:space="preserve"> upravitelj</w:t>
      </w:r>
      <w:r w:rsidR="00F8529E">
        <w:rPr>
          <w:bCs/>
        </w:rPr>
        <w:t xml:space="preserve">ica Snježana Sudarević dipl. iur. iz Osijeka, </w:t>
      </w:r>
      <w:r w:rsidR="00F8529E">
        <w:t xml:space="preserve">Trg bana Jelačića 27, OIB 83030278680, </w:t>
      </w:r>
      <w:r>
        <w:rPr>
          <w:bCs/>
        </w:rPr>
        <w:t xml:space="preserve">sa zadatkom da u roku od 15 dana stečajnom sucu dostavi izvješće o financijsko – gospodarskom stanju stečajnog dužnika, mogućnostima provođenja stečajnog postupka nad njegovom imovinom, kao i ispita postoje li kod dužnika razlozi za otvaranje stečajnog postupka. </w:t>
      </w:r>
    </w:p>
    <w:p w:rsidRDefault="005E5356" w:rsidP="005E5356" w:rsidR="005E5356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5E5356" w:rsidP="005E5356" w:rsidR="005E5356">
      <w:pPr>
        <w:jc w:val="right"/>
      </w:pPr>
      <w:r>
        <w:t>13 St-700/16-17</w:t>
      </w:r>
    </w:p>
    <w:p w:rsidRDefault="005E5356" w:rsidP="005E5356" w:rsidR="005E5356">
      <w:pPr>
        <w:pStyle w:val="Tijeloteksta"/>
        <w:ind w:firstLine="708"/>
        <w:jc w:val="center"/>
        <w:rPr>
          <w:bCs/>
        </w:rPr>
      </w:pPr>
    </w:p>
    <w:p w:rsidRDefault="005E5356" w:rsidP="005E5356" w:rsidR="005E5356">
      <w:pPr>
        <w:pStyle w:val="Tijeloteksta"/>
        <w:ind w:firstLine="708"/>
        <w:jc w:val="center"/>
        <w:rPr>
          <w:bCs/>
        </w:rPr>
      </w:pPr>
    </w:p>
    <w:p w:rsidRDefault="005E5356" w:rsidP="005E5356" w:rsidR="005E5356" w:rsidRPr="00F8529E">
      <w:pPr>
        <w:pStyle w:val="Tijeloteksta"/>
        <w:ind w:firstLine="708"/>
        <w:jc w:val="center"/>
        <w:rPr>
          <w:bCs/>
        </w:rPr>
      </w:pPr>
    </w:p>
    <w:p w:rsidRDefault="00726017" w:rsidP="00726017" w:rsidR="00726017">
      <w:pPr>
        <w:pStyle w:val="Tijeloteksta"/>
        <w:ind w:firstLine="708"/>
        <w:jc w:val="center"/>
        <w:rPr>
          <w:bCs/>
        </w:rPr>
      </w:pPr>
    </w:p>
    <w:p w:rsidRDefault="00726017" w:rsidP="00726017" w:rsidR="00726017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C6484C">
        <w:rPr>
          <w:bCs/>
        </w:rPr>
        <w:t>15.11.2017. g.</w:t>
      </w:r>
      <w:r>
        <w:rPr>
          <w:bCs/>
        </w:rPr>
        <w:t xml:space="preserve"> i nazočio ročištu radi izjašnjenja o prijedlogu i raspravi o pretpostavkama za otvaranje stečajnog postupka održanog dana</w:t>
      </w:r>
      <w:r w:rsidR="00C6484C">
        <w:rPr>
          <w:bCs/>
        </w:rPr>
        <w:t xml:space="preserve"> 21.11.2017. </w:t>
      </w:r>
      <w:r>
        <w:rPr>
          <w:bCs/>
        </w:rPr>
        <w:t xml:space="preserve"> godine. </w:t>
      </w:r>
    </w:p>
    <w:p w:rsidRDefault="00726017" w:rsidP="00726017" w:rsidR="00726017">
      <w:pPr>
        <w:jc w:val="both"/>
      </w:pPr>
    </w:p>
    <w:p w:rsidRDefault="00726017" w:rsidP="00726017" w:rsidR="00726017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26017" w:rsidP="00726017" w:rsidR="00726017">
      <w:pPr>
        <w:ind w:firstLine="708"/>
        <w:jc w:val="both"/>
        <w:rPr>
          <w:bCs/>
        </w:rPr>
      </w:pPr>
    </w:p>
    <w:p w:rsidRDefault="00726017" w:rsidP="00726017" w:rsidR="00726017" w:rsidRPr="00524479">
      <w:pPr>
        <w:ind w:firstLine="708"/>
        <w:jc w:val="both"/>
        <w:rPr>
          <w:bCs/>
        </w:rPr>
      </w:pPr>
    </w:p>
    <w:p w:rsidRDefault="00726017" w:rsidP="00726017" w:rsidR="00726017" w:rsidRPr="00524479">
      <w:pPr>
        <w:pStyle w:val="Tijeloteksta"/>
        <w:rPr>
          <w:sz w:val="20"/>
          <w:szCs w:val="20"/>
        </w:rPr>
      </w:pPr>
    </w:p>
    <w:p w:rsidRDefault="00726017" w:rsidP="00726017" w:rsidR="00726017">
      <w:pPr>
        <w:pStyle w:val="Tijeloteksta"/>
        <w:jc w:val="center"/>
      </w:pPr>
      <w:r>
        <w:t xml:space="preserve">U Osijeku </w:t>
      </w:r>
      <w:r w:rsidR="00C6484C">
        <w:t xml:space="preserve">12. veljače 2018.          </w:t>
      </w:r>
    </w:p>
    <w:p w:rsidRDefault="00726017" w:rsidP="00726017" w:rsidR="00726017">
      <w:pPr>
        <w:pStyle w:val="Tijeloteksta"/>
        <w:jc w:val="center"/>
      </w:pPr>
    </w:p>
    <w:p w:rsidRDefault="00726017" w:rsidP="00726017" w:rsidR="00726017">
      <w:pPr>
        <w:pStyle w:val="Tijeloteksta"/>
        <w:jc w:val="center"/>
      </w:pPr>
    </w:p>
    <w:p w:rsidRDefault="00726017" w:rsidP="00726017" w:rsidR="00C6484C">
      <w:pPr>
        <w:pStyle w:val="Tijeloteksta"/>
        <w:jc w:val="left"/>
      </w:pPr>
      <w:r>
        <w:t>Zapisničar</w:t>
      </w:r>
    </w:p>
    <w:p w:rsidRDefault="00C6484C" w:rsidP="00726017" w:rsidR="00726017">
      <w:pPr>
        <w:pStyle w:val="Tijeloteksta"/>
        <w:jc w:val="left"/>
      </w:pPr>
      <w:r>
        <w:t xml:space="preserve">Maja Kocijan </w:t>
      </w:r>
    </w:p>
    <w:p w:rsidRDefault="00726017" w:rsidP="00726017" w:rsidR="00726017">
      <w:pPr>
        <w:pStyle w:val="Tijeloteksta"/>
        <w:jc w:val="left"/>
      </w:pPr>
    </w:p>
    <w:p w:rsidRDefault="00726017" w:rsidP="00726017" w:rsidR="0072601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26017" w:rsidP="00726017" w:rsidR="0072601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26017" w:rsidP="00726017" w:rsidR="00726017">
      <w:pPr>
        <w:pStyle w:val="Tijeloteksta"/>
        <w:jc w:val="left"/>
      </w:pPr>
    </w:p>
    <w:p w:rsidRDefault="00726017" w:rsidP="00726017" w:rsidR="00726017">
      <w:pPr>
        <w:pStyle w:val="Tijeloteksta"/>
        <w:jc w:val="left"/>
      </w:pPr>
    </w:p>
    <w:p w:rsidRDefault="00726017" w:rsidP="00726017" w:rsidR="00726017">
      <w:pPr>
        <w:pStyle w:val="Tijeloteksta"/>
        <w:jc w:val="left"/>
      </w:pPr>
      <w:r>
        <w:t>UPUTA O PRAVNOM LIJEKU:</w:t>
      </w:r>
    </w:p>
    <w:p w:rsidRDefault="00726017" w:rsidP="00726017" w:rsidR="0072601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726017" w:rsidP="00726017" w:rsidR="00726017">
      <w:pPr>
        <w:pStyle w:val="Tijeloteksta"/>
        <w:jc w:val="left"/>
      </w:pPr>
    </w:p>
    <w:p w:rsidRDefault="00726017" w:rsidP="00726017" w:rsidR="00726017" w:rsidRPr="007B3432">
      <w:pPr>
        <w:pStyle w:val="Tijeloteksta"/>
        <w:jc w:val="left"/>
      </w:pPr>
      <w:r w:rsidRPr="007B3432">
        <w:t>DNA</w:t>
      </w:r>
    </w:p>
    <w:p w:rsidRDefault="00726017" w:rsidP="00726017" w:rsidR="00726017">
      <w:pPr>
        <w:pStyle w:val="Tijeloteksta"/>
        <w:numPr>
          <w:ilvl w:val="0"/>
          <w:numId w:val="21"/>
        </w:numPr>
        <w:jc w:val="left"/>
      </w:pPr>
      <w:r>
        <w:t>Stečajni upravitelj</w:t>
      </w:r>
      <w:r w:rsidR="00C6484C">
        <w:t xml:space="preserve"> Snježana Sudarević</w:t>
      </w:r>
    </w:p>
    <w:p w:rsidRDefault="00726017" w:rsidP="00726017" w:rsidR="00726017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726017" w:rsidP="00726017" w:rsidR="00726017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726017" w:rsidP="00726017" w:rsidR="00726017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5E5356">
        <w:t>12/3</w:t>
      </w:r>
    </w:p>
    <w:p w:rsidRDefault="00726017" w:rsidP="00726017" w:rsidR="00726017">
      <w:pPr>
        <w:ind w:firstLine="708"/>
        <w:jc w:val="both"/>
      </w:pPr>
    </w:p>
    <w:p w:rsidRDefault="00726017" w:rsidP="00726017" w:rsidR="00726017">
      <w:pPr>
        <w:ind w:firstLine="708"/>
        <w:jc w:val="both"/>
      </w:pPr>
    </w:p>
    <w:p w:rsidRDefault="00726017" w:rsidP="00726017" w:rsidR="00726017" w:rsidRPr="00A930D6">
      <w:pPr>
        <w:jc w:val="center"/>
      </w:pPr>
    </w:p>
    <w:p w:rsidRDefault="005A2E90" w:rsidP="00726017" w:rsidR="005A2E90" w:rsidRPr="00A930D6">
      <w:pPr>
        <w:pStyle w:val="Tijeloteksta"/>
        <w:ind w:firstLine="708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0C2B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B4C7C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262F9"/>
    <w:rsid w:val="00432ABD"/>
    <w:rsid w:val="00435417"/>
    <w:rsid w:val="00437419"/>
    <w:rsid w:val="00440B7A"/>
    <w:rsid w:val="0044136D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6CB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668AD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5356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6017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46814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484C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27A7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FC8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0B4"/>
    <w:rsid w:val="00EE5667"/>
    <w:rsid w:val="00EF08B5"/>
    <w:rsid w:val="00EF4977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529E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j.d.o.o. za ugostiteljstvo</izvorni_sadrzaj>
    <derivirana_varijabla naziv="DomainObject.Predmet.ProtustrankaFormated_1">  MARIJAN j.d.o.o. za ugostiteljstvo</derivirana_varijabla>
  </DomainObject.Predmet.ProtustrankaFormated>
  <DomainObject.Predmet.ProtustrankaFormatedOIB>
    <izvorni_sadrzaj>  MARIJAN j.d.o.o. za ugostiteljstvo, OIB 43727822998</izvorni_sadrzaj>
    <derivirana_varijabla naziv="DomainObject.Predmet.ProtustrankaFormatedOIB_1">  MARIJAN j.d.o.o. za ugostiteljstvo, OIB 43727822998</derivirana_varijabla>
  </DomainObject.Predmet.ProtustrankaFormatedOIB>
  <DomainObject.Predmet.ProtustrankaFormatedWithAdress>
    <izvorni_sadrzaj> MARIJAN j.d.o.o. za ugostiteljstvo, Dravska 5/A, 31550 Nard</izvorni_sadrzaj>
    <derivirana_varijabla naziv="DomainObject.Predmet.ProtustrankaFormatedWithAdress_1"> MARIJAN j.d.o.o. za ugostiteljstvo, Dravska 5/A, 31550 Nard</derivirana_varijabla>
  </DomainObject.Predmet.ProtustrankaFormatedWithAdress>
  <DomainObject.Predmet.ProtustrankaFormatedWithAdressOIB>
    <izvorni_sadrzaj> MARIJAN j.d.o.o. za ugostiteljstvo, OIB 43727822998, Dravska 5/A, 31550 Nard</izvorni_sadrzaj>
    <derivirana_varijabla naziv="DomainObject.Predmet.ProtustrankaFormatedWithAdressOIB_1"> MARIJAN j.d.o.o. za ugostiteljstvo, OIB 43727822998, Dravska 5/A, 31550 Nard</derivirana_varijabla>
  </DomainObject.Predmet.ProtustrankaFormatedWithAdressOIB>
  <DomainObject.Predmet.ProtustrankaWithAdress>
    <izvorni_sadrzaj>MARIJAN j.d.o.o. za ugostiteljstvo Dravska 5/A, 31550 Nard</izvorni_sadrzaj>
    <derivirana_varijabla naziv="DomainObject.Predmet.ProtustrankaWithAdress_1">MARIJAN j.d.o.o. za ugostiteljstvo Dravska 5/A, 31550 Nard</derivirana_varijabla>
  </DomainObject.Predmet.ProtustrankaWithAdress>
  <DomainObject.Predmet.ProtustrankaWithAdressOIB>
    <izvorni_sadrzaj>MARIJAN j.d.o.o. za ugostiteljstvo, OIB 43727822998, Dravska 5/A, 31550 Nard</izvorni_sadrzaj>
    <derivirana_varijabla naziv="DomainObject.Predmet.ProtustrankaWithAdressOIB_1">MARIJAN j.d.o.o. za ugostiteljstvo, OIB 43727822998, Dravska 5/A, 31550 Nard</derivirana_varijabla>
  </DomainObject.Predmet.ProtustrankaWithAdressOIB>
  <DomainObject.Predmet.ProtustrankaNazivFormated>
    <izvorni_sadrzaj>MARIJAN j.d.o.o. za ugostiteljstvo</izvorni_sadrzaj>
    <derivirana_varijabla naziv="DomainObject.Predmet.ProtustrankaNazivFormated_1">MARIJAN j.d.o.o. za ugostiteljstvo</derivirana_varijabla>
  </DomainObject.Predmet.ProtustrankaNazivFormated>
  <DomainObject.Predmet.ProtustrankaNazivFormatedOIB>
    <izvorni_sadrzaj>MARIJAN j.d.o.o. za ugostiteljstvo, OIB 43727822998</izvorni_sadrzaj>
    <derivirana_varijabla naziv="DomainObject.Predmet.ProtustrankaNazivFormatedOIB_1">MARIJAN j.d.o.o. za ugostiteljstvo, OIB 43727822998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MARIJAN j.d.o.o. za ugostiteljstvo</item>
    </izvorni_sadrzaj>
    <derivirana_varijabla naziv="DomainObject.Predmet.ProtuStrankaListFormated_1">
      <item>MARIJAN j.d.o.o. za ugostiteljstvo</item>
    </derivirana_varijabla>
  </DomainObject.Predmet.ProtuStrankaListFormated>
  <DomainObject.Predmet.ProtuStrankaListFormatedOIB>
    <izvorni_sadrzaj>
      <item>MARIJAN j.d.o.o. za ugostiteljstvo, OIB 43727822998</item>
    </izvorni_sadrzaj>
    <derivirana_varijabla naziv="DomainObject.Predmet.ProtuStrankaListFormatedOIB_1">
      <item>MARIJAN j.d.o.o. za ugostiteljstvo, OIB 43727822998</item>
    </derivirana_varijabla>
  </DomainObject.Predmet.ProtuStrankaListFormatedOIB>
  <DomainObject.Predmet.ProtuStrankaListFormatedWithAdress>
    <izvorni_sadrzaj>
      <item>MARIJAN j.d.o.o. za ugostiteljstvo, Dravska 5/A, 31550 Nard</item>
    </izvorni_sadrzaj>
    <derivirana_varijabla naziv="DomainObject.Predmet.ProtuStrankaListFormatedWithAdress_1">
      <item>MARIJAN j.d.o.o. za ugostiteljstvo, Dravska 5/A, 31550 Nard</item>
    </derivirana_varijabla>
  </DomainObject.Predmet.ProtuStrankaListFormatedWithAdress>
  <DomainObject.Predmet.ProtuStrankaListFormatedWithAdressOIB>
    <izvorni_sadrzaj>
      <item>MARIJAN j.d.o.o. za ugostiteljstvo, OIB 43727822998, Dravska 5/A, 31550 Nard</item>
    </izvorni_sadrzaj>
    <derivirana_varijabla naziv="DomainObject.Predmet.ProtuStrankaListFormatedWithAdressOIB_1">
      <item>MARIJAN j.d.o.o. za ugostiteljstvo, OIB 43727822998, Dravska 5/A, 31550 Nard</item>
    </derivirana_varijabla>
  </DomainObject.Predmet.ProtuStrankaListFormatedWithAdressOIB>
  <DomainObject.Predmet.ProtuStrankaListNazivFormated>
    <izvorni_sadrzaj>
      <item>MARIJAN j.d.o.o. za ugostiteljstvo</item>
    </izvorni_sadrzaj>
    <derivirana_varijabla naziv="DomainObject.Predmet.ProtuStrankaListNazivFormated_1">
      <item>MARIJAN j.d.o.o. za ugostiteljstvo</item>
    </derivirana_varijabla>
  </DomainObject.Predmet.ProtuStrankaListNazivFormated>
  <DomainObject.Predmet.ProtuStrankaListNazivFormatedOIB>
    <izvorni_sadrzaj>
      <item>MARIJAN j.d.o.o. za ugostiteljstvo, OIB 43727822998</item>
    </izvorni_sadrzaj>
    <derivirana_varijabla naziv="DomainObject.Predmet.ProtuStrankaListNazivFormatedOIB_1">
      <item>MARIJAN j.d.o.o. za ugostiteljstvo, OIB 43727822998</item>
    </derivirana_varijabla>
  </DomainObject.Predmet.ProtuStrankaListNazivFormatedOIB>
  <DomainObject.Predmet.OstaliListFormated>
    <izvorni_sadrzaj>
      <item>Marijan Stanković</item>
    </izvorni_sadrzaj>
    <derivirana_varijabla naziv="DomainObject.Predmet.OstaliListFormated_1">
      <item>Marijan Stanković</item>
    </derivirana_varijabla>
  </DomainObject.Predmet.OstaliListFormated>
  <DomainObject.Predmet.OstaliListFormatedOIB>
    <izvorni_sadrzaj>
      <item>Marijan Stanković, OIB 02712995167</item>
    </izvorni_sadrzaj>
    <derivirana_varijabla naziv="DomainObject.Predmet.OstaliListFormatedOIB_1">
      <item>Marijan Stanković, OIB 02712995167</item>
    </derivirana_varijabla>
  </DomainObject.Predmet.OstaliListFormatedOIB>
  <DomainObject.Predmet.OstaliListFormatedWithAdress>
    <izvorni_sadrzaj>
      <item>Marijan Stanković, Dravska 5a, 31550 Nard</item>
    </izvorni_sadrzaj>
    <derivirana_varijabla naziv="DomainObject.Predmet.OstaliListFormatedWithAdress_1">
      <item>Marijan Stanković, Dravska 5a, 31550 Nard</item>
    </derivirana_varijabla>
  </DomainObject.Predmet.OstaliListFormatedWithAdress>
  <DomainObject.Predmet.OstaliListFormatedWithAdressOIB>
    <izvorni_sadrzaj>
      <item>Marijan Stanković, OIB 02712995167, Dravska 5a, 31550 Nard</item>
    </izvorni_sadrzaj>
    <derivirana_varijabla naziv="DomainObject.Predmet.OstaliListFormatedWithAdressOIB_1">
      <item>Marijan Stanković, OIB 02712995167, Dravska 5a, 31550 Nard</item>
    </derivirana_varijabla>
  </DomainObject.Predmet.OstaliListFormatedWithAdressOIB>
  <DomainObject.Predmet.OstaliListNazivFormated>
    <izvorni_sadrzaj>
      <item>Marijan Stanković</item>
    </izvorni_sadrzaj>
    <derivirana_varijabla naziv="DomainObject.Predmet.OstaliListNazivFormated_1">
      <item>Marijan Stanković</item>
    </derivirana_varijabla>
  </DomainObject.Predmet.OstaliListNazivFormated>
  <DomainObject.Predmet.OstaliListNazivFormatedOIB>
    <izvorni_sadrzaj>
      <item>Marijan Stanković, OIB 02712995167</item>
    </izvorni_sadrzaj>
    <derivirana_varijabla naziv="DomainObject.Predmet.OstaliListNazivFormatedOIB_1">
      <item>Marijan Stanković, OIB 02712995167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MARIJAN j.d.o.o. za ugostiteljstvo</izvorni_sadrzaj>
    <derivirana_varijabla naziv="DomainObject.Predmet.ProtustrankaIDrugi_1">MARIJAN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MARIJAN j.d.o.o. za ugostiteljstvo, OIB 43727822998, Dravska 5/A, 31550 Nard</izvorni_sadrzaj>
    <derivirana_varijabla naziv="DomainObject.Predmet.ProtustrankaIDrugiAdressOIB_1">MARIJAN j.d.o.o. za ugostiteljstvo, OIB 43727822998, Dravska 5/A, 31550 Nard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27. siječnja 2018.</izvorni_sadrzaj>
    <derivirana_varijabla naziv="DomainObject.Predmet.OdlukaRjesenje.DatumPravomocnosti_1">27. siječnja 2018.</derivirana_varijabla>
  </DomainObject.Predmet.OdlukaRjesenje.DatumPravomocnosti>
  <DomainObject.Predmet.OdlukaRjesenje.Oznaka>
    <izvorni_sadrzaj>St-700/2016-15</izvorni_sadrzaj>
    <derivirana_varijabla naziv="DomainObject.Predmet.OdlukaRjesenje.Oznaka_1">St-700/2016-15</derivirana_varijabla>
  </DomainObject.Predmet.OdlukaRjesenje.Oznaka>
  <DomainObject.Predmet.SudioniciListNaziv>
    <izvorni_sadrzaj>
      <item>FINA RC OSIJEK</item>
      <item>MARIJAN j.d.o.o. za ugostiteljstvo</item>
      <item>Marijan Stanković</item>
    </izvorni_sadrzaj>
    <derivirana_varijabla naziv="DomainObject.Predmet.SudioniciListNaziv_1">
      <item>FINA RC OSIJEK</item>
      <item>MARIJAN j.d.o.o. za ugostiteljstvo</item>
      <item>Marijan Stanković</item>
    </derivirana_varijabla>
  </DomainObject.Predmet.SudioniciListNaziv>
  <DomainObject.Predmet.SudioniciListAdressOIB>
    <izvorni_sadrzaj>
      <item>FINA RC OSIJEK, OIB 85821130368</item>
      <item>MARIJAN j.d.o.o. za ugostiteljstvo, OIB 43727822998, Dravska 5/A,31550 Nard</item>
      <item>Marijan Stanković, OIB 02712995167, Dravska 5a,31550 Nard</item>
    </izvorni_sadrzaj>
    <derivirana_varijabla naziv="DomainObject.Predmet.SudioniciListAdressOIB_1">
      <item>FINA RC OSIJEK, OIB 85821130368</item>
      <item>MARIJAN j.d.o.o. za ugostiteljstvo, OIB 43727822998, Dravska 5/A,31550 Nard</item>
      <item>Marijan Stanković, OIB 02712995167, Dravska 5a,31550 Nard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43727822998</item>
      <item>, OIB 02712995167</item>
    </izvorni_sadrzaj>
    <derivirana_varijabla naziv="DomainObject.Predmet.SudioniciListNazivOIB_1">
      <item>, OIB 85821130368</item>
      <item>, OIB 43727822998</item>
      <item>, OIB 02712995167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C1C37-5CC7-43A9-A116-44ECF1A42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2408</properties:Characters>
  <properties:Lines>89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2018-02-12T11:31:00Z</dcterms:created>
  <dc:creator>hermanj</dc:creator>
  <cp:lastModifiedBy>Maja Kocijan</cp:lastModifiedBy>
  <cp:lastPrinted>2018-02-12T11:53:00Z</cp:lastPrinted>
  <dcterms:modified xmlns:xsi="http://www.w3.org/2001/XMLSchema-instance" xsi:type="dcterms:W3CDTF">2018-02-12T11:59:00Z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