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482933" w:rsidP="001B3099" w:rsidR="006C7E17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</w:t>
            </w:r>
            <w:r w:rsidR="001B3099">
              <w:rPr>
                <w:b w:val="false"/>
                <w:noProof/>
                <w:sz w:val="24"/>
              </w:rPr>
              <w:drawing>
                <wp:inline distR="0" distL="0" distB="0" distT="0">
                  <wp:extent cy="957580" cx="724535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7580" cx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fb5dafa" w14:paraId="fb5dafa" w:rsidRDefault="009B7924" w:rsidR="009B7924">
      <w:pPr>
        <w15:collapsed w:val="false"/>
        <w:rPr>
          <w:b/>
          <w:sz w:val="24"/>
        </w:rPr>
      </w:pPr>
    </w:p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A452F6">
        <w:rPr>
          <w:sz w:val="24"/>
        </w:rPr>
        <w:t>3160/</w:t>
      </w:r>
      <w:r w:rsidR="00450676">
        <w:rPr>
          <w:sz w:val="24"/>
        </w:rPr>
        <w:t>1</w:t>
      </w:r>
      <w:r w:rsidR="00A452F6">
        <w:rPr>
          <w:sz w:val="24"/>
        </w:rPr>
        <w:t>5</w:t>
      </w:r>
      <w:r w:rsidR="00476E8D">
        <w:rPr>
          <w:sz w:val="24"/>
        </w:rPr>
        <w:t xml:space="preserve">     </w:t>
      </w:r>
    </w:p>
    <w:p w:rsidRDefault="006F7455" w:rsidR="006F7455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9B7924" w:rsidP="00337798" w:rsidR="009B7924">
      <w:pPr>
        <w:jc w:val="center"/>
        <w:rPr>
          <w:sz w:val="24"/>
        </w:rPr>
      </w:pPr>
    </w:p>
    <w:p w:rsidRDefault="00337798" w:rsidP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9B7924" w:rsidP="00B844BF" w:rsidR="009B7924">
      <w:pPr>
        <w:jc w:val="both"/>
        <w:rPr>
          <w:sz w:val="24"/>
        </w:rPr>
      </w:pPr>
    </w:p>
    <w:p w:rsidRDefault="006F7455" w:rsidP="00B844BF" w:rsidR="00A828C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28C1" w:rsidRPr="00337798">
        <w:rPr>
          <w:sz w:val="24"/>
          <w:szCs w:val="24"/>
        </w:rPr>
        <w:t>Trgovački sud u Zag</w:t>
      </w:r>
      <w:r w:rsidR="00A828C1" w:rsidRPr="00671B25">
        <w:rPr>
          <w:sz w:val="24"/>
          <w:szCs w:val="24"/>
        </w:rPr>
        <w:t>rebu</w:t>
      </w:r>
      <w:r w:rsidR="00A828C1" w:rsidRPr="00010102">
        <w:rPr>
          <w:sz w:val="24"/>
          <w:szCs w:val="24"/>
        </w:rPr>
        <w:t xml:space="preserve"> po sucu Anti Galiću, kao stečajnom sucu, </w:t>
      </w:r>
      <w:r w:rsidR="00A452F6">
        <w:rPr>
          <w:sz w:val="24"/>
          <w:szCs w:val="24"/>
        </w:rPr>
        <w:t>postupajući po prijedlogu predlagatelja LJEKARNE DVORŽAK, Zagreb, D.Gol</w:t>
      </w:r>
      <w:r w:rsidR="00B86751">
        <w:rPr>
          <w:sz w:val="24"/>
          <w:szCs w:val="24"/>
        </w:rPr>
        <w:t>i</w:t>
      </w:r>
      <w:r w:rsidR="00A452F6">
        <w:rPr>
          <w:sz w:val="24"/>
          <w:szCs w:val="24"/>
        </w:rPr>
        <w:t>ka 36. (OIB 21981372</w:t>
      </w:r>
      <w:r w:rsidR="00747379">
        <w:rPr>
          <w:sz w:val="24"/>
          <w:szCs w:val="24"/>
        </w:rPr>
        <w:t>220)</w:t>
      </w:r>
      <w:r w:rsidR="00A452F6">
        <w:rPr>
          <w:sz w:val="24"/>
          <w:szCs w:val="24"/>
        </w:rPr>
        <w:t>, za otvaranje stečajnog postupka nad dužnikom LJEKARNE ŠERNHORST, Zagreb, III. Podbrežje 35.b</w:t>
      </w:r>
      <w:r w:rsidR="00747379">
        <w:rPr>
          <w:sz w:val="24"/>
          <w:szCs w:val="24"/>
        </w:rPr>
        <w:t xml:space="preserve"> (OIB 05619687128)</w:t>
      </w:r>
      <w:r w:rsidR="009B7924">
        <w:rPr>
          <w:sz w:val="24"/>
          <w:szCs w:val="24"/>
        </w:rPr>
        <w:t xml:space="preserve">, </w:t>
      </w:r>
      <w:r w:rsidR="00A828C1">
        <w:rPr>
          <w:sz w:val="24"/>
          <w:szCs w:val="24"/>
        </w:rPr>
        <w:t xml:space="preserve">dana  </w:t>
      </w:r>
      <w:r w:rsidR="001C4BD2">
        <w:rPr>
          <w:sz w:val="24"/>
          <w:szCs w:val="24"/>
        </w:rPr>
        <w:t>2</w:t>
      </w:r>
      <w:r w:rsidR="00747379">
        <w:rPr>
          <w:sz w:val="24"/>
          <w:szCs w:val="24"/>
        </w:rPr>
        <w:t>3</w:t>
      </w:r>
      <w:r w:rsidR="001C4BD2">
        <w:rPr>
          <w:sz w:val="24"/>
          <w:szCs w:val="24"/>
        </w:rPr>
        <w:t>.rujna</w:t>
      </w:r>
      <w:r w:rsidR="009128F5">
        <w:rPr>
          <w:sz w:val="24"/>
          <w:szCs w:val="24"/>
        </w:rPr>
        <w:t xml:space="preserve"> </w:t>
      </w:r>
      <w:r w:rsidR="00016C56">
        <w:rPr>
          <w:sz w:val="24"/>
          <w:szCs w:val="24"/>
        </w:rPr>
        <w:t>201</w:t>
      </w:r>
      <w:r w:rsidR="00747379">
        <w:rPr>
          <w:sz w:val="24"/>
          <w:szCs w:val="24"/>
        </w:rPr>
        <w:t>6</w:t>
      </w:r>
      <w:r w:rsidR="00016C56">
        <w:rPr>
          <w:sz w:val="24"/>
          <w:szCs w:val="24"/>
        </w:rPr>
        <w:t>.</w:t>
      </w:r>
    </w:p>
    <w:p w:rsidRDefault="001B3099" w:rsidP="00B844BF" w:rsidR="001B3099" w:rsidRPr="002519C3">
      <w:pPr>
        <w:jc w:val="both"/>
        <w:rPr>
          <w:b/>
          <w:sz w:val="40"/>
          <w:szCs w:val="40"/>
        </w:rPr>
      </w:pPr>
    </w:p>
    <w:p w:rsidRDefault="007B593F" w:rsidP="007B593F" w:rsidR="007B593F" w:rsidRPr="00DC008D">
      <w:pPr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7B593F" w:rsidP="007B593F" w:rsidR="007B593F">
      <w:pPr>
        <w:ind w:left="720"/>
        <w:jc w:val="both"/>
        <w:rPr>
          <w:sz w:val="24"/>
        </w:rPr>
      </w:pPr>
    </w:p>
    <w:p w:rsidRDefault="007B593F" w:rsidP="007B593F" w:rsidR="007B593F">
      <w:pPr>
        <w:ind w:left="720"/>
        <w:jc w:val="both"/>
        <w:rPr>
          <w:sz w:val="24"/>
        </w:rPr>
      </w:pPr>
      <w:r>
        <w:rPr>
          <w:sz w:val="24"/>
        </w:rPr>
        <w:t xml:space="preserve">I Određuje se </w:t>
      </w:r>
      <w:r w:rsidR="009B7924">
        <w:rPr>
          <w:sz w:val="24"/>
        </w:rPr>
        <w:t xml:space="preserve">nastavak </w:t>
      </w:r>
      <w:r>
        <w:rPr>
          <w:sz w:val="24"/>
        </w:rPr>
        <w:t xml:space="preserve">ročište radi izjašnjenja o prijedlogu za otvaranje stečajnog postupka  za dan: </w:t>
      </w:r>
    </w:p>
    <w:p w:rsidRDefault="007B593F" w:rsidP="007B593F" w:rsidR="007B593F">
      <w:pPr>
        <w:ind w:left="720"/>
        <w:jc w:val="both"/>
        <w:rPr>
          <w:sz w:val="24"/>
        </w:rPr>
      </w:pPr>
    </w:p>
    <w:p w:rsidRDefault="0090263A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 xml:space="preserve">25.listopada </w:t>
      </w:r>
      <w:r w:rsidR="007B593F">
        <w:rPr>
          <w:b/>
          <w:sz w:val="24"/>
        </w:rPr>
        <w:t>201</w:t>
      </w:r>
      <w:r>
        <w:rPr>
          <w:b/>
          <w:sz w:val="24"/>
        </w:rPr>
        <w:t>6</w:t>
      </w:r>
      <w:r w:rsidR="007B593F">
        <w:rPr>
          <w:b/>
          <w:sz w:val="24"/>
        </w:rPr>
        <w:t xml:space="preserve">. u </w:t>
      </w:r>
      <w:r>
        <w:rPr>
          <w:b/>
          <w:sz w:val="24"/>
        </w:rPr>
        <w:t>10,15</w:t>
      </w:r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90263A" w:rsidP="007B593F" w:rsidR="0090263A">
      <w:pPr>
        <w:ind w:firstLine="283" w:left="720"/>
        <w:jc w:val="both"/>
        <w:rPr>
          <w:sz w:val="24"/>
        </w:rPr>
      </w:pPr>
      <w:r>
        <w:rPr>
          <w:sz w:val="24"/>
        </w:rPr>
        <w:t>-predlagatelj po punomoćniku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 dužnik</w:t>
      </w:r>
      <w:r w:rsidR="0090263A">
        <w:rPr>
          <w:sz w:val="24"/>
        </w:rPr>
        <w:t xml:space="preserve"> po punomoćniku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90263A" w:rsidP="007B593F" w:rsidR="0090263A">
      <w:pPr>
        <w:ind w:firstLine="283" w:left="720"/>
        <w:jc w:val="both"/>
        <w:rPr>
          <w:sz w:val="24"/>
        </w:rPr>
      </w:pPr>
      <w:r>
        <w:rPr>
          <w:sz w:val="24"/>
        </w:rPr>
        <w:t>-privremeni stečajni upravitelj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7B593F" w:rsidP="001B3099" w:rsidR="007B593F">
      <w:pPr>
        <w:ind w:left="720"/>
        <w:jc w:val="both"/>
        <w:rPr>
          <w:sz w:val="24"/>
        </w:rPr>
      </w:pPr>
      <w:r>
        <w:rPr>
          <w:sz w:val="24"/>
        </w:rPr>
        <w:t xml:space="preserve">II Pozvane osobe mogu se o prijedlogu i  pisano izjasniti. 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9B7924">
        <w:rPr>
          <w:sz w:val="24"/>
        </w:rPr>
        <w:t>2</w:t>
      </w:r>
      <w:r w:rsidR="0090263A">
        <w:rPr>
          <w:sz w:val="24"/>
        </w:rPr>
        <w:t>3</w:t>
      </w:r>
      <w:r w:rsidR="009B7924">
        <w:rPr>
          <w:sz w:val="24"/>
        </w:rPr>
        <w:t>.rujna</w:t>
      </w:r>
      <w:r w:rsidR="00016C56">
        <w:rPr>
          <w:sz w:val="24"/>
        </w:rPr>
        <w:t xml:space="preserve"> 201</w:t>
      </w:r>
      <w:r w:rsidR="0090263A">
        <w:rPr>
          <w:sz w:val="24"/>
        </w:rPr>
        <w:t>6</w:t>
      </w:r>
      <w:r w:rsidR="009850B8">
        <w:rPr>
          <w:sz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1B3099" w:rsidR="00876285">
      <w:pPr>
        <w:ind w:left="5040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5C5E15">
        <w:rPr>
          <w:sz w:val="24"/>
        </w:rPr>
        <w:t xml:space="preserve"> 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11.toč.9.SZ-a)</w:t>
      </w:r>
    </w:p>
    <w:p w:rsidRDefault="008E6A96" w:rsidR="008E6A96">
      <w:pPr>
        <w:jc w:val="both"/>
        <w:rPr>
          <w:sz w:val="24"/>
        </w:rPr>
      </w:pPr>
    </w:p>
    <w:p w:rsidRDefault="006F7455" w:rsidP="008E6A96" w:rsidR="00CE3B7D">
      <w:pPr>
        <w:jc w:val="both"/>
        <w:rPr>
          <w:sz w:val="24"/>
        </w:rPr>
      </w:pPr>
      <w:r>
        <w:rPr>
          <w:sz w:val="24"/>
        </w:rPr>
        <w:t>DNA:</w:t>
      </w:r>
      <w:r w:rsidR="00CE3B7D">
        <w:rPr>
          <w:sz w:val="24"/>
        </w:rPr>
        <w:t xml:space="preserve"> </w:t>
      </w:r>
    </w:p>
    <w:p w:rsidRDefault="0090263A" w:rsidP="0090263A" w:rsidR="0090263A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-predlagatelju po punomoćniku</w:t>
      </w:r>
    </w:p>
    <w:p w:rsidRDefault="0090263A" w:rsidP="0090263A" w:rsidR="0090263A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 dužnik po punomoćniku</w:t>
      </w:r>
    </w:p>
    <w:p w:rsidRDefault="0090263A" w:rsidP="0090263A" w:rsidR="0090263A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90263A" w:rsidP="0090263A" w:rsidR="0090263A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 FINA</w:t>
      </w:r>
    </w:p>
    <w:p w:rsidRDefault="0090263A" w:rsidP="0090263A" w:rsidR="0090263A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-privremeni stečajni upravitelj</w:t>
      </w:r>
    </w:p>
    <w:sectPr w:rsidR="0090263A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059" w:rsidR="009A5059">
      <w:r>
        <w:separator/>
      </w:r>
    </w:p>
  </w:endnote>
  <w:endnote w:id="0" w:type="continuationSeparator">
    <w:p w:rsidRDefault="009A5059" w:rsidR="009A5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059" w:rsidR="009A5059">
      <w:r>
        <w:separator/>
      </w:r>
    </w:p>
  </w:footnote>
  <w:footnote w:id="0" w:type="continuationSeparator">
    <w:p w:rsidRDefault="009A5059" w:rsidR="009A50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30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692D"/>
    <w:rsid w:val="00084A7E"/>
    <w:rsid w:val="00113EC7"/>
    <w:rsid w:val="001662C4"/>
    <w:rsid w:val="001A1A7F"/>
    <w:rsid w:val="001B3099"/>
    <w:rsid w:val="001C4BD2"/>
    <w:rsid w:val="00260A9E"/>
    <w:rsid w:val="002903F5"/>
    <w:rsid w:val="0029270E"/>
    <w:rsid w:val="002A3523"/>
    <w:rsid w:val="002D6659"/>
    <w:rsid w:val="00337798"/>
    <w:rsid w:val="003D2C8F"/>
    <w:rsid w:val="00450221"/>
    <w:rsid w:val="00450676"/>
    <w:rsid w:val="00454BBA"/>
    <w:rsid w:val="00475CDF"/>
    <w:rsid w:val="00476E8D"/>
    <w:rsid w:val="00482933"/>
    <w:rsid w:val="004D2841"/>
    <w:rsid w:val="004D47C0"/>
    <w:rsid w:val="004E2FD0"/>
    <w:rsid w:val="00516616"/>
    <w:rsid w:val="005B0579"/>
    <w:rsid w:val="005B5C24"/>
    <w:rsid w:val="005C5E15"/>
    <w:rsid w:val="005E34A3"/>
    <w:rsid w:val="00615A8B"/>
    <w:rsid w:val="00626395"/>
    <w:rsid w:val="006C7E17"/>
    <w:rsid w:val="006D7A0F"/>
    <w:rsid w:val="006F46EA"/>
    <w:rsid w:val="006F7455"/>
    <w:rsid w:val="00747379"/>
    <w:rsid w:val="0075681B"/>
    <w:rsid w:val="007B593F"/>
    <w:rsid w:val="0085270F"/>
    <w:rsid w:val="00876285"/>
    <w:rsid w:val="00883CDC"/>
    <w:rsid w:val="008E6A96"/>
    <w:rsid w:val="0090263A"/>
    <w:rsid w:val="009026BB"/>
    <w:rsid w:val="009128F5"/>
    <w:rsid w:val="00923121"/>
    <w:rsid w:val="009850B8"/>
    <w:rsid w:val="009A5059"/>
    <w:rsid w:val="009B7924"/>
    <w:rsid w:val="00A110D0"/>
    <w:rsid w:val="00A15AB7"/>
    <w:rsid w:val="00A44A71"/>
    <w:rsid w:val="00A452F6"/>
    <w:rsid w:val="00A6313F"/>
    <w:rsid w:val="00A80EB3"/>
    <w:rsid w:val="00A828C1"/>
    <w:rsid w:val="00A90C82"/>
    <w:rsid w:val="00AD3398"/>
    <w:rsid w:val="00B01169"/>
    <w:rsid w:val="00B35218"/>
    <w:rsid w:val="00B60A41"/>
    <w:rsid w:val="00B844BF"/>
    <w:rsid w:val="00B86751"/>
    <w:rsid w:val="00B93B9A"/>
    <w:rsid w:val="00C356A1"/>
    <w:rsid w:val="00CC43BC"/>
    <w:rsid w:val="00CC7D07"/>
    <w:rsid w:val="00CE3890"/>
    <w:rsid w:val="00CE3B7D"/>
    <w:rsid w:val="00CE4F52"/>
    <w:rsid w:val="00D10A4F"/>
    <w:rsid w:val="00D31451"/>
    <w:rsid w:val="00D60187"/>
    <w:rsid w:val="00D60476"/>
    <w:rsid w:val="00DD67BA"/>
    <w:rsid w:val="00E815AE"/>
    <w:rsid w:val="00F3761C"/>
    <w:rsid w:val="00F42A90"/>
    <w:rsid w:val="00F5779C"/>
    <w:rsid w:val="00F71AC5"/>
    <w:rsid w:val="00F83060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A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A4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A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A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A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A4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A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A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3160</izvorni_sadrzaj>
    <derivirana_varijabla naziv="DomainObject.Predmet.Broj_1">3160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 odluci Pž-6828/15 pred drugog suca</izvorni_sadrzaj>
    <derivirana_varijabla naziv="DomainObject.Predmet.Opis_1">Po odluci Pž-6828/15 pred drugog 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St-3160/2015</izvorni_sadrzaj>
    <derivirana_varijabla naziv="DomainObject.Predmet.OznakaBroj_1">St-3160/2015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LJEKARNE ŠERNHORST</izvorni_sadrzaj>
    <derivirana_varijabla naziv="DomainObject.Predmet.ProtustrankaFormated_1">  LJEKARNE ŠERNHORST</derivirana_varijabla>
  </DomainObject.Predmet.ProtustrankaFormated>
  <DomainObject.Predmet.ProtustrankaFormatedOIB>
    <izvorni_sadrzaj>  LJEKARNE ŠERNHORST, OIB 05619687128</izvorni_sadrzaj>
    <derivirana_varijabla naziv="DomainObject.Predmet.ProtustrankaFormatedOIB_1">  LJEKARNE ŠERNHORST, OIB 05619687128</derivirana_varijabla>
  </DomainObject.Predmet.ProtustrankaFormatedOIB>
  <DomainObject.Predmet.ProtustrankaFormatedWithAdress>
    <izvorni_sadrzaj> LJEKARNE ŠERNHORST, III. Podbrežje 35/b, 10000 Zagreb</izvorni_sadrzaj>
    <derivirana_varijabla naziv="DomainObject.Predmet.ProtustrankaFormatedWithAdress_1"> LJEKARNE ŠERNHORST, III. Podbrežje 35/b, 10000 Zagreb</derivirana_varijabla>
  </DomainObject.Predmet.ProtustrankaFormatedWithAdress>
  <DomainObject.Predmet.ProtustrankaFormatedWithAdressOIB>
    <izvorni_sadrzaj> LJEKARNE ŠERNHORST, OIB 05619687128, III. Podbrežje 35/b, 10000 Zagreb</izvorni_sadrzaj>
    <derivirana_varijabla naziv="DomainObject.Predmet.ProtustrankaFormatedWithAdressOIB_1"> LJEKARNE ŠERNHORST, OIB 05619687128, III. Podbrežje 35/b, 10000 Zagreb</derivirana_varijabla>
  </DomainObject.Predmet.ProtustrankaFormatedWithAdressOIB>
  <DomainObject.Predmet.ProtustrankaWithAdress>
    <izvorni_sadrzaj>LJEKARNE ŠERNHORST III. Podbrežje 35/b, 10000 Zagreb</izvorni_sadrzaj>
    <derivirana_varijabla naziv="DomainObject.Predmet.ProtustrankaWithAdress_1">LJEKARNE ŠERNHORST III. Podbrežje 35/b, 10000 Zagreb</derivirana_varijabla>
  </DomainObject.Predmet.ProtustrankaWithAdress>
  <DomainObject.Predmet.ProtustrankaWithAdressOIB>
    <izvorni_sadrzaj>LJEKARNE ŠERNHORST, OIB 05619687128, III. Podbrežje 35/b, 10000 Zagreb</izvorni_sadrzaj>
    <derivirana_varijabla naziv="DomainObject.Predmet.ProtustrankaWithAdressOIB_1">LJEKARNE ŠERNHORST, OIB 05619687128, III. Podbrežje 35/b, 10000 Zagreb</derivirana_varijabla>
  </DomainObject.Predmet.ProtustrankaWithAdressOIB>
  <DomainObject.Predmet.ProtustrankaNazivFormated>
    <izvorni_sadrzaj>LJEKARNE ŠERNHORST</izvorni_sadrzaj>
    <derivirana_varijabla naziv="DomainObject.Predmet.ProtustrankaNazivFormated_1">LJEKARNE ŠERNHORST</derivirana_varijabla>
  </DomainObject.Predmet.ProtustrankaNazivFormated>
  <DomainObject.Predmet.ProtustrankaNazivFormatedOIB>
    <izvorni_sadrzaj>LJEKARNE ŠERNHORST, OIB 05619687128</izvorni_sadrzaj>
    <derivirana_varijabla naziv="DomainObject.Predmet.ProtustrankaNazivFormatedOIB_1">LJEKARNE ŠERNHORST, OIB 05619687128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LJEKARNE DVORŽAK zdravstvena ustanova za ljekarničku djelatnost</izvorni_sadrzaj>
    <derivirana_varijabla naziv="DomainObject.Predmet.StrankaFormated_1">  LJEKARNE DVORŽAK zdravstvena ustanova za ljekarničku djelatnost</derivirana_varijabla>
  </DomainObject.Predmet.StrankaFormated>
  <DomainObject.Predmet.StrankaFormatedOIB>
    <izvorni_sadrzaj>  LJEKARNE DVORŽAK zdravstvena ustanova za ljekarničku djelatnost, OIB 21981372220</izvorni_sadrzaj>
    <derivirana_varijabla naziv="DomainObject.Predmet.StrankaFormatedOIB_1">  LJEKARNE DVORŽAK zdravstvena ustanova za ljekarničku djelatnost, OIB 21981372220</derivirana_varijabla>
  </DomainObject.Predmet.StrankaFormatedOIB>
  <DomainObject.Predmet.StrankaFormatedWithAdress>
    <izvorni_sadrzaj> LJEKARNE DVORŽAK zdravstvena ustanova za ljekarničku djelatnost, Dragutina Golika 36, 10000 Zagreb</izvorni_sadrzaj>
    <derivirana_varijabla naziv="DomainObject.Predmet.StrankaFormatedWithAdress_1"> LJEKARNE DVORŽAK zdravstvena ustanova za ljekarničku djelatnost, Dragutina Golika 36, 10000 Zagreb</derivirana_varijabla>
  </DomainObject.Predmet.StrankaFormatedWithAdress>
  <DomainObject.Predmet.StrankaFormatedWithAdressOIB>
    <izvorni_sadrzaj> LJEKARNE DVORŽAK zdravstvena ustanova za ljekarničku djelatnost, OIB 21981372220, Dragutina Golika 36, 10000 Zagreb</izvorni_sadrzaj>
    <derivirana_varijabla naziv="DomainObject.Predmet.StrankaFormatedWithAdressOIB_1"> LJEKARNE DVORŽAK zdravstvena ustanova za ljekarničku djelatnost, OIB 21981372220, Dragutina Golika 36, 10000 Zagreb</derivirana_varijabla>
  </DomainObject.Predmet.StrankaFormatedWithAdressOIB>
  <DomainObject.Predmet.StrankaWithAdress>
    <izvorni_sadrzaj>LJEKARNE DVORŽAK zdravstvena ustanova za ljekarničku djelatnost Dragutina Golika 36,10000 Zagreb</izvorni_sadrzaj>
    <derivirana_varijabla naziv="DomainObject.Predmet.StrankaWithAdress_1">LJEKARNE DVORŽAK zdravstvena ustanova za ljekarničku djelatnost Dragutina Golika 36,10000 Zagreb</derivirana_varijabla>
  </DomainObject.Predmet.StrankaWithAdress>
  <DomainObject.Predmet.StrankaWithAdressOIB>
    <izvorni_sadrzaj>LJEKARNE DVORŽAK zdravstvena ustanova za ljekarničku djelatnost, OIB 21981372220, Dragutina Golika 36,10000 Zagreb</izvorni_sadrzaj>
    <derivirana_varijabla naziv="DomainObject.Predmet.StrankaWithAdressOIB_1">LJEKARNE DVORŽAK zdravstvena ustanova za ljekarničku djelatnost, OIB 21981372220, Dragutina Golika 36,10000 Zagreb</derivirana_varijabla>
  </DomainObject.Predmet.StrankaWithAdressOIB>
  <DomainObject.Predmet.StrankaNazivFormated>
    <izvorni_sadrzaj>LJEKARNE DVORŽAK zdravstvena ustanova za ljekarničku djelatnost</izvorni_sadrzaj>
    <derivirana_varijabla naziv="DomainObject.Predmet.StrankaNazivFormated_1">LJEKARNE DVORŽAK zdravstvena ustanova za ljekarničku djelatnost</derivirana_varijabla>
  </DomainObject.Predmet.StrankaNazivFormated>
  <DomainObject.Predmet.StrankaNazivFormatedOIB>
    <izvorni_sadrzaj>LJEKARNE DVORŽAK zdravstvena ustanova za ljekarničku djelatnost, OIB 21981372220</izvorni_sadrzaj>
    <derivirana_varijabla naziv="DomainObject.Predmet.StrankaNazivFormatedOIB_1">LJEKARNE DVORŽAK zdravstvena ustanova za ljekarničku djelatnost, OIB 21981372220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LJEKARNE DVORŽAK zdravstvena ustanova za ljekarničku djelatnost</item>
    </izvorni_sadrzaj>
    <derivirana_varijabla naziv="DomainObject.Predmet.StrankaListFormated_1">
      <item>LJEKARNE DVORŽAK zdravstvena ustanova za ljekarničku djelatnost</item>
    </derivirana_varijabla>
  </DomainObject.Predmet.StrankaListFormated>
  <DomainObject.Predmet.StrankaListFormatedOIB>
    <izvorni_sadrzaj>
      <item>LJEKARNE DVORŽAK zdravstvena ustanova za ljekarničku djelatnost, OIB 21981372220</item>
    </izvorni_sadrzaj>
    <derivirana_varijabla naziv="DomainObject.Predmet.StrankaListFormatedOIB_1">
      <item>LJEKARNE DVORŽAK zdravstvena ustanova za ljekarničku djelatnost, OIB 21981372220</item>
    </derivirana_varijabla>
  </DomainObject.Predmet.StrankaListFormatedOIB>
  <DomainObject.Predmet.StrankaListFormatedWithAdress>
    <izvorni_sadrzaj>
      <item>LJEKARNE DVORŽAK zdravstvena ustanova za ljekarničku djelatnost, Dragutina Golika 36, 10000 Zagreb</item>
    </izvorni_sadrzaj>
    <derivirana_varijabla naziv="DomainObject.Predmet.StrankaListFormatedWithAdress_1">
      <item>LJEKARNE DVORŽAK zdravstvena ustanova za ljekarničku djelatnost, Dragutina Golika 36, 10000 Zagreb</item>
    </derivirana_varijabla>
  </DomainObject.Predmet.StrankaListFormatedWithAdress>
  <DomainObject.Predmet.StrankaListFormatedWithAdressOIB>
    <izvorni_sadrzaj>
      <item>LJEKARNE DVORŽAK zdravstvena ustanova za ljekarničku djelatnost, OIB 21981372220, Dragutina Golika 36, 10000 Zagreb</item>
    </izvorni_sadrzaj>
    <derivirana_varijabla naziv="DomainObject.Predmet.StrankaListFormatedWithAdressOIB_1">
      <item>LJEKARNE DVORŽAK zdravstvena ustanova za ljekarničku djelatnost, OIB 21981372220, Dragutina Golika 36, 10000 Zagreb</item>
    </derivirana_varijabla>
  </DomainObject.Predmet.StrankaListFormatedWithAdressOIB>
  <DomainObject.Predmet.StrankaListNazivFormated>
    <izvorni_sadrzaj>
      <item>LJEKARNE DVORŽAK zdravstvena ustanova za ljekarničku djelatnost</item>
    </izvorni_sadrzaj>
    <derivirana_varijabla naziv="DomainObject.Predmet.StrankaListNazivFormated_1">
      <item>LJEKARNE DVORŽAK zdravstvena ustanova za ljekarničku djelatnost</item>
    </derivirana_varijabla>
  </DomainObject.Predmet.StrankaListNazivFormated>
  <DomainObject.Predmet.StrankaListNazivFormatedOIB>
    <izvorni_sadrzaj>
      <item>LJEKARNE DVORŽAK zdravstvena ustanova za ljekarničku djelatnost, OIB 21981372220</item>
    </izvorni_sadrzaj>
    <derivirana_varijabla naziv="DomainObject.Predmet.StrankaListNazivFormatedOIB_1">
      <item>LJEKARNE DVORŽAK zdravstvena ustanova za ljekarničku djelatnost, OIB 21981372220</item>
    </derivirana_varijabla>
  </DomainObject.Predmet.StrankaListNazivFormatedOIB>
  <DomainObject.Predmet.ProtuStrankaListFormated>
    <izvorni_sadrzaj>
      <item>LJEKARNE ŠERNHORST</item>
    </izvorni_sadrzaj>
    <derivirana_varijabla naziv="DomainObject.Predmet.ProtuStrankaListFormated_1">
      <item>LJEKARNE ŠERNHORST</item>
    </derivirana_varijabla>
  </DomainObject.Predmet.ProtuStrankaListFormated>
  <DomainObject.Predmet.ProtuStrankaListFormatedOIB>
    <izvorni_sadrzaj>
      <item>LJEKARNE ŠERNHORST, OIB 05619687128</item>
    </izvorni_sadrzaj>
    <derivirana_varijabla naziv="DomainObject.Predmet.ProtuStrankaListFormatedOIB_1">
      <item>LJEKARNE ŠERNHORST, OIB 05619687128</item>
    </derivirana_varijabla>
  </DomainObject.Predmet.ProtuStrankaListFormatedOIB>
  <DomainObject.Predmet.ProtuStrankaListFormatedWithAdress>
    <izvorni_sadrzaj>
      <item>LJEKARNE ŠERNHORST, III. Podbrežje 35/b, 10000 Zagreb</item>
    </izvorni_sadrzaj>
    <derivirana_varijabla naziv="DomainObject.Predmet.ProtuStrankaListFormatedWithAdress_1">
      <item>LJEKARNE ŠERNHORST, III. Podbrežje 35/b, 10000 Zagreb</item>
    </derivirana_varijabla>
  </DomainObject.Predmet.ProtuStrankaListFormatedWithAdress>
  <DomainObject.Predmet.ProtuStrankaListFormatedWithAdressOIB>
    <izvorni_sadrzaj>
      <item>LJEKARNE ŠERNHORST, OIB 05619687128, III. Podbrežje 35/b, 10000 Zagreb</item>
    </izvorni_sadrzaj>
    <derivirana_varijabla naziv="DomainObject.Predmet.ProtuStrankaListFormatedWithAdressOIB_1">
      <item>LJEKARNE ŠERNHORST, OIB 05619687128, III. Podbrežje 35/b, 10000 Zagreb</item>
    </derivirana_varijabla>
  </DomainObject.Predmet.ProtuStrankaListFormatedWithAdressOIB>
  <DomainObject.Predmet.ProtuStrankaListNazivFormated>
    <izvorni_sadrzaj>
      <item>LJEKARNE ŠERNHORST</item>
    </izvorni_sadrzaj>
    <derivirana_varijabla naziv="DomainObject.Predmet.ProtuStrankaListNazivFormated_1">
      <item>LJEKARNE ŠERNHORST</item>
    </derivirana_varijabla>
  </DomainObject.Predmet.ProtuStrankaListNazivFormated>
  <DomainObject.Predmet.ProtuStrankaListNazivFormatedOIB>
    <izvorni_sadrzaj>
      <item>LJEKARNE ŠERNHORST, OIB 05619687128</item>
    </izvorni_sadrzaj>
    <derivirana_varijabla naziv="DomainObject.Predmet.ProtuStrankaListNazivFormatedOIB_1">
      <item>LJEKARNE ŠERNHORST, OIB 05619687128</item>
    </derivirana_varijabla>
  </DomainObject.Predmet.ProtuStrankaListNazivFormatedOIB>
  <DomainObject.Predmet.OstaliListFormated>
    <izvorni_sadrzaj>
      <item>Josip Šernhorst</item>
      <item>Josip Vukadin</item>
      <item>Silvije Hraste</item>
      <item>Davor Petera</item>
    </izvorni_sadrzaj>
    <derivirana_varijabla naziv="DomainObject.Predmet.OstaliListFormated_1">
      <item>Josip Šernhorst</item>
      <item>Josip Vukadin</item>
      <item>Silvije Hraste</item>
      <item>Davor Petera</item>
    </derivirana_varijabla>
  </DomainObject.Predmet.OstaliListFormated>
  <DomainObject.Predmet.OstaliListFormatedOIB>
    <izvorni_sadrzaj>
      <item>Josip Šernhorst</item>
      <item>Josip Vukadin</item>
      <item>Silvije Hraste</item>
      <item>Davor Petera, OIB 90695323330</item>
    </izvorni_sadrzaj>
    <derivirana_varijabla naziv="DomainObject.Predmet.OstaliListFormatedOIB_1">
      <item>Josip Šernhorst</item>
      <item>Josip Vukadin</item>
      <item>Silvije Hraste</item>
      <item>Davor Petera, OIB 90695323330</item>
    </derivirana_varijabla>
  </DomainObject.Predmet.OstaliListFormatedOIB>
  <DomainObject.Predmet.OstaliListFormatedWithAdress>
    <izvorni_sadrzaj>
      <item>Josip Šernhorst, Froudeova 3, 10000 Zagreb</item>
      <item>Josip Vukadin, Utješinovićeva 3, 10000 Zagreb</item>
      <item>Silvije Hraste, Ribnjak 40, 10000 Zagreb</item>
      <item>Davor Petera, Srebrnjak 84, 10000 Zagreb</item>
    </izvorni_sadrzaj>
    <derivirana_varijabla naziv="DomainObject.Predmet.OstaliListFormatedWithAdress_1">
      <item>Josip Šernhorst, Froudeova 3, 10000 Zagreb</item>
      <item>Josip Vukadin, Utješinovićeva 3, 10000 Zagreb</item>
      <item>Silvije Hraste, Ribnjak 40, 10000 Zagreb</item>
      <item>Davor Petera, Srebrnjak 84, 10000 Zagreb</item>
    </derivirana_varijabla>
  </DomainObject.Predmet.OstaliListFormatedWithAdress>
  <DomainObject.Predmet.OstaliListFormatedWithAdressOIB>
    <izvorni_sadrzaj>
      <item>Josip Šernhorst, Froudeova 3, 10000 Zagreb</item>
      <item>Josip Vukadin, Utješinovićeva 3, 10000 Zagreb</item>
      <item>Silvije Hraste, Ribnjak 40, 10000 Zagreb</item>
      <item>Davor Petera, OIB 90695323330, Srebrnjak 84, 10000 Zagreb</item>
    </izvorni_sadrzaj>
    <derivirana_varijabla naziv="DomainObject.Predmet.OstaliListFormatedWithAdressOIB_1">
      <item>Josip Šernhorst, Froudeova 3, 10000 Zagreb</item>
      <item>Josip Vukadin, Utješinovićeva 3, 10000 Zagreb</item>
      <item>Silvije Hraste, Ribnjak 40, 10000 Zagreb</item>
      <item>Davor Petera, OIB 90695323330, Srebrnjak 84, 10000 Zagreb</item>
    </derivirana_varijabla>
  </DomainObject.Predmet.OstaliListFormatedWithAdressOIB>
  <DomainObject.Predmet.OstaliListNazivFormated>
    <izvorni_sadrzaj>
      <item>Josip Šernhorst</item>
      <item>Josip Vukadin</item>
      <item>Silvije Hraste</item>
      <item>Davor Petera</item>
    </izvorni_sadrzaj>
    <derivirana_varijabla naziv="DomainObject.Predmet.OstaliListNazivFormated_1">
      <item>Josip Šernhorst</item>
      <item>Josip Vukadin</item>
      <item>Silvije Hraste</item>
      <item>Davor Petera</item>
    </derivirana_varijabla>
  </DomainObject.Predmet.OstaliListNazivFormated>
  <DomainObject.Predmet.OstaliListNazivFormatedOIB>
    <izvorni_sadrzaj>
      <item>Josip Šernhorst</item>
      <item>Josip Vukadin</item>
      <item>Silvije Hraste</item>
      <item>Davor Petera, OIB 90695323330</item>
    </izvorni_sadrzaj>
    <derivirana_varijabla naziv="DomainObject.Predmet.OstaliListNazivFormatedOIB_1">
      <item>Josip Šernhorst</item>
      <item>Josip Vukadin</item>
      <item>Silvije Hraste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LJEKARNE DVORŽAK zdravstvena ustanova za ljekarničku djelatnost</izvorni_sadrzaj>
    <derivirana_varijabla naziv="DomainObject.Predmet.StrankaIDrugi_1">LJEKARNE DVORŽAK zdravstvena ustanova za ljekarničku djelatnost</derivirana_varijabla>
  </DomainObject.Predmet.StrankaIDrugi>
  <DomainObject.Predmet.ProtustrankaIDrugi>
    <izvorni_sadrzaj>LJEKARNE ŠERNHORST</izvorni_sadrzaj>
    <derivirana_varijabla naziv="DomainObject.Predmet.ProtustrankaIDrugi_1">LJEKARNE ŠERNHORST</derivirana_varijabla>
  </DomainObject.Predmet.ProtustrankaIDrugi>
  <DomainObject.Predmet.StrankaIDrugiAdressOIB>
    <izvorni_sadrzaj>LJEKARNE DVORŽAK zdravstvena ustanova za ljekarničku djelatnost, OIB 21981372220, Dragutina Golika 36, 10000 Zagreb</izvorni_sadrzaj>
    <derivirana_varijabla naziv="DomainObject.Predmet.StrankaIDrugiAdressOIB_1">LJEKARNE DVORŽAK zdravstvena ustanova za ljekarničku djelatnost, OIB 21981372220, Dragutina Golika 36, 10000 Zagreb</derivirana_varijabla>
  </DomainObject.Predmet.StrankaIDrugiAdressOIB>
  <DomainObject.Predmet.ProtustrankaIDrugiAdressOIB>
    <izvorni_sadrzaj>LJEKARNE ŠERNHORST, OIB 05619687128, III. Podbrežje 35/b, 10000 Zagreb</izvorni_sadrzaj>
    <derivirana_varijabla naziv="DomainObject.Predmet.ProtustrankaIDrugiAdressOIB_1">LJEKARNE ŠERNHORST, OIB 05619687128, III. Podbrežje 35/b,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LJEKARNE ŠERNHORST</item>
      <item>LJEKARNE DVORŽAK zdravstvena ustanova za ljekarničku djelatnost</item>
      <item>Josip Šernhorst</item>
      <item>Josip Vukadin</item>
      <item>Silvije Hraste</item>
      <item>Davor Petera</item>
    </izvorni_sadrzaj>
    <derivirana_varijabla naziv="DomainObject.Predmet.SudioniciListNaziv_1">
      <item>LJEKARNE ŠERNHORST</item>
      <item>LJEKARNE DVORŽAK zdravstvena ustanova za ljekarničku djelatnost</item>
      <item>Josip Šernhorst</item>
      <item>Josip Vukadin</item>
      <item>Silvije Hraste</item>
      <item>Davor Petera</item>
    </derivirana_varijabla>
  </DomainObject.Predmet.SudioniciListNaziv>
  <DomainObject.Predmet.SudioniciListAdressOIB>
    <izvorni_sadrzaj>
      <item>LJEKARNE ŠERNHORST, OIB 05619687128, III. Podbrežje 35/b,10000 Zagreb</item>
      <item>LJEKARNE DVORŽAK zdravstvena ustanova za ljekarničku djelatnost, OIB 21981372220, Dragutina Golika 36,10000 Zagreb</item>
      <item>Josip Šernhorst, Froudeova 3,10000 Zagreb</item>
      <item>Josip Vukadin, Utješinovićeva 3,10000 Zagreb</item>
      <item>Silvije Hraste, Ribnjak 40,10000 Zagreb</item>
      <item>Davor Petera, OIB 90695323330, Srebrnjak 84,10000 Zagreb</item>
    </izvorni_sadrzaj>
    <derivirana_varijabla naziv="DomainObject.Predmet.SudioniciListAdressOIB_1">
      <item>LJEKARNE ŠERNHORST, OIB 05619687128, III. Podbrežje 35/b,10000 Zagreb</item>
      <item>LJEKARNE DVORŽAK zdravstvena ustanova za ljekarničku djelatnost, OIB 21981372220, Dragutina Golika 36,10000 Zagreb</item>
      <item>Josip Šernhorst, Froudeova 3,10000 Zagreb</item>
      <item>Josip Vukadin, Utješinovićeva 3,10000 Zagreb</item>
      <item>Silvije Hraste, Ribnjak 40,10000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05619687128</item>
      <item>, OIB 21981372220</item>
      <item>, OIB null</item>
      <item>, OIB null</item>
      <item>, OIB null</item>
      <item>, OIB 90695323330</item>
    </izvorni_sadrzaj>
    <derivirana_varijabla naziv="DomainObject.Predmet.SudioniciListNazivOIB_1">
      <item>, OIB 05619687128</item>
      <item>, OIB 21981372220</item>
      <item>, OIB null</item>
      <item>, OIB null</item>
      <item>, OIB null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189</properties:Words>
  <properties:Characters>939</properties:Characters>
  <properties:Lines>47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2016-09-23T09:17:00Z</dcterms:created>
  <dc:creator>Unknown</dc:creator>
  <cp:lastModifiedBy>Valentina Delač</cp:lastModifiedBy>
  <cp:lastPrinted>2012-03-20T10:59:00Z</cp:lastPrinted>
  <dcterms:modified xmlns:xsi="http://www.w3.org/2001/XMLSchema-instance" xsi:type="dcterms:W3CDTF">2016-09-23T09:27:00Z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