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6bc3" w14:paraId="9126bc3" w:rsidRDefault="00D642B9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42B9" w:rsidP="004F27AE" w:rsidR="00D642B9">
      <w:pPr>
        <w:pStyle w:val="NormaleSPIS"/>
      </w:pPr>
    </w:p>
    <w:p w:rsidRDefault="00D642B9" w:rsidP="00D642B9" w:rsidR="00D642B9">
      <w:pPr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D642B9" w:rsidP="00D642B9" w:rsidR="00D642B9">
      <w:pPr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D642B9" w:rsidP="00D642B9" w:rsidR="00D642B9">
      <w:pPr>
        <w:jc w:val="both"/>
        <w:rPr>
          <w:color w:val="222222"/>
        </w:rPr>
      </w:pPr>
      <w:r>
        <w:rPr>
          <w:color w:val="222222"/>
        </w:rPr>
        <w:t>STALNA SLUŽBA U SLAVONSKOM BRODU                               3 St-4/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18</w:t>
      </w:r>
      <w:r>
        <w:rPr>
          <w:color w:val="222222"/>
        </w:rPr>
        <w:t>6</w:t>
      </w:r>
      <w:proofErr w:type="spellEnd"/>
    </w:p>
    <w:p w:rsidRDefault="00D642B9" w:rsidP="00D642B9" w:rsidR="00D642B9">
      <w:pPr>
        <w:jc w:val="both"/>
        <w:rPr>
          <w:rFonts w:eastAsia="Times New Roman"/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35000</w:t>
      </w:r>
      <w:proofErr w:type="spellEnd"/>
      <w:r>
        <w:rPr>
          <w:color w:val="222222"/>
        </w:rPr>
        <w:t xml:space="preserve"> Slavonski Brod</w:t>
      </w:r>
    </w:p>
    <w:p w:rsidRDefault="00D642B9" w:rsidP="00D642B9" w:rsidR="00D642B9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 H R V A T S K A</w:t>
      </w:r>
    </w:p>
    <w:p w:rsidRDefault="00D642B9" w:rsidP="00D642B9" w:rsidR="00D642B9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NJ E   </w:t>
      </w:r>
    </w:p>
    <w:p w:rsidRDefault="00D642B9" w:rsidP="00D642B9" w:rsidR="00D642B9">
      <w:pPr>
        <w:shd w:fill="FFFFFF" w:color="auto" w:val="clear"/>
        <w:ind w:firstLine="708"/>
        <w:jc w:val="both"/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4a</w:t>
      </w:r>
      <w:proofErr w:type="spellEnd"/>
      <w:r>
        <w:rPr>
          <w:b/>
        </w:rPr>
        <w:t xml:space="preserve">, kao vlasnikom 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 xml:space="preserve">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 </w:t>
      </w:r>
      <w:r>
        <w:t>zastupano po stečajnom upravitelju Milanu Nakić</w:t>
      </w:r>
      <w:r>
        <w:rPr>
          <w:color w:val="222222"/>
        </w:rPr>
        <w:t xml:space="preserve">, </w:t>
      </w:r>
      <w:proofErr w:type="spellStart"/>
      <w:r>
        <w:rPr>
          <w:color w:val="222222"/>
        </w:rPr>
        <w:t>24</w:t>
      </w:r>
      <w:proofErr w:type="spellEnd"/>
      <w:r>
        <w:rPr>
          <w:color w:val="222222"/>
        </w:rPr>
        <w:t xml:space="preserve">. rujna </w:t>
      </w:r>
      <w:proofErr w:type="spellStart"/>
      <w:r>
        <w:t>2018</w:t>
      </w:r>
      <w:proofErr w:type="spellEnd"/>
    </w:p>
    <w:p w:rsidRDefault="00D642B9" w:rsidP="00D642B9" w:rsidR="00D642B9">
      <w:pPr>
        <w:ind w:firstLine="708"/>
        <w:jc w:val="both"/>
        <w:rPr>
          <w:bCs/>
        </w:rPr>
      </w:pPr>
      <w:r>
        <w:t xml:space="preserve">                                                 </w:t>
      </w:r>
      <w:r>
        <w:rPr>
          <w:bCs/>
        </w:rPr>
        <w:t xml:space="preserve">r i j e š i o   j e </w:t>
      </w:r>
    </w:p>
    <w:p w:rsidRDefault="00D642B9" w:rsidP="00D642B9" w:rsidR="00D642B9">
      <w:pPr>
        <w:ind w:firstLine="708"/>
        <w:jc w:val="both"/>
      </w:pPr>
      <w:r>
        <w:t xml:space="preserve">Utvrđuje se da je stečajni sudac u postupku stečaja nad dužnikom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 xml:space="preserve">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 </w:t>
      </w:r>
      <w:r>
        <w:t xml:space="preserve"> ispitala i potvrdila završni račun stečajnog upravitelja  Milana Nakić te se daje suglasnost na završni diobni popis prema kojem se vjerovnik I. višeg isplatnog reda i to: Republika Hrvatska za Min. financija namiruje u postotku od 4,</w:t>
      </w:r>
      <w:proofErr w:type="spellStart"/>
      <w:r>
        <w:t>70</w:t>
      </w:r>
      <w:proofErr w:type="spellEnd"/>
      <w:r>
        <w:t xml:space="preserve"> % - </w:t>
      </w:r>
      <w:proofErr w:type="spellStart"/>
      <w:r>
        <w:t>14.724</w:t>
      </w:r>
      <w:proofErr w:type="spellEnd"/>
      <w:r>
        <w:t>,</w:t>
      </w:r>
      <w:proofErr w:type="spellStart"/>
      <w:r>
        <w:t>18</w:t>
      </w:r>
      <w:proofErr w:type="spellEnd"/>
      <w:r>
        <w:t xml:space="preserve"> %, a vjerovnici II isplatnog reda se ne namiruju. </w:t>
      </w:r>
    </w:p>
    <w:p w:rsidRDefault="00D642B9" w:rsidP="00D642B9" w:rsidR="00D642B9">
      <w:pPr>
        <w:ind w:firstLine="708"/>
        <w:jc w:val="both"/>
      </w:pPr>
      <w:r>
        <w:t>Poziva se stečajni upravitelj dostaviti završno izvješće.</w:t>
      </w:r>
    </w:p>
    <w:p w:rsidRDefault="00D642B9" w:rsidP="00D642B9" w:rsidR="00D642B9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D642B9" w:rsidP="001B65C3" w:rsidR="00D642B9">
      <w:pPr>
        <w:jc w:val="both"/>
      </w:pPr>
      <w:r>
        <w:t xml:space="preserve">                Nakon unovčenja stečajne mase te ispitivanja svih prijavljenih tražbina stečajnih vjerovnika, u postupku stečaja nad dužnikom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</w:t>
      </w:r>
      <w:proofErr w:type="spellStart"/>
      <w:r>
        <w:rPr>
          <w:b/>
        </w:rPr>
        <w:t>59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61009605354</w:t>
      </w:r>
      <w:proofErr w:type="spellEnd"/>
      <w:r>
        <w:rPr>
          <w:color w:val="000000"/>
        </w:rPr>
        <w:t>,</w:t>
      </w:r>
      <w:r>
        <w:rPr>
          <w:b/>
          <w:bCs/>
        </w:rPr>
        <w:t xml:space="preserve"> </w:t>
      </w:r>
      <w:proofErr w:type="spellStart"/>
      <w:r>
        <w:t>steč</w:t>
      </w:r>
      <w:proofErr w:type="spellEnd"/>
      <w:r>
        <w:t xml:space="preserve">. upravitelj je dostavio završni račun i završni diobni popis. </w:t>
      </w:r>
    </w:p>
    <w:p w:rsidRDefault="00D642B9" w:rsidP="00D642B9" w:rsidR="00D642B9">
      <w:pPr>
        <w:jc w:val="both"/>
      </w:pPr>
      <w:r>
        <w:t>          </w:t>
      </w:r>
      <w:r w:rsidR="001B65C3">
        <w:t xml:space="preserve">    </w:t>
      </w:r>
      <w:r>
        <w:t xml:space="preserve"> Nije bilo moguće zatražiti mišljenje odbora vjerovnika o završnom računu jer isti nije formiran u ovom stečajnom postupku. </w:t>
      </w:r>
    </w:p>
    <w:p w:rsidRDefault="00D642B9" w:rsidP="00D642B9" w:rsidR="00D642B9">
      <w:pPr>
        <w:jc w:val="both"/>
      </w:pPr>
      <w:r>
        <w:tab/>
      </w:r>
      <w:r w:rsidR="0038134B">
        <w:t xml:space="preserve">     </w:t>
      </w:r>
      <w:r>
        <w:t>Stečajni sudac je ispitala završni račun te nakon uvida u sve priložene isprave i bankovne izvatke kojima se dokazuju promjene stanja na žiro računu dužnika, koji su prilog periodično dostavljenih izvješća stečajnog upravitelja potvrđuje isti.</w:t>
      </w:r>
    </w:p>
    <w:p w:rsidRDefault="00BB5225" w:rsidP="00D642B9" w:rsidR="00D642B9">
      <w:pPr>
        <w:jc w:val="both"/>
      </w:pPr>
      <w:r>
        <w:t xml:space="preserve">     </w:t>
      </w:r>
      <w:r w:rsidR="00D642B9">
        <w:t xml:space="preserve">            Prilikom ispitivanja računa, stečajni sudac je utvrdila da je završni račun izrađen u skladu s osnovama knjigovodstva, da su u njemu obuhvaćeni svi poslovni događaji, da je račun iskazan realno i nije utvrđena razlika u odnosu na iznos sredstava koji je </w:t>
      </w:r>
      <w:proofErr w:type="spellStart"/>
      <w:r w:rsidR="00D642B9">
        <w:t>steč.upravitelj</w:t>
      </w:r>
      <w:proofErr w:type="spellEnd"/>
      <w:r w:rsidR="00D642B9">
        <w:t xml:space="preserve"> iskazao u odnosu na iznos utvrđen analizom priljeva i odljeva sredstava na žiro računu.</w:t>
      </w:r>
    </w:p>
    <w:p w:rsidRDefault="00D642B9" w:rsidP="00D642B9" w:rsidR="00D642B9">
      <w:pPr>
        <w:jc w:val="both"/>
      </w:pPr>
    </w:p>
    <w:p w:rsidRDefault="00D642B9" w:rsidP="00486F37" w:rsidR="00486F37">
      <w:pPr>
        <w:jc w:val="both"/>
        <w:rPr>
          <w:color w:val="222222"/>
        </w:rPr>
      </w:pPr>
      <w:r>
        <w:t>           </w:t>
      </w:r>
      <w:r w:rsidR="00486F37">
        <w:tab/>
      </w:r>
      <w:r w:rsidR="00486F37">
        <w:tab/>
      </w:r>
      <w:r w:rsidR="00486F37">
        <w:tab/>
      </w:r>
      <w:r w:rsidR="00486F37">
        <w:tab/>
      </w:r>
      <w:r w:rsidR="000540F9">
        <w:tab/>
      </w:r>
      <w:r w:rsidR="000540F9">
        <w:tab/>
      </w:r>
      <w:r w:rsidR="00486F37">
        <w:t>2</w:t>
      </w:r>
      <w:r w:rsidR="00486F37">
        <w:tab/>
      </w:r>
      <w:r w:rsidR="00486F37">
        <w:tab/>
      </w:r>
      <w:r w:rsidR="00486F37">
        <w:tab/>
      </w:r>
      <w:r w:rsidR="00486F37">
        <w:rPr>
          <w:color w:val="222222"/>
        </w:rPr>
        <w:t>3 St-4/</w:t>
      </w:r>
      <w:proofErr w:type="spellStart"/>
      <w:r w:rsidR="00486F37">
        <w:rPr>
          <w:color w:val="222222"/>
        </w:rPr>
        <w:t>2015</w:t>
      </w:r>
      <w:proofErr w:type="spellEnd"/>
      <w:r w:rsidR="00486F37">
        <w:rPr>
          <w:color w:val="222222"/>
        </w:rPr>
        <w:t>-</w:t>
      </w:r>
      <w:proofErr w:type="spellStart"/>
      <w:r w:rsidR="00486F37">
        <w:rPr>
          <w:color w:val="222222"/>
        </w:rPr>
        <w:t>186</w:t>
      </w:r>
      <w:proofErr w:type="spellEnd"/>
    </w:p>
    <w:p w:rsidRDefault="00486F37" w:rsidP="00D642B9" w:rsidR="00486F37">
      <w:pPr>
        <w:jc w:val="both"/>
      </w:pPr>
    </w:p>
    <w:p w:rsidRDefault="00D642B9" w:rsidP="00486F37" w:rsidR="00D642B9">
      <w:pPr>
        <w:ind w:firstLine="708"/>
        <w:jc w:val="both"/>
      </w:pPr>
      <w:r>
        <w:t xml:space="preserve"> Iz tih razloga  je odlučeno  kao u izreci ovog rješenja na temelju čl. </w:t>
      </w:r>
      <w:proofErr w:type="spellStart"/>
      <w:r>
        <w:t>31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 u svezi s čl. </w:t>
      </w:r>
      <w:proofErr w:type="spellStart"/>
      <w:r>
        <w:t>193</w:t>
      </w:r>
      <w:proofErr w:type="spellEnd"/>
      <w:r>
        <w:t>. st. 1.  NN 44/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u svezi s čl. </w:t>
      </w:r>
      <w:proofErr w:type="spellStart"/>
      <w:r>
        <w:t>441</w:t>
      </w:r>
      <w:proofErr w:type="spellEnd"/>
      <w:r>
        <w:t xml:space="preserve"> st. 1. Stečajnog zakona NN </w:t>
      </w:r>
      <w:proofErr w:type="spellStart"/>
      <w:r>
        <w:t>35</w:t>
      </w:r>
      <w:proofErr w:type="spellEnd"/>
      <w:r>
        <w:t>/</w:t>
      </w:r>
      <w:proofErr w:type="spellStart"/>
      <w:r>
        <w:t>05</w:t>
      </w:r>
      <w:proofErr w:type="spellEnd"/>
      <w:r>
        <w:t xml:space="preserve"> i dr. </w:t>
      </w:r>
    </w:p>
    <w:p w:rsidRDefault="00D642B9" w:rsidP="00D642B9" w:rsidR="00D642B9">
      <w:pPr>
        <w:jc w:val="both"/>
      </w:pPr>
      <w:r>
        <w:tab/>
        <w:t xml:space="preserve">Utvrđeno je da je </w:t>
      </w:r>
      <w:proofErr w:type="spellStart"/>
      <w:r>
        <w:t>steč</w:t>
      </w:r>
      <w:proofErr w:type="spellEnd"/>
      <w:r>
        <w:t xml:space="preserve">. upravitelj prije namirivanja </w:t>
      </w:r>
      <w:proofErr w:type="spellStart"/>
      <w:r>
        <w:t>steč</w:t>
      </w:r>
      <w:proofErr w:type="spellEnd"/>
      <w:r>
        <w:t xml:space="preserve">. vjerovnika podmirivao obveze </w:t>
      </w:r>
      <w:proofErr w:type="spellStart"/>
      <w:r>
        <w:t>steč</w:t>
      </w:r>
      <w:proofErr w:type="spellEnd"/>
      <w:r>
        <w:t xml:space="preserve">. mase sukladno čl. </w:t>
      </w:r>
      <w:proofErr w:type="spellStart"/>
      <w:r>
        <w:t>205</w:t>
      </w:r>
      <w:proofErr w:type="spellEnd"/>
      <w:r>
        <w:t xml:space="preserve">. st. 1. i 2. </w:t>
      </w:r>
      <w:proofErr w:type="spellStart"/>
      <w:r>
        <w:t>SZ</w:t>
      </w:r>
      <w:proofErr w:type="spellEnd"/>
      <w:r>
        <w:t>-a iz NN 44/</w:t>
      </w:r>
      <w:proofErr w:type="spellStart"/>
      <w:r>
        <w:t>96</w:t>
      </w:r>
      <w:proofErr w:type="spellEnd"/>
      <w:r>
        <w:t xml:space="preserve"> i dr.</w:t>
      </w:r>
    </w:p>
    <w:p w:rsidRDefault="00D642B9" w:rsidP="00D642B9" w:rsidR="00D642B9">
      <w:pPr>
        <w:ind w:firstLine="708"/>
        <w:jc w:val="both"/>
      </w:pPr>
      <w:r>
        <w:t>U  sudskoj pisarnici  je izložen:  završni račun i diobni popis, a izložit će se i  ovo rješenje  radi stavljanja na uvid vjerovnicima.</w:t>
      </w:r>
    </w:p>
    <w:p w:rsidRDefault="00D642B9" w:rsidP="00D642B9" w:rsidR="00D642B9">
      <w:pPr>
        <w:jc w:val="both"/>
      </w:pPr>
      <w:r>
        <w:t xml:space="preserve">                                             U Slavonskom Brodu </w:t>
      </w:r>
      <w:proofErr w:type="spellStart"/>
      <w:r>
        <w:t>24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D642B9" w:rsidP="00D642B9" w:rsidR="00D642B9"/>
    <w:p w:rsidRDefault="00D642B9" w:rsidP="00D642B9" w:rsidR="00D642B9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D642B9" w:rsidP="00D642B9" w:rsidR="00D642B9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5C3B6E" w:rsidP="00D642B9" w:rsidR="005C3B6E">
      <w:pPr>
        <w:rPr>
          <w:b/>
          <w:bCs/>
          <w:sz w:val="20"/>
          <w:szCs w:val="20"/>
        </w:rPr>
      </w:pPr>
    </w:p>
    <w:p w:rsidRDefault="005C3B6E" w:rsidP="00D642B9" w:rsidR="005C3B6E">
      <w:pPr>
        <w:rPr>
          <w:b/>
          <w:bCs/>
          <w:sz w:val="20"/>
          <w:szCs w:val="20"/>
        </w:rPr>
      </w:pPr>
    </w:p>
    <w:p w:rsidRDefault="00D642B9" w:rsidP="00D642B9" w:rsidR="00D642B9">
      <w:pPr>
        <w:rPr>
          <w:b/>
          <w:bCs/>
          <w:sz w:val="20"/>
          <w:szCs w:val="20"/>
        </w:rPr>
      </w:pPr>
      <w:bookmarkStart w:name="_GoBack" w:id="0"/>
      <w:bookmarkEnd w:id="0"/>
      <w:r>
        <w:rPr>
          <w:b/>
          <w:bCs/>
          <w:sz w:val="20"/>
          <w:szCs w:val="20"/>
        </w:rPr>
        <w:t>NAPUTAK O PRAVNOM LIJEKU:</w:t>
      </w:r>
    </w:p>
    <w:p w:rsidRDefault="00D642B9" w:rsidP="00D642B9" w:rsidR="00D642B9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D642B9" w:rsidP="00D642B9" w:rsidR="00D642B9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 osmog dana od </w:t>
      </w:r>
    </w:p>
    <w:p w:rsidRDefault="00D642B9" w:rsidP="00D642B9" w:rsidR="00D642B9">
      <w:pPr>
        <w:rPr>
          <w:sz w:val="20"/>
          <w:szCs w:val="20"/>
        </w:rPr>
      </w:pPr>
      <w:r>
        <w:rPr>
          <w:sz w:val="20"/>
          <w:szCs w:val="20"/>
        </w:rPr>
        <w:t>dana stavljanja rješenja na   E oglasnu ploču suda.</w:t>
      </w:r>
    </w:p>
    <w:p w:rsidRDefault="00D642B9" w:rsidP="00D642B9" w:rsidR="00D642B9">
      <w:pPr>
        <w:rPr>
          <w:sz w:val="20"/>
          <w:szCs w:val="20"/>
        </w:rPr>
      </w:pPr>
    </w:p>
    <w:p w:rsidRDefault="00D642B9" w:rsidP="00D642B9" w:rsidR="00D642B9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D642B9" w:rsidP="00D642B9" w:rsidR="00D642B9">
      <w:pPr>
        <w:rPr>
          <w:sz w:val="20"/>
          <w:szCs w:val="20"/>
        </w:rPr>
      </w:pPr>
    </w:p>
    <w:p w:rsidRDefault="00D642B9" w:rsidP="00D642B9" w:rsidR="00D642B9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 Oglasna ploča suda</w:t>
      </w:r>
    </w:p>
    <w:p w:rsidRDefault="00D642B9" w:rsidP="00D642B9" w:rsidR="00D642B9">
      <w:pPr>
        <w:jc w:val="both"/>
        <w:rPr>
          <w:sz w:val="20"/>
          <w:szCs w:val="20"/>
        </w:rPr>
      </w:pPr>
      <w:r>
        <w:rPr>
          <w:sz w:val="20"/>
          <w:szCs w:val="20"/>
        </w:rPr>
        <w:t>2. Položiti u sudskoj pisarnici uz završni račun radi stavljanja na uvid vjerovnicima</w:t>
      </w:r>
    </w:p>
    <w:p w:rsidRDefault="00D642B9" w:rsidP="00D642B9" w:rsidR="00D642B9">
      <w:pPr>
        <w:rPr>
          <w:rFonts w:hAnsi="Calibri" w:ascii="Calibri"/>
          <w:sz w:val="22"/>
          <w:szCs w:val="22"/>
        </w:rPr>
      </w:pPr>
    </w:p>
    <w:p w:rsidRDefault="00D642B9" w:rsidP="00D642B9" w:rsidR="00D642B9"/>
    <w:p w:rsidRDefault="00D642B9" w:rsidP="00D642B9" w:rsidR="00D642B9">
      <w:pPr>
        <w:rPr>
          <w:rFonts w:hAnsi="Calibri" w:ascii="Calibri"/>
          <w:sz w:val="22"/>
          <w:szCs w:val="22"/>
        </w:rPr>
      </w:pPr>
    </w:p>
    <w:p w:rsidRDefault="00D642B9" w:rsidP="00D642B9" w:rsidR="00D642B9"/>
    <w:p w:rsidRDefault="00D642B9" w:rsidP="00D642B9" w:rsidR="00D642B9"/>
    <w:p w:rsidRDefault="00D642B9" w:rsidP="00D642B9" w:rsidR="00D642B9"/>
    <w:p w:rsidRDefault="00D642B9" w:rsidP="004F27AE" w:rsidR="00D642B9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288" w:rsidP="00537B78" w:rsidR="00FE5288">
      <w:r>
        <w:separator/>
      </w:r>
    </w:p>
  </w:endnote>
  <w:endnote w:id="0" w:type="continuationSeparator">
    <w:p w:rsidRDefault="00FE5288" w:rsidP="00537B78" w:rsidR="00FE5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288" w:rsidP="00537B78" w:rsidR="00FE5288">
      <w:r>
        <w:separator/>
      </w:r>
    </w:p>
  </w:footnote>
  <w:footnote w:id="0" w:type="continuationSeparator">
    <w:p w:rsidRDefault="00FE5288" w:rsidP="00537B78" w:rsidR="00FE5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0F9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A24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C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34B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7EB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F3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B6E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B0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53E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22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2B9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28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St-4/2015-186</izvorni_sadrzaj>
    <derivirana_varijabla naziv="DomainObject.Oznaka_1">St-4/2015-186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St-4/2015-186</izvorni_sadrzaj>
    <derivirana_varijabla naziv="DomainObject.PoslovniBrojDokumenta_1">St-4/2015-186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86D4A-9966-4C25-A83D-8D50B1979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509</properties:Words>
  <properties:Characters>2623</properties:Characters>
  <properties:Lines>68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2018-09-24T11:34:00Z</cp:lastPrinted>
  <dcterms:modified xmlns:xsi="http://www.w3.org/2001/XMLSchema-instance" xsi:type="dcterms:W3CDTF">2018-09-24T11:34:00Z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St-4/2015-186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