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2e83" w14:paraId="97d2e83" w:rsidRDefault="00AE649C" w:rsidP="00FA5B5E" w:rsidR="00AE649C" w:rsidRPr="00B76F3C">
      <w:pPr>
        <w:pStyle w:val="Naslov3"/>
        <w15:collapsed w:val="false"/>
      </w:pPr>
    </w:p>
    <w:p w:rsidRDefault="0054341B" w:rsidP="0054341B" w:rsidR="0054341B" w:rsidRPr="0054341B">
      <w:pPr>
        <w:spacing w:after="0"/>
        <w:jc w:val="right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 xml:space="preserve">. br. 3 </w:t>
      </w:r>
      <w:proofErr w:type="spellStart"/>
      <w:r w:rsidRPr="0054341B">
        <w:rPr>
          <w:rFonts w:cs="Times New Roman" w:eastAsia="Times New Roman"/>
          <w:lang w:eastAsia="hr-HR"/>
        </w:rPr>
        <w:t>Stpn</w:t>
      </w:r>
      <w:proofErr w:type="spellEnd"/>
      <w:r w:rsidRPr="0054341B">
        <w:rPr>
          <w:rFonts w:cs="Times New Roman" w:eastAsia="Times New Roman"/>
          <w:lang w:eastAsia="hr-HR"/>
        </w:rPr>
        <w:t>-27/15-9</w:t>
      </w: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ind w:firstLine="708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REPUBLIKA HRVATSKA</w:t>
      </w:r>
    </w:p>
    <w:p w:rsidRDefault="0054341B" w:rsidP="0054341B" w:rsidR="0054341B" w:rsidRPr="0054341B">
      <w:pPr>
        <w:spacing w:after="0"/>
        <w:ind w:firstLine="708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TRGOVAČKI SUD U ZADRU</w:t>
      </w:r>
    </w:p>
    <w:p w:rsidRDefault="0054341B" w:rsidP="0054341B" w:rsidR="0054341B" w:rsidRPr="0054341B">
      <w:pPr>
        <w:spacing w:after="0"/>
        <w:ind w:firstLine="708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Dr. Franje Tuđmana 35, Zadar</w:t>
      </w: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ab/>
      </w:r>
      <w:r w:rsidRPr="0054341B">
        <w:rPr>
          <w:rFonts w:cs="Times New Roman" w:eastAsia="Times New Roman"/>
          <w:lang w:eastAsia="hr-HR"/>
        </w:rPr>
        <w:tab/>
      </w:r>
      <w:r w:rsidRPr="0054341B">
        <w:rPr>
          <w:rFonts w:cs="Times New Roman" w:eastAsia="Times New Roman"/>
          <w:lang w:eastAsia="hr-HR"/>
        </w:rPr>
        <w:tab/>
      </w:r>
      <w:r w:rsidRPr="0054341B">
        <w:rPr>
          <w:rFonts w:cs="Times New Roman" w:eastAsia="Times New Roman"/>
          <w:lang w:eastAsia="hr-HR"/>
        </w:rPr>
        <w:tab/>
      </w:r>
      <w:r w:rsidRPr="0054341B">
        <w:rPr>
          <w:rFonts w:cs="Times New Roman" w:eastAsia="Times New Roman"/>
          <w:lang w:eastAsia="hr-HR"/>
        </w:rPr>
        <w:tab/>
      </w:r>
      <w:r w:rsidRPr="0054341B">
        <w:rPr>
          <w:rFonts w:cs="Times New Roman" w:eastAsia="Times New Roman"/>
          <w:lang w:eastAsia="hr-HR"/>
        </w:rPr>
        <w:tab/>
      </w: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jc w:val="center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R E P U B L I K A  H R V A T S K A</w:t>
      </w:r>
    </w:p>
    <w:p w:rsidRDefault="0054341B" w:rsidP="0054341B" w:rsidR="0054341B" w:rsidRPr="005434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jc w:val="center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R J E Š E N J E</w:t>
      </w: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ab/>
        <w:t xml:space="preserve">Trgovački sud u Zadru, OIB:39670464653, po stečajnoj sutkinji Ani </w:t>
      </w:r>
      <w:proofErr w:type="spellStart"/>
      <w:r w:rsidRPr="0054341B">
        <w:rPr>
          <w:rFonts w:cs="Times New Roman" w:eastAsia="Times New Roman"/>
          <w:lang w:eastAsia="hr-HR"/>
        </w:rPr>
        <w:t>Markač</w:t>
      </w:r>
      <w:proofErr w:type="spellEnd"/>
      <w:r w:rsidRPr="0054341B">
        <w:rPr>
          <w:rFonts w:cs="Times New Roman" w:eastAsia="Times New Roman"/>
          <w:lang w:eastAsia="hr-HR"/>
        </w:rPr>
        <w:t xml:space="preserve">, na prijedlog više sudske savjetnice Tine Grgas,  povodom prijedloga dužnika HOTEL MIRAN PIROVAC  d.d. Šibenik, Vladimira Nazora 53, OIB:67751413631, zastupanog po članu uprave Ivi Deanu, za sklapanje </w:t>
      </w:r>
      <w:proofErr w:type="spellStart"/>
      <w:r w:rsidRPr="0054341B">
        <w:rPr>
          <w:rFonts w:cs="Times New Roman" w:eastAsia="Times New Roman"/>
          <w:lang w:eastAsia="hr-HR"/>
        </w:rPr>
        <w:t>predstečajne</w:t>
      </w:r>
      <w:proofErr w:type="spellEnd"/>
      <w:r w:rsidRPr="0054341B">
        <w:rPr>
          <w:rFonts w:cs="Times New Roman" w:eastAsia="Times New Roman"/>
          <w:lang w:eastAsia="hr-HR"/>
        </w:rPr>
        <w:t xml:space="preserve"> nagodbe,  22. rujna 2015. </w:t>
      </w: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jc w:val="center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r i j e š i o   j e</w:t>
      </w:r>
    </w:p>
    <w:p w:rsidRDefault="0054341B" w:rsidP="0054341B" w:rsidR="0054341B" w:rsidRPr="0054341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 xml:space="preserve">I. Odgađa se ročište radi sklapanja </w:t>
      </w:r>
      <w:proofErr w:type="spellStart"/>
      <w:r w:rsidRPr="0054341B">
        <w:rPr>
          <w:rFonts w:cs="Times New Roman" w:eastAsia="Times New Roman"/>
          <w:lang w:eastAsia="hr-HR"/>
        </w:rPr>
        <w:t>predstečajne</w:t>
      </w:r>
      <w:proofErr w:type="spellEnd"/>
      <w:r w:rsidRPr="0054341B">
        <w:rPr>
          <w:rFonts w:cs="Times New Roman" w:eastAsia="Times New Roman"/>
          <w:lang w:eastAsia="hr-HR"/>
        </w:rPr>
        <w:t xml:space="preserve"> nagodbe nad dužnikom HOTEL MIRAN PIROVAC  d.d. Šibenik, Vladimira Nazora 53, OIB:67751413631, za dan </w:t>
      </w:r>
    </w:p>
    <w:p w:rsidRDefault="0054341B" w:rsidP="0054341B" w:rsidR="0054341B" w:rsidRPr="005434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 w:rsidRPr="0054341B">
        <w:rPr>
          <w:rFonts w:cs="Times New Roman" w:eastAsia="Times New Roman"/>
          <w:u w:val="single"/>
          <w:lang w:eastAsia="hr-HR"/>
        </w:rPr>
        <w:t>koje je bilo zakazano za 9. listopada 2015. u 09,45 sati u zgradi Stalne službe ovog suda u Šibeniku, dok će se novo zakazati naknadno pismenim putem.</w:t>
      </w:r>
    </w:p>
    <w:p w:rsidRDefault="0054341B" w:rsidP="0054341B" w:rsidR="0054341B" w:rsidRPr="0054341B">
      <w:pPr>
        <w:spacing w:after="0"/>
        <w:ind w:left="1065"/>
        <w:jc w:val="center"/>
        <w:rPr>
          <w:rFonts w:cs="Times New Roman" w:eastAsia="Times New Roman"/>
          <w:u w:val="single"/>
          <w:lang w:eastAsia="hr-HR"/>
        </w:rPr>
      </w:pPr>
    </w:p>
    <w:p w:rsidRDefault="0054341B" w:rsidP="0054341B" w:rsidR="0054341B" w:rsidRPr="005434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II. O odgodi ročišta iz točke I. ovog rješenja oglasom se obavještavaju dužnik i svi vjerovnici dužnika.</w:t>
      </w:r>
    </w:p>
    <w:p w:rsidRDefault="0054341B" w:rsidP="0054341B" w:rsidR="0054341B" w:rsidRPr="0054341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ab/>
      </w:r>
    </w:p>
    <w:p w:rsidRDefault="0054341B" w:rsidP="0054341B" w:rsidR="0054341B" w:rsidRPr="0054341B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U Zadru 22. rujna 2015.</w:t>
      </w: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 xml:space="preserve">Za točnost </w:t>
      </w:r>
      <w:proofErr w:type="spellStart"/>
      <w:r w:rsidRPr="0054341B">
        <w:rPr>
          <w:rFonts w:cs="Times New Roman" w:eastAsia="Times New Roman"/>
          <w:lang w:eastAsia="hr-HR"/>
        </w:rPr>
        <w:t>otpravka</w:t>
      </w:r>
      <w:proofErr w:type="spellEnd"/>
      <w:r w:rsidRPr="0054341B">
        <w:rPr>
          <w:rFonts w:cs="Times New Roman" w:eastAsia="Times New Roman"/>
          <w:lang w:eastAsia="hr-HR"/>
        </w:rPr>
        <w:t>-ovlaštena službenica:                                            Viša sudska savjetnica:</w:t>
      </w:r>
    </w:p>
    <w:p w:rsidRDefault="0054341B" w:rsidP="0054341B" w:rsidR="0054341B" w:rsidRPr="0054341B">
      <w:pPr>
        <w:spacing w:after="0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Nena Mužanović                                                                                    Tina Grgas, v.r.</w:t>
      </w:r>
    </w:p>
    <w:p w:rsidRDefault="0054341B" w:rsidP="0054341B" w:rsidR="0054341B" w:rsidRPr="0054341B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54341B" w:rsidP="0054341B" w:rsidR="0054341B" w:rsidRPr="0054341B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UPUTA O PRAVNOM LIJEKU:</w:t>
      </w: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Protiv ovog rješenja nije dopuštena žalba.</w:t>
      </w: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4341B">
        <w:rPr>
          <w:rFonts w:cs="Times New Roman" w:eastAsia="Times New Roman"/>
          <w:bCs/>
          <w:lang w:eastAsia="hr-HR"/>
        </w:rPr>
        <w:t>DNA :</w:t>
      </w: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 xml:space="preserve">- Dužniku po </w:t>
      </w:r>
      <w:proofErr w:type="spellStart"/>
      <w:r w:rsidRPr="0054341B">
        <w:rPr>
          <w:rFonts w:cs="Times New Roman" w:eastAsia="Times New Roman"/>
          <w:lang w:eastAsia="hr-HR"/>
        </w:rPr>
        <w:t>zz</w:t>
      </w:r>
      <w:proofErr w:type="spellEnd"/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 xml:space="preserve">- FINA-Regionalni centar Zagreb uz dopis </w:t>
      </w: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- e-Oglasna ploča suda</w:t>
      </w: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- Ministarstvo financija, Porezna uprava Šibenik</w:t>
      </w:r>
    </w:p>
    <w:p w:rsidRDefault="0054341B" w:rsidP="0054341B" w:rsidR="0054341B" w:rsidRPr="0054341B">
      <w:pPr>
        <w:spacing w:after="0"/>
        <w:jc w:val="both"/>
        <w:rPr>
          <w:rFonts w:cs="Times New Roman" w:eastAsia="Times New Roman"/>
          <w:lang w:eastAsia="hr-HR"/>
        </w:rPr>
      </w:pPr>
      <w:r w:rsidRPr="0054341B">
        <w:rPr>
          <w:rFonts w:cs="Times New Roman" w:eastAsia="Times New Roman"/>
          <w:lang w:eastAsia="hr-HR"/>
        </w:rPr>
        <w:t>- U spis</w:t>
      </w:r>
    </w:p>
    <w:p w:rsidRDefault="0054341B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41B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618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2015.</izvorni_sadrzaj>
    <derivirana_varijabla naziv="DomainObject.DatumDonosenjaOdluke_1">22.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Stpn-27/2015-8</izvorni_sadrzaj>
    <derivirana_varijabla naziv="DomainObject.Oznaka_1">Stpn-27/2015-8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2015.</izvorni_sadrzaj>
    <derivirana_varijabla naziv="DomainObject.Predmet.DatumOsnivanja_1">8.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Stpn-27/2015</izvorni_sadrzaj>
    <derivirana_varijabla naziv="DomainObject.Predmet.OznakaBroj_1">Stpn-27/2015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MIRAN PIROVAC dioničko društvo za turizam i ugostiteljstvo</izvorni_sadrzaj>
    <derivirana_varijabla naziv="DomainObject.Predmet.StrankaFormated_1">  HOTEL MIRAN PIROVAC dioničko društvo za turizam i ugostiteljstvo</derivirana_varijabla>
  </DomainObject.Predmet.StrankaFormated>
  <DomainObject.Predmet.StrankaFormatedOIB>
    <izvorni_sadrzaj>  HOTEL MIRAN PIROVAC dioničko društvo za turizam i ugostiteljstvo, OIB 67751413631</izvorni_sadrzaj>
    <derivirana_varijabla naziv="DomainObject.Predmet.StrankaFormatedOIB_1">  HOTEL MIRAN PIROVAC dioničko društvo za turizam i ugostiteljstvo, OIB 67751413631</derivirana_varijabla>
  </DomainObject.Predmet.StrankaFormatedOIB>
  <DomainObject.Predmet.StrankaFormatedWithAdress>
    <izvorni_sadrzaj> HOTEL MIRAN PIROVAC dioničko društvo za turizam i ugostiteljstvo, Vladimira Nazora 53, 22000 Šibenik</izvorni_sadrzaj>
    <derivirana_varijabla naziv="DomainObject.Predmet.StrankaFormatedWithAdress_1"> HOTEL MIRAN PIROVAC dioničko društvo za turizam i ugostiteljstvo, Vladimira Nazora 53, 22000 Šibenik</derivirana_varijabla>
  </DomainObject.Predmet.StrankaFormatedWithAdress>
  <DomainObject.Predmet.StrankaFormatedWithAdressOIB>
    <izvorni_sadrzaj> HOTEL MIRAN PIROVAC dioničko društvo za turizam i ugostiteljstvo, OIB 67751413631, Vladimira Nazora 53, 22000 Šibenik</izvorni_sadrzaj>
    <derivirana_varijabla naziv="DomainObject.Predmet.StrankaFormatedWithAdressOIB_1"> HOTEL MIRAN PIROVAC dioničko društvo za turizam i ugostiteljstvo, OIB 67751413631, Vladimira Nazora 53, 22000 Šibenik</derivirana_varijabla>
  </DomainObject.Predmet.StrankaFormatedWithAdressOIB>
  <DomainObject.Predmet.StrankaWithAdress>
    <izvorni_sadrzaj>HOTEL MIRAN PIROVAC dioničko društvo za turizam i ugostiteljstvo Vladimira Nazora 53,22000 Šibenik</izvorni_sadrzaj>
    <derivirana_varijabla naziv="DomainObject.Predmet.StrankaWithAdress_1">HOTEL MIRAN PIROVAC dioničko društvo za turizam i ugostiteljstvo Vladimira Nazora 53,22000 Šibenik</derivirana_varijabla>
  </DomainObject.Predmet.StrankaWithAdress>
  <DomainObject.Predmet.StrankaWithAdressOIB>
    <izvorni_sadrzaj>HOTEL MIRAN PIROVAC dioničko društvo za turizam i ugostiteljstvo, OIB 67751413631, Vladimira Nazora 53,22000 Šibenik</izvorni_sadrzaj>
    <derivirana_varijabla naziv="DomainObject.Predmet.StrankaWithAdressOIB_1">HOTEL MIRAN PIROVAC dioničko društvo za turizam i ugostiteljstvo, OIB 67751413631, Vladimira Nazora 53,22000 Šibenik</derivirana_varijabla>
  </DomainObject.Predmet.StrankaWithAdressOIB>
  <DomainObject.Predmet.StrankaNazivFormated>
    <izvorni_sadrzaj>HOTEL MIRAN PIROVAC dioničko društvo za turizam i ugostiteljstvo</izvorni_sadrzaj>
    <derivirana_varijabla naziv="DomainObject.Predmet.StrankaNazivFormated_1">HOTEL MIRAN PIROVAC dioničko društvo za turizam i ugostiteljstvo</derivirana_varijabla>
  </DomainObject.Predmet.StrankaNazivFormated>
  <DomainObject.Predmet.StrankaNazivFormatedOIB>
    <izvorni_sadrzaj>HOTEL MIRAN PIROVAC dioničko društvo za turizam i ugostiteljstvo, OIB 67751413631</izvorni_sadrzaj>
    <derivirana_varijabla naziv="DomainObject.Predmet.StrankaNazivFormatedOIB_1">HOTEL MIRAN PIROVAC dioničko društvo za turizam i ugostiteljstvo, OIB 67751413631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HOTEL MIRAN PIROVAC dioničko društvo za turizam i ugostiteljstvo</item>
    </izvorni_sadrzaj>
    <derivirana_varijabla naziv="DomainObject.Predmet.StrankaListFormated_1">
      <item>HOTEL MIRAN PIROVAC dioničko društvo za turizam i ugostiteljstvo</item>
    </derivirana_varijabla>
  </DomainObject.Predmet.StrankaListFormated>
  <DomainObject.Predmet.StrankaListFormatedOIB>
    <izvorni_sadrzaj>
      <item>HOTEL MIRAN PIROVAC dioničko društvo za turizam i ugostiteljstvo, OIB 67751413631</item>
    </izvorni_sadrzaj>
    <derivirana_varijabla naziv="DomainObject.Predmet.StrankaListFormatedOIB_1">
      <item>HOTEL MIRAN PIROVAC dioničko društvo za turizam i ugostiteljstvo, OIB 67751413631</item>
    </derivirana_varijabla>
  </DomainObject.Predmet.StrankaListFormatedOIB>
  <DomainObject.Predmet.StrankaListFormatedWithAdress>
    <izvorni_sadrzaj>
      <item>HOTEL MIRAN PIROVAC dioničko društvo za turizam i ugostiteljstvo, Vladimira Nazora 53, 22000 Šibenik</item>
    </izvorni_sadrzaj>
    <derivirana_varijabla naziv="DomainObject.Predmet.StrankaListFormatedWithAdress_1">
      <item>HOTEL MIRAN PIROVAC dioničko društvo za turizam i ugostiteljstvo, Vladimira Nazora 53, 22000 Šibenik</item>
    </derivirana_varijabla>
  </DomainObject.Predmet.StrankaListFormatedWithAdress>
  <DomainObject.Predmet.StrankaListFormatedWithAdressOIB>
    <izvorni_sadrzaj>
      <item>HOTEL MIRAN PIROVAC dioničko društvo za turizam i ugostiteljstvo, OIB 67751413631, Vladimira Nazora 53, 22000 Šibenik</item>
    </izvorni_sadrzaj>
    <derivirana_varijabla naziv="DomainObject.Predmet.StrankaListFormatedWithAdressOIB_1">
      <item>HOTEL MIRAN PIROVAC dioničko društvo za turizam i ugostiteljstvo, OIB 67751413631, Vladimira Nazora 53, 22000 Šibenik</item>
    </derivirana_varijabla>
  </DomainObject.Predmet.StrankaListFormatedWithAdressOIB>
  <DomainObject.Predmet.StrankaListNazivFormated>
    <izvorni_sadrzaj>
      <item>HOTEL MIRAN PIROVAC dioničko društvo za turizam i ugostiteljstvo</item>
    </izvorni_sadrzaj>
    <derivirana_varijabla naziv="DomainObject.Predmet.StrankaListNazivFormated_1">
      <item>HOTEL MIRAN PIROVAC dioničko društvo za turizam i ugostiteljstvo</item>
    </derivirana_varijabla>
  </DomainObject.Predmet.StrankaListNazivFormated>
  <DomainObject.Predmet.StrankaListNazivFormatedOIB>
    <izvorni_sadrzaj>
      <item>HOTEL MIRAN PIROVAC dioničko društvo za turizam i ugostiteljstvo, OIB 67751413631</item>
    </izvorni_sadrzaj>
    <derivirana_varijabla naziv="DomainObject.Predmet.StrankaListNazivFormatedOIB_1">
      <item>HOTEL MIRAN PIROVAC dioničko društvo za turizam i ugostiteljstvo, OIB 67751413631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>Stpn-27/2015-8</izvorni_sadrzaj>
    <derivirana_varijabla naziv="DomainObject.PoslovniBrojDokumenta_1">Stpn-27/2015-8</derivirana_varijabla>
  </DomainObject.PoslovniBrojDokumenta>
  <DomainObject.Predmet.StrankaIDrugi>
    <izvorni_sadrzaj>HOTEL MIRAN PIROVAC dioničko društvo za turizam i ugostiteljstvo</izvorni_sadrzaj>
    <derivirana_varijabla naziv="DomainObject.Predmet.StrankaIDrugi_1">HOTEL MIRAN PIROVAC dioničko društvo za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 MIRAN PIROVAC dioničko društvo za turizam i ugostiteljstvo, OIB 67751413631, Vladimira Nazora 53, 22000 Šibenik</izvorni_sadrzaj>
    <derivirana_varijabla naziv="DomainObject.Predmet.StrankaIDrugiAdressOIB_1">HOTEL MIRAN PIROVAC dioničko društvo za turizam i ugostiteljstvo, OIB 67751413631, Vladimira Nazora 53,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MIRAN PIROVAC dioničko društvo za turizam i ugostiteljstvo</item>
    </izvorni_sadrzaj>
    <derivirana_varijabla naziv="DomainObject.Predmet.SudioniciListNaziv_1">
      <item>HOTEL MIRAN PIROVAC dioničko društvo za turizam i ugostiteljstvo</item>
    </derivirana_varijabla>
  </DomainObject.Predmet.SudioniciListNaziv>
  <DomainObject.Predmet.SudioniciListAdressOIB>
    <izvorni_sadrzaj>
      <item>HOTEL MIRAN PIROVAC dioničko društvo za turizam i ugostiteljstvo, OIB 67751413631, Vladimira Nazora 53,22000 Šibenik</item>
    </izvorni_sadrzaj>
    <derivirana_varijabla naziv="DomainObject.Predmet.SudioniciListAdressOIB_1">
      <item>HOTEL MIRAN PIROVAC dioničko društvo za turizam i ugostiteljstvo, OIB 67751413631, Vladimira Nazora 53,22000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4E9806-2AD0-4F28-BD21-3D65F07A5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1168</properties:Characters>
  <properties:Lines>52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2015-09-23T07:03:00Z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Stpn-27/2015-8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