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d3e5" w14:paraId="b09d3e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223F4">
        <w:rPr>
          <w:b/>
          <w:lang w:val="hr-HR"/>
        </w:rPr>
        <w:t>736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223F4">
        <w:rPr>
          <w:lang w:val="hr-HR"/>
        </w:rPr>
        <w:t>TENTORIA d.o.o. Split, Josipa Jovića 51, OIB: 59452272116, MBS: 060275653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223F4">
        <w:rPr>
          <w:lang w:val="hr-HR"/>
        </w:rPr>
        <w:t>TENTORIA d.o.o. Split, Josipa Jovića 51, OIB: 59452272116, MBS: 060275653</w:t>
      </w:r>
      <w:r>
        <w:rPr>
          <w:lang w:val="hr-HR"/>
        </w:rPr>
        <w:t xml:space="preserve">. Skraćeni stečajni postupak je otvoren dana 30. prosinca 2015. godine u </w:t>
      </w:r>
      <w:r w:rsidR="00080B55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CF5CD0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223F4">
        <w:rPr>
          <w:lang w:val="hr-HR"/>
        </w:rPr>
        <w:t>TENTORIA d.o.o. Split, Josipa Jovića 51, OIB: 59452272116, MBS: 060275653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3223F4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3223F4">
        <w:rPr>
          <w:lang w:val="hr-HR"/>
        </w:rPr>
        <w:t>TENTORIA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223F4">
        <w:rPr>
          <w:lang w:val="hr-HR"/>
        </w:rPr>
        <w:t>1132</w:t>
      </w:r>
      <w:r>
        <w:rPr>
          <w:lang w:val="hr-HR"/>
        </w:rPr>
        <w:t xml:space="preserve"> dan, u ukupnom iznosu od </w:t>
      </w:r>
      <w:r w:rsidR="003223F4">
        <w:rPr>
          <w:lang w:val="hr-HR"/>
        </w:rPr>
        <w:t>29.480,10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3223F4"/>
    <w:p w:rsidRDefault="007A51CD" w:rsidP="00D4027A" w:rsidR="007A51CD" w:rsidRPr="003223F4">
      <w:pPr>
        <w:jc w:val="both"/>
        <w:rPr>
          <w:u w:val="single"/>
          <w:lang w:val="hr-HR"/>
        </w:rPr>
      </w:pPr>
    </w:p>
    <w:p w:rsidRDefault="003223F4" w:rsidP="00D4027A" w:rsidR="003223F4">
      <w:pPr>
        <w:jc w:val="both"/>
        <w:rPr>
          <w:lang w:val="hr-HR"/>
        </w:rPr>
      </w:pPr>
    </w:p>
    <w:p w:rsidRDefault="003223F4" w:rsidP="00D4027A" w:rsidR="003223F4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3223F4" w:rsidP="00403F01" w:rsidR="003223F4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67A43" w:rsidRPr="00467A4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223F4">
      <w:t>736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0B55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223F4"/>
    <w:rsid w:val="003734BE"/>
    <w:rsid w:val="00382327"/>
    <w:rsid w:val="003855E7"/>
    <w:rsid w:val="003929B4"/>
    <w:rsid w:val="00403F01"/>
    <w:rsid w:val="004171BE"/>
    <w:rsid w:val="00467A43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CF5CD0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A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7A4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7A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7A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A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7A4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7A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7A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TENTORIA  za trgovinu i ugostiteljstvo, društvo s ograničenom odgovornošću</izvorni_sadrzaj>
    <derivirana_varijabla naziv="DomainObject.Predmet.ProtustrankaFormated_1">  TENTORIA  za trgovinu i ugostiteljstvo, društvo s ograničenom odgovornošću</derivirana_varijabla>
  </DomainObject.Predmet.ProtustrankaFormated>
  <DomainObject.Predmet.ProtustrankaFormatedOIB>
    <izvorni_sadrzaj>  TENTORIA  za trgovinu i ugostiteljstvo, društvo s ograničenom odgovornošću, OIB 59452272116</izvorni_sadrzaj>
    <derivirana_varijabla naziv="DomainObject.Predmet.ProtustrankaFormatedOIB_1">  TENTORIA  za trgovinu i ugostiteljstvo, društvo s ograničenom odgovornošću, OIB 59452272116</derivirana_varijabla>
  </DomainObject.Predmet.ProtustrankaFormatedOIB>
  <DomainObject.Predmet.ProtustrankaFormatedWithAdress>
    <izvorni_sadrzaj> TENTORIA  za trgovinu i ugostiteljstvo, društvo s ograničenom odgovornošću, Josipa Jovića 51, 21000 Split</izvorni_sadrzaj>
    <derivirana_varijabla naziv="DomainObject.Predmet.ProtustrankaFormatedWithAdress_1"> TENTORIA  za trgovinu i ugostiteljstvo, društvo s ograničenom odgovornošću, Josipa Jovića 51, 21000 Split</derivirana_varijabla>
  </DomainObject.Predmet.ProtustrankaFormatedWithAdress>
  <DomainObject.Predmet.ProtustrankaFormatedWithAdressOIB>
    <izvorni_sadrzaj> TENTORIA  za trgovinu i ugostiteljstvo, društvo s ograničenom odgovornošću, OIB 59452272116, Josipa Jovića 51, 21000 Split</izvorni_sadrzaj>
    <derivirana_varijabla naziv="DomainObject.Predmet.ProtustrankaFormatedWithAdressOIB_1"> TENTORIA  za trgovinu i ugostiteljstvo, društvo s ograničenom odgovornošću, OIB 59452272116, Josipa Jovića 51, 21000 Split</derivirana_varijabla>
  </DomainObject.Predmet.ProtustrankaFormatedWithAdressOIB>
  <DomainObject.Predmet.ProtustrankaWithAdress>
    <izvorni_sadrzaj>TENTORIA  za trgovinu i ugostiteljstvo, društvo s ograničenom odgovornošću Josipa Jovića 51, 21000 Split</izvorni_sadrzaj>
    <derivirana_varijabla naziv="DomainObject.Predmet.ProtustrankaWithAdress_1">TENTORIA  za trgovinu i ugostiteljstvo, društvo s ograničenom odgovornošću Josipa Jovića 51, 21000 Split</derivirana_varijabla>
  </DomainObject.Predmet.ProtustrankaWithAdress>
  <DomainObject.Predmet.ProtustrankaWithAdressOIB>
    <izvorni_sadrzaj>TENTORIA  za trgovinu i ugostiteljstvo, društvo s ograničenom odgovornošću, OIB 59452272116, Josipa Jovića 51, 21000 Split</izvorni_sadrzaj>
    <derivirana_varijabla naziv="DomainObject.Predmet.ProtustrankaWithAdressOIB_1">TENTORIA  za trgovinu i ugostiteljstvo, društvo s ograničenom odgovornošću, OIB 59452272116, Josipa Jovića 51, 21000 Split</derivirana_varijabla>
  </DomainObject.Predmet.ProtustrankaWithAdressOIB>
  <DomainObject.Predmet.ProtustrankaNazivFormated>
    <izvorni_sadrzaj>TENTORIA  za trgovinu i ugostiteljstvo, društvo s ograničenom odgovornošću</izvorni_sadrzaj>
    <derivirana_varijabla naziv="DomainObject.Predmet.ProtustrankaNazivFormated_1">TENTORIA  za trgovinu i ugostiteljstvo, društvo s ograničenom odgovornošću</derivirana_varijabla>
  </DomainObject.Predmet.ProtustrankaNazivFormated>
  <DomainObject.Predmet.ProtustrankaNazivFormatedOIB>
    <izvorni_sadrzaj>TENTORIA  za trgovinu i ugostiteljstvo, društvo s ograničenom odgovornošću, OIB 59452272116</izvorni_sadrzaj>
    <derivirana_varijabla naziv="DomainObject.Predmet.ProtustrankaNazivFormatedOIB_1">TENTORIA  za trgovinu i ugostiteljstvo, društvo s ograničenom odgovornošću, OIB 59452272116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29480.10</izvorni_sadrzaj>
    <derivirana_varijabla naziv="DomainObject.Predmet.TrenutnaVrijednost_1">29480.10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TENTORIA  za trgovinu i ugostiteljstvo, društvo s ograničenom odgovornošću</item>
    </izvorni_sadrzaj>
    <derivirana_varijabla naziv="DomainObject.Predmet.ProtuStrankaListFormated_1">
      <item>TENTORIA  za trgovinu i ugostiteljstvo, društvo s ograničenom odgovornošću</item>
    </derivirana_varijabla>
  </DomainObject.Predmet.ProtuStrankaListFormated>
  <DomainObject.Predmet.ProtuStrankaListFormatedOIB>
    <izvorni_sadrzaj>
      <item>TENTORIA  za trgovinu i ugostiteljstvo, društvo s ograničenom odgovornošću, OIB 59452272116</item>
    </izvorni_sadrzaj>
    <derivirana_varijabla naziv="DomainObject.Predmet.ProtuStrankaListFormatedOIB_1">
      <item>TENTORIA  za trgovinu i ugostiteljstvo, društvo s ograničenom odgovornošću, OIB 59452272116</item>
    </derivirana_varijabla>
  </DomainObject.Predmet.ProtuStrankaListFormatedOIB>
  <DomainObject.Predmet.ProtuStrankaListFormatedWithAdress>
    <izvorni_sadrzaj>
      <item>TENTORIA  za trgovinu i ugostiteljstvo, društvo s ograničenom odgovornošću, Josipa Jovića 51, 21000 Split</item>
    </izvorni_sadrzaj>
    <derivirana_varijabla naziv="DomainObject.Predmet.ProtuStrankaListFormatedWithAdress_1">
      <item>TENTORIA  za trgovinu i ugostiteljstvo, društvo s ograničenom odgovornošću, Josipa Jovića 51, 21000 Split</item>
    </derivirana_varijabla>
  </DomainObject.Predmet.ProtuStrankaListFormatedWithAdress>
  <DomainObject.Predmet.ProtuStrankaListFormatedWithAdressOIB>
    <izvorni_sadrzaj>
      <item>TENTORIA  za trgovinu i ugostiteljstvo, društvo s ograničenom odgovornošću, OIB 59452272116, Josipa Jovića 51, 21000 Split</item>
    </izvorni_sadrzaj>
    <derivirana_varijabla naziv="DomainObject.Predmet.ProtuStrankaListFormatedWithAdressOIB_1">
      <item>TENTORIA  za trgovinu i ugostiteljstvo, društvo s ograničenom odgovornošću, OIB 59452272116, Josipa Jovića 51, 21000 Split</item>
    </derivirana_varijabla>
  </DomainObject.Predmet.ProtuStrankaListFormatedWithAdressOIB>
  <DomainObject.Predmet.ProtuStrankaListNazivFormated>
    <izvorni_sadrzaj>
      <item>TENTORIA  za trgovinu i ugostiteljstvo, društvo s ograničenom odgovornošću</item>
    </izvorni_sadrzaj>
    <derivirana_varijabla naziv="DomainObject.Predmet.ProtuStrankaListNazivFormated_1">
      <item>TENTORIA  za trgovinu i ugostiteljstvo, društvo s ograničenom odgovornošću</item>
    </derivirana_varijabla>
  </DomainObject.Predmet.ProtuStrankaListNazivFormated>
  <DomainObject.Predmet.ProtuStrankaListNazivFormatedOIB>
    <izvorni_sadrzaj>
      <item>TENTORIA  za trgovinu i ugostiteljstvo, društvo s ograničenom odgovornošću, OIB 59452272116</item>
    </izvorni_sadrzaj>
    <derivirana_varijabla naziv="DomainObject.Predmet.ProtuStrankaListNazivFormatedOIB_1">
      <item>TENTORIA  za trgovinu i ugostiteljstvo, društvo s ograničenom odgovornošću, OIB 59452272116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TENTORIA  za trgovinu i ugostiteljstvo, društvo s ograničenom odgovornošću</izvorni_sadrzaj>
    <derivirana_varijabla naziv="DomainObject.Predmet.ProtustrankaIDrugi_1">TENTORIA  za trgovinu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TENTORIA  za trgovinu i ugostiteljstvo, društvo s ograničenom odgovornošću, OIB 59452272116, Josipa Jovića 51, 21000 Split</izvorni_sadrzaj>
    <derivirana_varijabla naziv="DomainObject.Predmet.ProtustrankaIDrugiAdressOIB_1">TENTORIA  za trgovinu i ugostiteljstvo, društvo s ograničenom odgovornošću, OIB 59452272116, Josipa Jovića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TENTORIA  za trgovinu i ugostiteljstvo, društvo s ograničenom odgovornošću</item>
      <item>FINANCIJSKA AGENCIJA, RC SPLIT</item>
    </izvorni_sadrzaj>
    <derivirana_varijabla naziv="DomainObject.Predmet.SudioniciListNaziv_1">
      <item>TENTORIA  za trgovinu i ugostiteljstvo, društvo s ograničenom odgovornošću</item>
      <item>FINANCIJSKA AGENCIJA, RC SPLIT</item>
    </derivirana_varijabla>
  </DomainObject.Predmet.SudioniciListNaziv>
  <DomainObject.Predmet.SudioniciListAdressOIB>
    <izvorni_sadrzaj>
      <item>TENTORIA  za trgovinu i ugostiteljstvo, društvo s ograničenom odgovornošću, OIB 59452272116, Josipa Jovića 51,21000 Split</item>
      <item>FINANCIJSKA AGENCIJA, RC SPLIT, OIB 85821130368, Mažuranićevo šetalište 24 b,21000 Split</item>
    </izvorni_sadrzaj>
    <derivirana_varijabla naziv="DomainObject.Predmet.SudioniciListAdressOIB_1">
      <item>TENTORIA  za trgovinu i ugostiteljstvo, društvo s ograničenom odgovornošću, OIB 59452272116, Josipa Jovića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59452272116</item>
      <item>, OIB 85821130368</item>
    </izvorni_sadrzaj>
    <derivirana_varijabla naziv="DomainObject.Predmet.SudioniciListNazivOIB_1">
      <item>, OIB 59452272116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A123F-AE3A-4F1C-9F27-C8BCB9E21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4007</properties:Characters>
  <properties:Lines>110</properties:Lines>
  <properties:Paragraphs>35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2015-12-30T07:50:00Z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