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ed76" w14:paraId="c49ed7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6B1C" w:rsidP="00456B1C" w:rsidR="00456B1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St-213/2017-5.</w:t>
      </w:r>
    </w:p>
    <w:p w:rsidRDefault="00456B1C" w:rsidP="00456B1C" w:rsidR="00456B1C">
      <w:pPr>
        <w:rPr>
          <w:rFonts w:hAnsi="Arial" w:ascii="Arial"/>
        </w:rPr>
      </w:pPr>
    </w:p>
    <w:p w:rsidRDefault="00456B1C" w:rsidP="00456B1C" w:rsidR="00456B1C">
      <w:pPr>
        <w:jc w:val="center"/>
        <w:rPr>
          <w:rFonts w:hAnsi="Arial" w:ascii="Arial"/>
          <w:b/>
        </w:rPr>
      </w:pPr>
    </w:p>
    <w:p w:rsidRDefault="00456B1C" w:rsidP="00456B1C" w:rsidR="00456B1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456B1C" w:rsidP="00456B1C" w:rsidR="00456B1C">
      <w:pPr>
        <w:jc w:val="center"/>
        <w:rPr>
          <w:rFonts w:hAnsi="Arial" w:ascii="Arial"/>
          <w:b/>
        </w:rPr>
      </w:pPr>
    </w:p>
    <w:p w:rsidRDefault="00456B1C" w:rsidP="00456B1C" w:rsidR="00456B1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456B1C" w:rsidP="00456B1C" w:rsidR="00456B1C">
      <w:pPr>
        <w:jc w:val="both"/>
        <w:rPr>
          <w:rFonts w:hAnsi="Arial" w:ascii="Arial"/>
        </w:rPr>
      </w:pPr>
    </w:p>
    <w:p w:rsidRDefault="00456B1C" w:rsidP="00456B1C" w:rsidR="00456B1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LOMO TRGOVINA j.d.o.o. za trgovinu i usluge iz Severina 80, OIB 11039548463, dana 14. rujna 2017. godine</w:t>
      </w:r>
    </w:p>
    <w:p w:rsidRDefault="00456B1C" w:rsidP="00456B1C" w:rsidR="00456B1C">
      <w:pPr>
        <w:jc w:val="both"/>
        <w:rPr>
          <w:rFonts w:hAnsi="Arial" w:ascii="Arial"/>
        </w:rPr>
      </w:pPr>
    </w:p>
    <w:p w:rsidRDefault="00456B1C" w:rsidP="00456B1C" w:rsidR="00456B1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56B1C" w:rsidP="00456B1C" w:rsidR="00456B1C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LOMO TRGOVINA j.d.o.o. za trgovinu i usluge iz Severina 80, OIB 11039548463,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05 540-213-17. </w:t>
      </w:r>
    </w:p>
    <w:p w:rsidRDefault="00456B1C" w:rsidP="00456B1C" w:rsidR="00456B1C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LOMO TRGOVINA j.d.o.o. za trgovinu i usluge iz Severina 80, OIB 11039548463. </w:t>
      </w:r>
    </w:p>
    <w:p w:rsidRDefault="00456B1C" w:rsidP="00456B1C" w:rsidR="00456B1C">
      <w:pPr>
        <w:jc w:val="both"/>
        <w:rPr>
          <w:rFonts w:hAnsi="Arial" w:ascii="Arial"/>
        </w:rPr>
      </w:pPr>
    </w:p>
    <w:p w:rsidRDefault="00456B1C" w:rsidP="00456B1C" w:rsidR="00456B1C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56B1C" w:rsidP="00456B1C" w:rsidR="00456B1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čl.110.st.1. Stečajnog zakona. U svom prijedlogu ističe da na dan 21.02.2017. godine dužnik u Očevidniku redoslijeda osnova za plaćanje ima evidentirane neizvršene osnove za plaćanje u ukupnom iznosu od 10.725,23 kuna, u neprekinutom razdoblju od 120 dana, te da ima tri zaposlena  djelatnika, dok drugih podataka o imovini dužnika FINA nema. </w:t>
      </w:r>
      <w:r>
        <w:rPr>
          <w:rFonts w:hAnsi="Arial" w:ascii="Arial"/>
        </w:rPr>
        <w:lastRenderedPageBreak/>
        <w:t>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456B1C" w:rsidP="00456B1C" w:rsidR="00456B1C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456B1C" w:rsidP="00456B1C" w:rsidR="00456B1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10.752,23 kuna, koji podatak zakonski zastupnik dužnika nije osporio, sud utvrđuje da je ispunjen razlog nesposobnosti za plaćanje, propisan čl.6.st.2.Stečajnog zakona.</w:t>
      </w:r>
    </w:p>
    <w:p w:rsidRDefault="00456B1C" w:rsidP="00456B1C" w:rsidR="00456B1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456B1C" w:rsidP="00456B1C" w:rsidR="00456B1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456B1C" w:rsidP="00456B1C" w:rsidR="00456B1C">
      <w:pPr>
        <w:jc w:val="both"/>
        <w:rPr>
          <w:rFonts w:hAnsi="Arial" w:ascii="Arial"/>
        </w:rPr>
      </w:pPr>
    </w:p>
    <w:p w:rsidRDefault="00456B1C" w:rsidP="00456B1C" w:rsidR="00456B1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14. rujna 2017. godine</w:t>
      </w:r>
    </w:p>
    <w:p w:rsidRDefault="00456B1C" w:rsidP="00456B1C" w:rsidR="00456B1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456B1C" w:rsidP="00456B1C" w:rsidR="00456B1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456B1C" w:rsidP="00456B1C" w:rsidR="00456B1C">
      <w:pPr>
        <w:ind w:firstLine="720"/>
        <w:jc w:val="both"/>
        <w:rPr>
          <w:rFonts w:hAnsi="Arial" w:ascii="Arial"/>
        </w:rPr>
      </w:pPr>
    </w:p>
    <w:p w:rsidRDefault="00456B1C" w:rsidP="00456B1C" w:rsidR="00456B1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456B1C" w:rsidP="00456B1C" w:rsidR="00456B1C">
      <w:pPr>
        <w:jc w:val="both"/>
        <w:rPr>
          <w:rFonts w:hAnsi="Arial" w:ascii="Arial"/>
        </w:rPr>
      </w:pPr>
    </w:p>
    <w:p w:rsidRDefault="00456B1C" w:rsidP="00456B1C" w:rsidR="00456B1C">
      <w:pPr>
        <w:jc w:val="both"/>
        <w:rPr>
          <w:rFonts w:hAnsi="Arial" w:ascii="Arial"/>
        </w:rPr>
      </w:pPr>
    </w:p>
    <w:p w:rsidRDefault="00456B1C" w:rsidP="00456B1C" w:rsidR="00456B1C">
      <w:pPr>
        <w:jc w:val="both"/>
        <w:rPr>
          <w:rFonts w:hAnsi="Arial" w:ascii="Arial"/>
        </w:rPr>
      </w:pPr>
    </w:p>
    <w:p w:rsidRDefault="00456B1C" w:rsidP="00456B1C" w:rsidR="00456B1C">
      <w:pPr>
        <w:jc w:val="both"/>
        <w:rPr>
          <w:rFonts w:hAnsi="Arial" w:ascii="Arial"/>
        </w:rPr>
      </w:pPr>
    </w:p>
    <w:p w:rsidRDefault="00456B1C" w:rsidP="00456B1C" w:rsidR="00456B1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56B1C" w:rsidP="00456B1C" w:rsidR="00456B1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456B1C" w:rsidP="00456B1C" w:rsidR="00456B1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456B1C" w:rsidP="00456B1C" w:rsidR="00456B1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456B1C" w:rsidP="00456B1C" w:rsidR="00456B1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456B1C" w:rsidP="00456B1C" w:rsidR="00456B1C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456B1C" w:rsidP="00456B1C" w:rsidR="00456B1C">
      <w:pPr>
        <w:jc w:val="both"/>
        <w:rPr>
          <w:rFonts w:hAnsi="Arial" w:ascii="Arial"/>
        </w:rPr>
      </w:pPr>
      <w:r>
        <w:rPr>
          <w:rFonts w:hAnsi="Arial" w:ascii="Arial"/>
        </w:rPr>
        <w:t>Bj.14.09.2017.g.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B1C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549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St-213/2017-5</izvorni_sadrzaj>
    <derivirana_varijabla naziv="DomainObject.Oznaka_1">St-213/2017-5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LOMO TRGOVINA jednostavno društvo s ograničenom odgovornošću za trgovinu i usluge zastupanog po punomoćniku Dalija Medić-Mitrović</izvorni_sadrzaj>
    <derivirana_varijabla naziv="DomainObject.Predmet.ProtustrankaFormated_1">  LOMO TRGOVINA jednostavno društvo s ograničenom odgovornošću za trgovinu i usluge zastupanog po punomoćniku Dalija Medić-Mitrović</derivirana_varijabla>
  </DomainObject.Predmet.ProtustrankaFormated>
  <DomainObject.Predmet.ProtustrankaFormatedOIB>
    <izvorni_sadrzaj>  LOMO TRGOVINA jednostavno društvo s ograničenom odgovornošću za trgovinu i usluge, OIB 11039548463 zastupanog po punomoćniku Dalija Medić-Mitrović</izvorni_sadrzaj>
    <derivirana_varijabla naziv="DomainObject.Predmet.ProtustrankaFormatedOIB_1">  LOMO TRGOVINA jednostavno društvo s ograničenom odgovornošću za trgovinu i usluge, OIB 11039548463 zastupanog po punomoćniku Dalija Medić-Mitrović</derivirana_varijabla>
  </DomainObject.Predmet.ProtustrankaFormatedOIB>
  <DomainObject.Predmet.ProtustrankaFormatedWithAdress>
    <izvorni_sadrzaj> LOMO TRGOVINA jednostavno društvo s ograničenom odgovornošću za trgovinu i usluge, Severin 80, 43000 Severin zastupanog po punomoćniku Dalija Medić-Mitrović</izvorni_sadrzaj>
    <derivirana_varijabla naziv="DomainObject.Predmet.ProtustrankaFormatedWithAdress_1"> LOMO TRGOVINA jednostavno društvo s ograničenom odgovornošću za trgovinu i usluge, Severin 80, 43000 Severin zastupanog po punomoćniku Dalija Medić-Mitrović</derivirana_varijabla>
  </DomainObject.Predmet.ProtustrankaFormatedWithAdress>
  <DomainObject.Predmet.ProtustrankaFormatedWithAdressOIB>
    <izvorni_sadrzaj> LOMO TRGOVINA jednostavno društvo s ograničenom odgovornošću za trgovinu i usluge, OIB 11039548463, Severin 80, 43000 Severin zastupanog po punomoćniku Dalija Medić-Mitrović</izvorni_sadrzaj>
    <derivirana_varijabla naziv="DomainObject.Predmet.ProtustrankaFormatedWithAdressOIB_1"> LOMO TRGOVINA jednostavno društvo s ograničenom odgovornošću za trgovinu i usluge, OIB 11039548463, Severin 80, 43000 Severin zastupanog po punomoćniku Dalija Medić-Mitrović</derivirana_varijabla>
  </DomainObject.Predmet.ProtustrankaFormatedWithAdressOIB>
  <DomainObject.Predmet.ProtustrankaWithAdress>
    <izvorni_sadrzaj>LOMO TRGOVINA jednostavno društvo s ograničenom odgovornošću za trgovinu i usluge Severin 80, 43000 Severin</izvorni_sadrzaj>
    <derivirana_varijabla naziv="DomainObject.Predmet.ProtustrankaWithAdress_1">LOMO TRGOVINA jednostavno društvo s ograničenom odgovornošću za trgovinu i usluge Severin 80, 43000 Severin</derivirana_varijabla>
  </DomainObject.Predmet.ProtustrankaWithAdress>
  <DomainObject.Predmet.ProtustrankaWithAdressOIB>
    <izvorni_sadrzaj>LOMO TRGOVINA jednostavno društvo s ograničenom odgovornošću za trgovinu i usluge, OIB 11039548463, Severin 80, 43000 Severin</izvorni_sadrzaj>
    <derivirana_varijabla naziv="DomainObject.Predmet.ProtustrankaWithAdressOIB_1">LOMO TRGOVINA jednostavno društvo s ograničenom odgovornošću za trgovinu i usluge, OIB 11039548463, Severin 80, 43000 Severin</derivirana_varijabla>
  </DomainObject.Predmet.ProtustrankaWithAdressOIB>
  <DomainObject.Predmet.ProtustrankaNazivFormated>
    <izvorni_sadrzaj>LOMO TRGOVINA jednostavno društvo s ograničenom odgovornošću za trgovinu i usluge</izvorni_sadrzaj>
    <derivirana_varijabla naziv="DomainObject.Predmet.ProtustrankaNazivFormated_1">LOMO TRGOVINA jednostavno društvo s ograničenom odgovornošću za trgovinu i usluge</derivirana_varijabla>
  </DomainObject.Predmet.ProtustrankaNazivFormated>
  <DomainObject.Predmet.ProtustrankaNazivFormatedOIB>
    <izvorni_sadrzaj>LOMO TRGOVINA jednostavno društvo s ograničenom odgovornošću za trgovinu i usluge, OIB 11039548463</izvorni_sadrzaj>
    <derivirana_varijabla naziv="DomainObject.Predmet.ProtustrankaNazivFormatedOIB_1">LOMO TRGOVINA jednostavno društvo s ograničenom odgovornošću za trgovinu i usluge, OIB 11039548463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LOMO TRGOVINA jednostavno društvo s ograničenom odgovornošću za trgovinu i usluge zastupanog po punomoćniku Dalija Medić-Mitrović</item>
    </izvorni_sadrzaj>
    <derivirana_varijabla naziv="DomainObject.Predmet.ProtuStrankaListFormated_1">
      <item>LOMO TRGOVINA jednostavno društvo s ograničenom odgovornošću za trgovinu i usluge zastupanog po punomoćniku Dalija Medić-Mitrović</item>
    </derivirana_varijabla>
  </DomainObject.Predmet.ProtuStrankaListFormated>
  <DomainObject.Predmet.ProtuStrankaListFormatedOIB>
    <izvorni_sadrzaj>
      <item>LOMO TRGOVINA jednostavno društvo s ograničenom odgovornošću za trgovinu i usluge, OIB 11039548463 zastupanog po punomoćniku Dalija Medić-Mitrović</item>
    </izvorni_sadrzaj>
    <derivirana_varijabla naziv="DomainObject.Predmet.ProtuStrankaListFormatedOIB_1">
      <item>LOMO TRGOVINA jednostavno društvo s ograničenom odgovornošću za trgovinu i usluge, OIB 11039548463 zastupanog po punomoćniku Dalija Medić-Mitrović</item>
    </derivirana_varijabla>
  </DomainObject.Predmet.ProtuStrankaListFormatedOIB>
  <DomainObject.Predmet.ProtuStrankaListFormatedWithAdress>
    <izvorni_sadrzaj>
      <item>LOMO TRGOVINA jednostavno društvo s ograničenom odgovornošću za trgovinu i usluge, Severin 80, 43000 Severin zastupanog po punomoćniku Dalija Medić-Mitrović</item>
    </izvorni_sadrzaj>
    <derivirana_varijabla naziv="DomainObject.Predmet.ProtuStrankaListFormatedWithAdress_1">
      <item>LOMO TRGOVINA jednostavno društvo s ograničenom odgovornošću za trgovinu i usluge, Severin 80, 43000 Severin zastupanog po punomoćniku Dalija Medić-Mitrović</item>
    </derivirana_varijabla>
  </DomainObject.Predmet.ProtuStrankaListFormatedWithAdress>
  <DomainObject.Predmet.ProtuStrankaListFormatedWithAdressOIB>
    <izvorni_sadrzaj>
      <item>LOMO TRGOVINA jednostavno društvo s ograničenom odgovornošću za trgovinu i usluge, OIB 11039548463, Severin 80, 43000 Severin zastupanog po punomoćniku Dalija Medić-Mitrović</item>
    </izvorni_sadrzaj>
    <derivirana_varijabla naziv="DomainObject.Predmet.ProtuStrankaListFormatedWithAdressOIB_1">
      <item>LOMO TRGOVINA jednostavno društvo s ograničenom odgovornošću za trgovinu i usluge, OIB 11039548463, Severin 80, 43000 Severin zastupanog po punomoćniku Dalija Medić-Mitrović</item>
    </derivirana_varijabla>
  </DomainObject.Predmet.ProtuStrankaListFormatedWithAdressOIB>
  <DomainObject.Predmet.ProtuStrankaListNazivFormated>
    <izvorni_sadrzaj>
      <item>LOMO TRGOVINA jednostavno društvo s ograničenom odgovornošću za trgovinu i usluge</item>
    </izvorni_sadrzaj>
    <derivirana_varijabla naziv="DomainObject.Predmet.ProtuStrankaListNazivFormated_1">
      <item>LOMO TRGOVINA jednostavno društvo s ograničenom odgovornošću za trgovinu i usluge</item>
    </derivirana_varijabla>
  </DomainObject.Predmet.ProtuStrankaListNazivFormated>
  <DomainObject.Predmet.ProtuStrankaListNazivFormatedOIB>
    <izvorni_sadrzaj>
      <item>LOMO TRGOVINA jednostavno društvo s ograničenom odgovornošću za trgovinu i usluge, OIB 11039548463</item>
    </izvorni_sadrzaj>
    <derivirana_varijabla naziv="DomainObject.Predmet.ProtuStrankaListNazivFormatedOIB_1">
      <item>LOMO TRGOVINA jednostavno društvo s ograničenom odgovornošću za trgovinu i usluge, OIB 11039548463</item>
    </derivirana_varijabla>
  </DomainObject.Predmet.ProtuStrankaListNazivFormatedOIB>
  <DomainObject.Predmet.OstaliListFormated>
    <izvorni_sadrzaj>
      <item>Dalija Medić-Mitrović punomoćnik sudionika u postupku LOMO TRGOVINA jednostavno društvo s ograničenom odgovornošću za trgovinu i usluge</item>
    </izvorni_sadrzaj>
    <derivirana_varijabla naziv="DomainObject.Predmet.OstaliListFormated_1">
      <item>Dalija Medić-Mitrović punomoćnik sudionika u postupku LOMO TRGOVINA jednostavno društvo s ograničenom odgovornošću za trgovinu i usluge</item>
    </derivirana_varijabla>
  </DomainObject.Predmet.OstaliListFormated>
  <DomainObject.Predmet.OstaliListFormatedOIB>
    <izvorni_sadrzaj>
      <item>Dalija Medić-Mitrović, OIB 95350346367 punomoćnik sudionika u postupku LOMO TRGOVINA jednostavno društvo s ograničenom odgovornošću za trgovinu i usluge</item>
    </izvorni_sadrzaj>
    <derivirana_varijabla naziv="DomainObject.Predmet.OstaliListFormatedOIB_1">
      <item>Dalija Medić-Mitrović, OIB 95350346367 punomoćnik sudionika u postupku LOMO TRGOVINA jednostavno društvo s ograničenom odgovornošću za trgovinu i usluge</item>
    </derivirana_varijabla>
  </DomainObject.Predmet.OstaliListFormatedOIB>
  <DomainObject.Predmet.OstaliListFormatedWithAdress>
    <izvorni_sadrzaj>
      <item>Dalija Medić-Mitrović, Severin 52, 43000 Severin punomoćnik sudionika u postupku LOMO TRGOVINA jednostavno društvo s ograničenom odgovornošću za trgovinu i usluge</item>
    </izvorni_sadrzaj>
    <derivirana_varijabla naziv="DomainObject.Predmet.OstaliListFormatedWithAdress_1">
      <item>Dalija Medić-Mitrović, Severin 52, 43000 Severin punomoćnik sudionika u postupku LOMO TRGOVINA jednostavno društvo s ograničenom odgovornošću za trgovinu i usluge</item>
    </derivirana_varijabla>
  </DomainObject.Predmet.OstaliListFormatedWithAdress>
  <DomainObject.Predmet.OstaliListFormatedWithAdressOIB>
    <izvorni_sadrzaj>
      <item>Dalija Medić-Mitrović, OIB 95350346367, Severin 52, 43000 Severin punomoćnik sudionika u postupku LOMO TRGOVINA jednostavno društvo s ograničenom odgovornošću za trgovinu i usluge</item>
    </izvorni_sadrzaj>
    <derivirana_varijabla naziv="DomainObject.Predmet.OstaliListFormatedWithAdressOIB_1">
      <item>Dalija Medić-Mitrović, OIB 95350346367, Severin 52, 43000 Severin punomoćnik sudionika u postupku LOMO TRGOVINA jednostavno društvo s ograničenom odgovornošću za trgovinu i usluge</item>
    </derivirana_varijabla>
  </DomainObject.Predmet.OstaliListFormatedWithAdressOIB>
  <DomainObject.Predmet.OstaliListNazivFormated>
    <izvorni_sadrzaj>
      <item>Dalija Medić-Mitrović</item>
    </izvorni_sadrzaj>
    <derivirana_varijabla naziv="DomainObject.Predmet.OstaliListNazivFormated_1">
      <item>Dalija Medić-Mitrović</item>
    </derivirana_varijabla>
  </DomainObject.Predmet.OstaliListNazivFormated>
  <DomainObject.Predmet.OstaliListNazivFormatedOIB>
    <izvorni_sadrzaj>
      <item>Dalija Medić-Mitrović, OIB 95350346367</item>
    </izvorni_sadrzaj>
    <derivirana_varijabla naziv="DomainObject.Predmet.OstaliListNazivFormatedOIB_1">
      <item>Dalija Medić-Mitrović, OIB 95350346367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St-213/2017-5</izvorni_sadrzaj>
    <derivirana_varijabla naziv="DomainObject.PoslovniBrojDokumenta_1">St-213/2017-5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LOMO TRGOVINA jednostavno društvo s ograničenom odgovornošću za trgovinu i usluge</izvorni_sadrzaj>
    <derivirana_varijabla naziv="DomainObject.Predmet.ProtustrankaIDrugi_1">LOMO TRGOVINA jednostavno društvo s ograničenom odgovornošću za trgovinu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LOMO TRGOVINA jednostavno društvo s ograničenom odgovornošću za trgovinu i usluge, OIB 11039548463, Severin 80, 43000 Severin</izvorni_sadrzaj>
    <derivirana_varijabla naziv="DomainObject.Predmet.ProtustrankaIDrugiAdressOIB_1">LOMO TRGOVINA jednostavno društvo s ograničenom odgovornošću za trgovinu i usluge, OIB 11039548463, Severin 80,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LOMO TRGOVINA jednostavno društvo s ograničenom odgovornošću za trgovinu i usluge</item>
      <item>Dalija Medić-Mitrović</item>
    </izvorni_sadrzaj>
    <derivirana_varijabla naziv="DomainObject.Predmet.SudioniciListNaziv_1">
      <item>FINA RC Zagreb, Podružnica Bjelovar</item>
      <item>LOMO TRGOVINA jednostavno društvo s ograničenom odgovornošću za trgovinu i usluge</item>
      <item>Dalija Medić-Mitrović</item>
    </derivirana_varijabla>
  </DomainObject.Predmet.SudioniciListNaziv>
  <DomainObject.Predmet.SudioniciListAdressOIB>
    <izvorni_sadrzaj>
      <item>FINA RC Zagreb, Podružnica Bjelovar, OIB 85821130368, F. Supila 4,43000 Bjelovar</item>
      <item>LOMO TRGOVINA jednostavno društvo s ograničenom odgovornošću za trgovinu i usluge, OIB 11039548463, Severin 80,43000 Severin</item>
      <item>Dalija Medić-Mitrović, OIB 95350346367, Severin 52,43000 Severin</item>
    </izvorni_sadrzaj>
    <derivirana_varijabla naziv="DomainObject.Predmet.SudioniciListAdressOIB_1">
      <item>FINA RC Zagreb, Podružnica Bjelovar, OIB 85821130368, F. Supila 4,43000 Bjelovar</item>
      <item>LOMO TRGOVINA jednostavno društvo s ograničenom odgovornošću za trgovinu i usluge, OIB 11039548463, Severin 80,43000 Severin</item>
      <item>Dalija Medić-Mitrović, OIB 95350346367, Severin 52,43000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C4EBF-DB17-42BE-9261-C2F4BD1D8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646</properties:Words>
  <properties:Characters>3705</properties:Characters>
  <properties:Lines>85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2017-09-14T08:56:00Z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St-213/2017-5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