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aa8" w14:paraId="d9aeaa8" w:rsidRDefault="002B75EF" w:rsidP="002B75EF" w:rsidR="002B75EF" w:rsidRPr="005962BB">
      <w:pPr>
        <w15:collapsed w:val="false"/>
      </w:pPr>
      <w:bookmarkStart w:name="_GoBack" w:id="0"/>
      <w:bookmarkEnd w:id="0"/>
      <w:r w:rsidRPr="005962BB">
        <w:rPr>
          <w:sz w:val="16"/>
          <w:szCs w:val="16"/>
        </w:rPr>
        <w:t xml:space="preserve">                           </w:t>
      </w:r>
      <w:r w:rsidRPr="005962BB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2BB">
        <w:rPr>
          <w:sz w:val="16"/>
          <w:szCs w:val="16"/>
        </w:rPr>
        <w:t xml:space="preserve">                   </w:t>
      </w:r>
      <w:r w:rsidRPr="005962BB">
        <w:t xml:space="preserve">                                         </w:t>
      </w:r>
    </w:p>
    <w:p w:rsidRDefault="002B75EF" w:rsidP="002B75EF" w:rsidR="002B75EF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REPUBLIKA HRVATSKA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</w:p>
    <w:p w:rsidRDefault="002B75EF" w:rsidP="002B75EF" w:rsidR="002B75EF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TRGOVAČKI SUD U PAZINU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>
        <w:rPr>
          <w:sz w:val="23"/>
          <w:szCs w:val="23"/>
        </w:rPr>
        <w:t xml:space="preserve">        Posl.br.: 2 St-402</w:t>
      </w:r>
      <w:r w:rsidRPr="005962BB">
        <w:rPr>
          <w:sz w:val="23"/>
          <w:szCs w:val="23"/>
        </w:rPr>
        <w:t>/16-</w:t>
      </w:r>
      <w:r>
        <w:rPr>
          <w:sz w:val="23"/>
          <w:szCs w:val="23"/>
        </w:rPr>
        <w:t>10</w:t>
      </w:r>
    </w:p>
    <w:p w:rsidRDefault="002B75EF" w:rsidP="002B75EF" w:rsidR="002B75EF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 52000 PAZIN, </w:t>
      </w:r>
      <w:proofErr w:type="spellStart"/>
      <w:r w:rsidRPr="005962BB">
        <w:rPr>
          <w:sz w:val="23"/>
          <w:szCs w:val="23"/>
        </w:rPr>
        <w:t>Dršćevka</w:t>
      </w:r>
      <w:proofErr w:type="spellEnd"/>
      <w:r w:rsidRPr="005962BB">
        <w:rPr>
          <w:sz w:val="23"/>
          <w:szCs w:val="23"/>
        </w:rPr>
        <w:t xml:space="preserve"> 1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</w:t>
      </w:r>
      <w:r w:rsidRPr="005962BB">
        <w:rPr>
          <w:sz w:val="23"/>
          <w:szCs w:val="23"/>
        </w:rPr>
        <w:tab/>
        <w:t xml:space="preserve">     </w:t>
      </w:r>
      <w:r w:rsidRPr="005962BB">
        <w:rPr>
          <w:sz w:val="23"/>
          <w:szCs w:val="23"/>
        </w:rPr>
        <w:tab/>
        <w:t xml:space="preserve">     </w:t>
      </w:r>
      <w:r>
        <w:rPr>
          <w:sz w:val="23"/>
          <w:szCs w:val="23"/>
        </w:rPr>
        <w:t xml:space="preserve"> </w:t>
      </w:r>
      <w:r w:rsidRPr="005962BB">
        <w:rPr>
          <w:sz w:val="23"/>
          <w:szCs w:val="23"/>
        </w:rPr>
        <w:t>(</w:t>
      </w:r>
      <w:r>
        <w:rPr>
          <w:sz w:val="23"/>
          <w:szCs w:val="23"/>
        </w:rPr>
        <w:t>prije: St-228</w:t>
      </w:r>
      <w:r w:rsidRPr="005962BB">
        <w:rPr>
          <w:sz w:val="23"/>
          <w:szCs w:val="23"/>
        </w:rPr>
        <w:t xml:space="preserve">/15)     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</w:p>
    <w:p w:rsidRDefault="002B75EF" w:rsidP="002B75EF" w:rsidR="002B75EF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E P U B L I K A  H R V A T S K A</w:t>
      </w:r>
    </w:p>
    <w:p w:rsidRDefault="002B75EF" w:rsidP="002B75EF" w:rsidR="002B75EF" w:rsidRPr="005962BB">
      <w:pPr>
        <w:rPr>
          <w:sz w:val="23"/>
          <w:szCs w:val="23"/>
        </w:rPr>
      </w:pPr>
    </w:p>
    <w:p w:rsidRDefault="002B75EF" w:rsidP="002B75EF" w:rsidR="002B75EF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J E Š E NJ E</w:t>
      </w:r>
    </w:p>
    <w:p w:rsidRDefault="002B75EF" w:rsidP="002B75EF" w:rsidR="002B75EF" w:rsidRPr="005962BB">
      <w:pPr>
        <w:rPr>
          <w:sz w:val="23"/>
          <w:szCs w:val="23"/>
        </w:rPr>
      </w:pP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Trgovački sud u Pazinu, po sucu Adrijani Labinjan Skok, po prijedlogu predlagatelja Republike Hrvatske, Ministarstva financija, Porezne uprave, Područni ured Istra, Primorje, Lika, OIB: 52634238587, zastupane po Županijskom državnom odvjetništvu u Puli - Pola, radi otvaranja stečajnog postupka nad dužnikom </w:t>
      </w:r>
      <w:r>
        <w:rPr>
          <w:sz w:val="23"/>
          <w:szCs w:val="23"/>
        </w:rPr>
        <w:t xml:space="preserve">2 MG STUDIO d.o.o.,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Ulica 13, OIB: 97645231188</w:t>
      </w:r>
      <w:r w:rsidRPr="005962BB">
        <w:rPr>
          <w:sz w:val="23"/>
          <w:szCs w:val="23"/>
        </w:rPr>
        <w:t xml:space="preserve">, dana 6. travnja 2016. 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</w:p>
    <w:p w:rsidRDefault="002B75EF" w:rsidP="002B75EF" w:rsidR="002B75EF" w:rsidRPr="005962BB">
      <w:pPr>
        <w:ind w:firstLine="708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r i j e š i o   j e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</w:p>
    <w:p w:rsidRDefault="002B75EF" w:rsidP="002B75EF" w:rsidR="002B75EF" w:rsidRPr="005962BB">
      <w:pPr>
        <w:jc w:val="both"/>
        <w:rPr>
          <w:sz w:val="23"/>
          <w:szCs w:val="23"/>
          <w:lang w:val="pl-PL"/>
        </w:rPr>
      </w:pPr>
      <w:r w:rsidRPr="005962BB">
        <w:rPr>
          <w:sz w:val="23"/>
          <w:szCs w:val="23"/>
          <w:lang w:val="pl-PL"/>
        </w:rPr>
        <w:tab/>
        <w:t>I.</w:t>
      </w:r>
      <w:r w:rsidRPr="005962BB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2 MG STUDIO d.o.o.,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Ulica 13, OIB: 97645231188</w:t>
      </w:r>
      <w:r w:rsidRPr="005962BB">
        <w:rPr>
          <w:sz w:val="23"/>
          <w:szCs w:val="23"/>
          <w:lang w:val="pl-PL"/>
        </w:rPr>
        <w:t xml:space="preserve">, te se odlučuje održati ročište, pa se </w:t>
      </w:r>
      <w:r w:rsidRPr="005962BB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12. svibnja 2016. u 12</w:t>
      </w:r>
      <w:r w:rsidRPr="005962BB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50</w:t>
      </w:r>
      <w:r w:rsidRPr="005962BB">
        <w:rPr>
          <w:b/>
          <w:sz w:val="23"/>
          <w:szCs w:val="23"/>
          <w:lang w:val="pl-PL"/>
        </w:rPr>
        <w:t xml:space="preserve"> sati, u</w:t>
      </w:r>
      <w:r w:rsidRPr="005962BB">
        <w:rPr>
          <w:b/>
          <w:sz w:val="23"/>
          <w:szCs w:val="23"/>
        </w:rPr>
        <w:t xml:space="preserve"> Trgovačkom sudu u Pazinu, </w:t>
      </w:r>
      <w:proofErr w:type="spellStart"/>
      <w:r w:rsidRPr="005962BB">
        <w:rPr>
          <w:b/>
          <w:sz w:val="23"/>
          <w:szCs w:val="23"/>
        </w:rPr>
        <w:t>Dršćevka</w:t>
      </w:r>
      <w:proofErr w:type="spellEnd"/>
      <w:r w:rsidRPr="005962BB">
        <w:rPr>
          <w:b/>
          <w:sz w:val="23"/>
          <w:szCs w:val="23"/>
        </w:rPr>
        <w:t xml:space="preserve"> 1, sudnica 5</w:t>
      </w:r>
      <w:r w:rsidRPr="005962BB">
        <w:rPr>
          <w:sz w:val="23"/>
          <w:szCs w:val="23"/>
        </w:rPr>
        <w:t>,</w:t>
      </w:r>
      <w:r w:rsidRPr="005962BB">
        <w:rPr>
          <w:sz w:val="23"/>
          <w:szCs w:val="23"/>
          <w:lang w:val="pl-PL"/>
        </w:rPr>
        <w:t xml:space="preserve"> na koje se pozivaju: 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sv-SE"/>
        </w:rPr>
        <w:t xml:space="preserve">- predlagatelj </w:t>
      </w:r>
      <w:r w:rsidRPr="005962BB">
        <w:rPr>
          <w:sz w:val="23"/>
          <w:szCs w:val="23"/>
        </w:rPr>
        <w:t>Republika Hrvatska, Ministarstvo financija, Porezna uprava, Područni ured Istra, Primorje, Lika, OIB: 52634238587</w:t>
      </w:r>
      <w:r>
        <w:rPr>
          <w:sz w:val="23"/>
          <w:szCs w:val="23"/>
        </w:rPr>
        <w:t>,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2 MG STUDIO d.o.o.,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Ulica 13, OIB: 97645231188,</w:t>
      </w:r>
    </w:p>
    <w:p w:rsidRDefault="002B75EF" w:rsidP="002B75EF" w:rsidR="002B75EF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Gianni Gobbo, Melnica, Melnica 15/A</w:t>
      </w:r>
      <w:r w:rsidRPr="005962BB">
        <w:rPr>
          <w:sz w:val="23"/>
          <w:szCs w:val="23"/>
          <w:lang w:val="sv-SE"/>
        </w:rPr>
        <w:t>,</w:t>
      </w:r>
    </w:p>
    <w:p w:rsidRDefault="002B75EF" w:rsidP="002B75EF" w:rsidR="002B75EF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Michele Ferrazzo, Italija, Musile di Piave, Via Rorai 2/A</w:t>
      </w:r>
      <w:r w:rsidRPr="005962BB">
        <w:rPr>
          <w:sz w:val="23"/>
          <w:szCs w:val="23"/>
          <w:lang w:val="sv-SE"/>
        </w:rPr>
        <w:t>,</w:t>
      </w:r>
    </w:p>
    <w:p w:rsidRDefault="002B75EF" w:rsidP="002B75EF" w:rsidR="002B75EF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B75EF" w:rsidP="002B75EF" w:rsidR="002B75EF" w:rsidRPr="005962BB">
      <w:pPr>
        <w:jc w:val="both"/>
        <w:rPr>
          <w:sz w:val="23"/>
          <w:szCs w:val="23"/>
          <w:lang w:val="sv-SE"/>
        </w:rPr>
      </w:pPr>
    </w:p>
    <w:p w:rsidRDefault="002B75EF" w:rsidP="002B75EF" w:rsidR="002B75EF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ab/>
        <w:t>II.</w:t>
      </w:r>
      <w:r w:rsidRPr="005962BB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 xml:space="preserve">2 MG STUDIO d.o.o.,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Ulica 13, OIB: 97645231188</w:t>
      </w:r>
      <w:r w:rsidRPr="005962BB">
        <w:rPr>
          <w:sz w:val="23"/>
          <w:szCs w:val="23"/>
        </w:rPr>
        <w:t xml:space="preserve">, da do zakazanog ročišta </w:t>
      </w:r>
      <w:r w:rsidRPr="005962BB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</w:p>
    <w:p w:rsidRDefault="002B75EF" w:rsidP="002B75EF" w:rsidR="002B75EF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U Pazinu, 6. travnja 2016.</w:t>
      </w:r>
    </w:p>
    <w:p w:rsidRDefault="002B75EF" w:rsidP="002B75EF" w:rsidR="002B75EF" w:rsidRPr="005962BB">
      <w:pPr>
        <w:jc w:val="center"/>
        <w:rPr>
          <w:sz w:val="23"/>
          <w:szCs w:val="23"/>
        </w:rPr>
      </w:pPr>
    </w:p>
    <w:p w:rsidRDefault="002B75EF" w:rsidP="002B75EF" w:rsidR="002B75EF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 xml:space="preserve">                                                             </w:t>
      </w:r>
      <w:r w:rsidRPr="005962BB">
        <w:rPr>
          <w:sz w:val="23"/>
          <w:szCs w:val="23"/>
        </w:rPr>
        <w:tab/>
        <w:t xml:space="preserve">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 Sudac</w:t>
      </w:r>
    </w:p>
    <w:p w:rsidRDefault="002B75EF" w:rsidP="002B75EF" w:rsidR="002B75EF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                                                                 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Adrijana Labinjan Skok, v.r.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UPUTA O PRAVNOM LIJEKU: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Protiv ovog rješenja nije dopuštena posebna žalba (čl. 115. st. 1. SZ-a).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</w:p>
    <w:p w:rsidRDefault="002B75EF" w:rsidP="002B75EF" w:rsidR="002B75EF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DNA:</w:t>
      </w:r>
    </w:p>
    <w:p w:rsidRDefault="002B75EF" w:rsidP="002B75EF" w:rsidR="002B75EF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 xml:space="preserve">- predlagatelj </w:t>
      </w:r>
      <w:r w:rsidRPr="005962BB">
        <w:rPr>
          <w:sz w:val="23"/>
          <w:szCs w:val="23"/>
        </w:rPr>
        <w:t xml:space="preserve">Republika Hrvatska, Ministarstvo financija, Porezna uprava, Područni ured Istra, </w:t>
      </w:r>
    </w:p>
    <w:p w:rsidRDefault="002B75EF" w:rsidP="002B75EF" w:rsidR="002B75EF" w:rsidRPr="005962B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5962BB">
        <w:rPr>
          <w:sz w:val="23"/>
          <w:szCs w:val="23"/>
        </w:rPr>
        <w:t>Primorje, Lika, po ŽDO Pula</w:t>
      </w:r>
    </w:p>
    <w:p w:rsidRDefault="002B75EF" w:rsidP="002B75EF" w:rsidR="002B75EF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2 MG STUDIO d.o.o.,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Ulica 13</w:t>
      </w:r>
      <w:r w:rsidRPr="005962BB">
        <w:rPr>
          <w:sz w:val="23"/>
          <w:szCs w:val="23"/>
        </w:rPr>
        <w:t xml:space="preserve">, uz prijedlog vjerovnika od </w:t>
      </w:r>
      <w:r>
        <w:rPr>
          <w:sz w:val="23"/>
          <w:szCs w:val="23"/>
        </w:rPr>
        <w:t>31.12.2015</w:t>
      </w:r>
      <w:r w:rsidRPr="005962BB">
        <w:rPr>
          <w:sz w:val="23"/>
          <w:szCs w:val="23"/>
        </w:rPr>
        <w:t>.</w:t>
      </w:r>
    </w:p>
    <w:p w:rsidRDefault="002B75EF" w:rsidP="002B75EF" w:rsidR="002B75EF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Gianni Gobbo, Melnica, Melnica 15/A</w:t>
      </w:r>
    </w:p>
    <w:p w:rsidRDefault="002B75EF" w:rsidP="002B75EF" w:rsidR="002B75EF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Michele Ferrazzo, Italija, Musile di Piave, Via Rorai 2/A</w:t>
      </w:r>
    </w:p>
    <w:p w:rsidRDefault="002B75EF" w:rsidP="002B75EF" w:rsidR="00500701">
      <w:pPr>
        <w:jc w:val="both"/>
      </w:pPr>
      <w:r w:rsidRPr="005962BB">
        <w:rPr>
          <w:sz w:val="23"/>
          <w:szCs w:val="23"/>
        </w:rPr>
        <w:t>- e-Oglasna ploča sudova 8 dana</w:t>
      </w:r>
    </w:p>
    <w:sectPr w:rsidSect="005962BB" w:rsidR="00500701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F8C" w:rsidR="00000000">
      <w:r>
        <w:separator/>
      </w:r>
    </w:p>
  </w:endnote>
  <w:endnote w:id="0" w:type="continuationSeparator">
    <w:p w:rsidRDefault="00527F8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F8C" w:rsidR="00000000">
      <w:r>
        <w:separator/>
      </w:r>
    </w:p>
  </w:footnote>
  <w:footnote w:id="0" w:type="continuationSeparator">
    <w:p w:rsidRDefault="00527F8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B75E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27F8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5EF"/>
    <w:rsid w:val="002B75EF"/>
    <w:rsid w:val="00527F8C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75E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75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75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5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5E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F8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F8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F8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F8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75E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75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75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5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5E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F8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F8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F8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F8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2020</properties:Characters>
  <properties:Lines>52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2016-04-06T12:28:00Z</dcterms:created>
  <dc:creator>Jasmina Matika</dc:creator>
  <cp:lastModifiedBy>Jasmina Matika</cp:lastModifiedBy>
  <dcterms:modified xmlns:xsi="http://www.w3.org/2001/XMLSchema-instance" xsi:type="dcterms:W3CDTF">2016-04-06T12:42:00Z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