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f04d" w14:paraId="93bf04d" w:rsidRDefault="00AE649C" w:rsidP="00FA5B5E" w:rsidR="00AE649C" w:rsidRPr="00B76F3C">
      <w:pPr>
        <w:pStyle w:val="Naslov3"/>
        <w15:collapsed w:val="false"/>
      </w:pPr>
    </w:p>
    <w:p w:rsidRDefault="001E261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E261D" w:rsidP="001E261D" w:rsidR="001E261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St-612/2016-4.</w:t>
      </w:r>
    </w:p>
    <w:p w:rsidRDefault="001E261D" w:rsidP="001E261D" w:rsidR="001E261D">
      <w:pPr>
        <w:jc w:val="both"/>
        <w:rPr>
          <w:rFonts w:cs="Arial" w:hAnsi="Arial" w:ascii="Arial"/>
          <w:b/>
        </w:rPr>
      </w:pPr>
    </w:p>
    <w:p w:rsidRDefault="001E261D" w:rsidP="001E261D" w:rsidR="001E261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1E261D" w:rsidP="001E261D" w:rsidR="001E261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1E261D" w:rsidP="001E261D" w:rsidR="001E261D">
      <w:pPr>
        <w:jc w:val="center"/>
        <w:rPr>
          <w:rFonts w:cs="Arial" w:hAnsi="Arial" w:ascii="Arial"/>
        </w:rPr>
      </w:pPr>
    </w:p>
    <w:p w:rsidRDefault="001E261D" w:rsidP="001E261D" w:rsidR="001E26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MODERNO-GRADNJA d.o.o. za usluge i trgovinu iz Sesveta, </w:t>
      </w:r>
      <w:proofErr w:type="spellStart"/>
      <w:r>
        <w:rPr>
          <w:rFonts w:cs="Arial" w:hAnsi="Arial" w:ascii="Arial"/>
        </w:rPr>
        <w:t>Krasnijanska</w:t>
      </w:r>
      <w:proofErr w:type="spellEnd"/>
      <w:r>
        <w:rPr>
          <w:rFonts w:cs="Arial" w:hAnsi="Arial" w:ascii="Arial"/>
        </w:rPr>
        <w:t xml:space="preserve"> 42, MBS 080549049, OIB 98387420780, dana 07. rujna 2016. godine  </w:t>
      </w:r>
    </w:p>
    <w:p w:rsidRDefault="001E261D" w:rsidP="001E261D" w:rsidR="001E261D">
      <w:pPr>
        <w:jc w:val="both"/>
        <w:rPr>
          <w:rFonts w:cs="Arial" w:hAnsi="Arial" w:ascii="Arial"/>
        </w:rPr>
      </w:pPr>
    </w:p>
    <w:p w:rsidRDefault="001E261D" w:rsidP="001E261D" w:rsidR="001E261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1E261D" w:rsidP="001E261D" w:rsidR="001E261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MODERNO-GRADNJA d.o.o. za usluge i trgovinu iz Sesveta, </w:t>
      </w:r>
      <w:proofErr w:type="spellStart"/>
      <w:r>
        <w:rPr>
          <w:rFonts w:cs="Arial" w:hAnsi="Arial" w:ascii="Arial"/>
        </w:rPr>
        <w:t>Krasnijanska</w:t>
      </w:r>
      <w:proofErr w:type="spellEnd"/>
      <w:r>
        <w:rPr>
          <w:rFonts w:cs="Arial" w:hAnsi="Arial" w:ascii="Arial"/>
        </w:rPr>
        <w:t xml:space="preserve"> 42, MBS 080549049, OIB 98387420780.</w:t>
      </w:r>
    </w:p>
    <w:p w:rsidRDefault="001E261D" w:rsidP="001E261D" w:rsidR="001E26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DAVID JAKOVLJEVIĆ iz Sesveta, </w:t>
      </w:r>
      <w:proofErr w:type="spellStart"/>
      <w:r>
        <w:rPr>
          <w:rFonts w:cs="Arial" w:hAnsi="Arial" w:ascii="Arial"/>
        </w:rPr>
        <w:t>Kašinska</w:t>
      </w:r>
      <w:proofErr w:type="spellEnd"/>
      <w:r>
        <w:rPr>
          <w:rFonts w:cs="Arial" w:hAnsi="Arial" w:ascii="Arial"/>
        </w:rPr>
        <w:t xml:space="preserve"> 7, OIB 63014812654. </w:t>
      </w:r>
    </w:p>
    <w:p w:rsidRDefault="001E261D" w:rsidP="001E261D" w:rsidR="001E261D">
      <w:pPr>
        <w:ind w:firstLine="851"/>
        <w:jc w:val="both"/>
        <w:rPr>
          <w:rFonts w:cs="Arial" w:eastAsia="Times New Roman" w:hAnsi="Arial" w:ascii="Arial"/>
          <w:lang w:eastAsia="hr-HR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MODERNO-GRADNJA d.o.o. za usluge i trgovinu iz Sesveta, </w:t>
      </w:r>
      <w:proofErr w:type="spellStart"/>
      <w:r>
        <w:rPr>
          <w:rFonts w:cs="Arial" w:hAnsi="Arial" w:ascii="Arial"/>
        </w:rPr>
        <w:t>Krasnijanska</w:t>
      </w:r>
      <w:proofErr w:type="spellEnd"/>
      <w:r>
        <w:rPr>
          <w:rFonts w:cs="Arial" w:hAnsi="Arial" w:ascii="Arial"/>
        </w:rPr>
        <w:t xml:space="preserve"> 42, MBS 080549049, OIB 98387420780.IV.Skraćeni s</w:t>
      </w:r>
      <w:r>
        <w:rPr>
          <w:rFonts w:cs="Arial" w:eastAsia="Times New Roman" w:hAnsi="Arial" w:ascii="Arial"/>
          <w:lang w:eastAsia="hr-HR"/>
        </w:rPr>
        <w:t xml:space="preserve">tečajni postupak je otvoren i zaključen s danom </w:t>
      </w:r>
      <w:r>
        <w:rPr>
          <w:rFonts w:cs="Arial" w:eastAsia="Times New Roman" w:hAnsi="Arial" w:ascii="Arial"/>
          <w:b/>
          <w:lang w:eastAsia="hr-HR"/>
        </w:rPr>
        <w:t>07. rujna 2016. godine u 13,40 sati</w:t>
      </w:r>
      <w:r>
        <w:rPr>
          <w:rFonts w:cs="Arial" w:eastAsia="Times New Roman" w:hAnsi="Arial" w:ascii="Arial"/>
          <w:lang w:eastAsia="hr-HR"/>
        </w:rPr>
        <w:t>, kada je ovo rješenje objavljeno na e-oglasnoj ploči Trgovačkog suda u Bjelovaru.</w:t>
      </w:r>
    </w:p>
    <w:p w:rsidRDefault="001E261D" w:rsidP="001E261D" w:rsidR="001E261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1E261D" w:rsidP="001E261D" w:rsidR="001E261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E261D" w:rsidP="001E261D" w:rsidR="001E261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1E261D" w:rsidP="001E261D" w:rsidR="001E261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1E261D" w:rsidP="001E261D" w:rsidR="001E26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St-612/2016-2,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1E261D" w:rsidP="001E261D" w:rsidR="001E26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E261D" w:rsidP="001E261D" w:rsidR="001E26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E261D" w:rsidP="001E261D" w:rsidR="001E26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E261D" w:rsidP="001E261D" w:rsidR="001E261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E261D" w:rsidP="001E261D" w:rsidR="001E26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1E261D" w:rsidP="001E261D" w:rsidR="001E261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07. rujna 2016. godine</w:t>
      </w:r>
    </w:p>
    <w:p w:rsidRDefault="001E261D" w:rsidP="001E261D" w:rsidR="001E261D">
      <w:pPr>
        <w:rPr>
          <w:rFonts w:cs="Arial" w:hAnsi="Arial" w:ascii="Arial"/>
          <w:b/>
        </w:rPr>
      </w:pPr>
    </w:p>
    <w:p w:rsidRDefault="001E261D" w:rsidP="001E261D" w:rsidR="001E261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1E261D" w:rsidP="001E261D" w:rsidR="001E261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</w:t>
      </w:r>
      <w:r>
        <w:rPr>
          <w:rFonts w:cs="Arial" w:hAnsi="Arial" w:ascii="Arial"/>
        </w:rPr>
        <w:lastRenderedPageBreak/>
        <w:t xml:space="preserve">primjerka u roku od 8 dana od dana objave rješenja na e-oglasnoj ploči suda, a o žalbi odlučuje sudac pojedinac Trgovačkog suda u Bjelovaru. </w:t>
      </w:r>
    </w:p>
    <w:p w:rsidRDefault="001E261D" w:rsidP="001E261D" w:rsidR="001E261D">
      <w:pPr>
        <w:jc w:val="both"/>
        <w:rPr>
          <w:rFonts w:cs="Arial" w:hAnsi="Arial" w:ascii="Arial"/>
        </w:rPr>
      </w:pPr>
    </w:p>
    <w:p w:rsidRDefault="001E261D" w:rsidP="001E261D" w:rsidR="001E261D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1E261D" w:rsidP="001E261D" w:rsidR="001E261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1E261D" w:rsidP="001E261D" w:rsidR="001E26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07.09.2016.g.</w:t>
      </w:r>
    </w:p>
    <w:p w:rsidRDefault="001E261D" w:rsidP="001E261D" w:rsidR="001E261D">
      <w:pPr>
        <w:rPr>
          <w:rFonts w:cs="Arial" w:hAnsi="Arial" w:ascii="Arial"/>
        </w:rPr>
      </w:pPr>
    </w:p>
    <w:p w:rsidRDefault="001E261D" w:rsidP="001E261D" w:rsidR="001E261D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61D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3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St-612/2016-4</izvorni_sadrzaj>
    <derivirana_varijabla naziv="DomainObject.Oznaka_1">St-612/2016-4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MODERNO - GRADNJA d.o.o. zastupanog po punomoćniku Darko Leko</izvorni_sadrzaj>
    <derivirana_varijabla naziv="DomainObject.Predmet.ProtustrankaFormated_1">  MODERNO - GRADNJA d.o.o. zastupanog po punomoćniku Darko Leko</derivirana_varijabla>
  </DomainObject.Predmet.ProtustrankaFormated>
  <DomainObject.Predmet.ProtustrankaFormatedOIB>
    <izvorni_sadrzaj>  MODERNO - GRADNJA d.o.o., OIB 98387420780 zastupanog po punomoćniku Darko Leko</izvorni_sadrzaj>
    <derivirana_varijabla naziv="DomainObject.Predmet.ProtustrankaFormatedOIB_1">  MODERNO - GRADNJA d.o.o., OIB 98387420780 zastupanog po punomoćniku Darko Leko</derivirana_varijabla>
  </DomainObject.Predmet.ProtustrankaFormatedOIB>
  <DomainObject.Predmet.ProtustrankaFormatedWithAdress>
    <izvorni_sadrzaj> MODERNO - GRADNJA d.o.o., Krasnijanska 42, 10360 Sesvete zastupanog po punomoćniku Darko Leko</izvorni_sadrzaj>
    <derivirana_varijabla naziv="DomainObject.Predmet.ProtustrankaFormatedWithAdress_1"> MODERNO - GRADNJA d.o.o., Krasnijanska 42, 10360 Sesvete zastupanog po punomoćniku Darko Leko</derivirana_varijabla>
  </DomainObject.Predmet.ProtustrankaFormatedWithAdress>
  <DomainObject.Predmet.ProtustrankaFormatedWithAdressOIB>
    <izvorni_sadrzaj> MODERNO - GRADNJA d.o.o., OIB 98387420780, Krasnijanska 42, 10360 Sesvete zastupanog po punomoćniku Darko Leko</izvorni_sadrzaj>
    <derivirana_varijabla naziv="DomainObject.Predmet.ProtustrankaFormatedWithAdressOIB_1"> MODERNO - GRADNJA d.o.o., OIB 98387420780, Krasnijanska 42, 10360 Sesvete zastupanog po punomoćniku Darko Leko</derivirana_varijabla>
  </DomainObject.Predmet.ProtustrankaFormatedWithAdressOIB>
  <DomainObject.Predmet.ProtustrankaWithAdress>
    <izvorni_sadrzaj>MODERNO - GRADNJA d.o.o. Krasnijanska 42, 10360 Sesvete</izvorni_sadrzaj>
    <derivirana_varijabla naziv="DomainObject.Predmet.ProtustrankaWithAdress_1">MODERNO - GRADNJA d.o.o. Krasnijanska 42, 10360 Sesvete</derivirana_varijabla>
  </DomainObject.Predmet.ProtustrankaWithAdress>
  <DomainObject.Predmet.ProtustrankaWithAdressOIB>
    <izvorni_sadrzaj>MODERNO - GRADNJA d.o.o., OIB 98387420780, Krasnijanska 42, 10360 Sesvete</izvorni_sadrzaj>
    <derivirana_varijabla naziv="DomainObject.Predmet.ProtustrankaWithAdressOIB_1">MODERNO - GRADNJA d.o.o., OIB 98387420780, Krasnijanska 42, 10360 Sesvete</derivirana_varijabla>
  </DomainObject.Predmet.ProtustrankaWithAdressOIB>
  <DomainObject.Predmet.ProtustrankaNazivFormated>
    <izvorni_sadrzaj>MODERNO - GRADNJA d.o.o.</izvorni_sadrzaj>
    <derivirana_varijabla naziv="DomainObject.Predmet.ProtustrankaNazivFormated_1">MODERNO - GRADNJA d.o.o.</derivirana_varijabla>
  </DomainObject.Predmet.ProtustrankaNazivFormated>
  <DomainObject.Predmet.ProtustrankaNazivFormatedOIB>
    <izvorni_sadrzaj>MODERNO - GRADNJA d.o.o., OIB 98387420780</izvorni_sadrzaj>
    <derivirana_varijabla naziv="DomainObject.Predmet.ProtustrankaNazivFormatedOIB_1">MODERNO - GRADNJA d.o.o., OIB 98387420780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MODERNO - GRADNJA d.o.o. zastupanog po punomoćniku Darko Leko</item>
    </izvorni_sadrzaj>
    <derivirana_varijabla naziv="DomainObject.Predmet.ProtuStrankaListFormated_1">
      <item>MODERNO - GRADNJA d.o.o. zastupanog po punomoćniku Darko Leko</item>
    </derivirana_varijabla>
  </DomainObject.Predmet.ProtuStrankaListFormated>
  <DomainObject.Predmet.ProtuStrankaListFormatedOIB>
    <izvorni_sadrzaj>
      <item>MODERNO - GRADNJA d.o.o., OIB 98387420780 zastupanog po punomoćniku Darko Leko</item>
    </izvorni_sadrzaj>
    <derivirana_varijabla naziv="DomainObject.Predmet.ProtuStrankaListFormatedOIB_1">
      <item>MODERNO - GRADNJA d.o.o., OIB 98387420780 zastupanog po punomoćniku Darko Leko</item>
    </derivirana_varijabla>
  </DomainObject.Predmet.ProtuStrankaListFormatedOIB>
  <DomainObject.Predmet.ProtuStrankaListFormatedWithAdress>
    <izvorni_sadrzaj>
      <item>MODERNO - GRADNJA d.o.o., Krasnijanska 42, 10360 Sesvete zastupanog po punomoćniku Darko Leko</item>
    </izvorni_sadrzaj>
    <derivirana_varijabla naziv="DomainObject.Predmet.ProtuStrankaListFormatedWithAdress_1">
      <item>MODERNO - GRADNJA d.o.o., Krasnijanska 42, 10360 Sesvete zastupanog po punomoćniku Darko Leko</item>
    </derivirana_varijabla>
  </DomainObject.Predmet.ProtuStrankaListFormatedWithAdress>
  <DomainObject.Predmet.ProtuStrankaListFormatedWithAdressOIB>
    <izvorni_sadrzaj>
      <item>MODERNO - GRADNJA d.o.o., OIB 98387420780, Krasnijanska 42, 10360 Sesvete zastupanog po punomoćniku Darko Leko</item>
    </izvorni_sadrzaj>
    <derivirana_varijabla naziv="DomainObject.Predmet.ProtuStrankaListFormatedWithAdressOIB_1">
      <item>MODERNO - GRADNJA d.o.o., OIB 98387420780, Krasnijanska 42, 10360 Sesvete zastupanog po punomoćniku Darko Leko</item>
    </derivirana_varijabla>
  </DomainObject.Predmet.ProtuStrankaListFormatedWithAdressOIB>
  <DomainObject.Predmet.ProtuStrankaListNazivFormated>
    <izvorni_sadrzaj>
      <item>MODERNO - GRADNJA d.o.o.</item>
    </izvorni_sadrzaj>
    <derivirana_varijabla naziv="DomainObject.Predmet.ProtuStrankaListNazivFormated_1">
      <item>MODERNO - GRADNJA d.o.o.</item>
    </derivirana_varijabla>
  </DomainObject.Predmet.ProtuStrankaListNazivFormated>
  <DomainObject.Predmet.ProtuStrankaListNazivFormatedOIB>
    <izvorni_sadrzaj>
      <item>MODERNO - GRADNJA d.o.o., OIB 98387420780</item>
    </izvorni_sadrzaj>
    <derivirana_varijabla naziv="DomainObject.Predmet.ProtuStrankaListNazivFormatedOIB_1">
      <item>MODERNO - GRADNJA d.o.o., OIB 98387420780</item>
    </derivirana_varijabla>
  </DomainObject.Predmet.ProtuStrankaListNazivFormatedOIB>
  <DomainObject.Predmet.OstaliListFormated>
    <izvorni_sadrzaj>
      <item>Darko Leko punomoćnik sudionika u postupku MODERNO - GRADNJA d.o.o.</item>
    </izvorni_sadrzaj>
    <derivirana_varijabla naziv="DomainObject.Predmet.OstaliListFormated_1">
      <item>Darko Leko punomoćnik sudionika u postupku MODERNO - GRADNJA d.o.o.</item>
    </derivirana_varijabla>
  </DomainObject.Predmet.OstaliListFormated>
  <DomainObject.Predmet.OstaliListFormatedOIB>
    <izvorni_sadrzaj>
      <item>Darko Leko, OIB 53015764330 punomoćnik sudionika u postupku MODERNO - GRADNJA d.o.o.</item>
    </izvorni_sadrzaj>
    <derivirana_varijabla naziv="DomainObject.Predmet.OstaliListFormatedOIB_1">
      <item>Darko Leko, OIB 53015764330 punomoćnik sudionika u postupku MODERNO - GRADNJA d.o.o.</item>
    </derivirana_varijabla>
  </DomainObject.Predmet.OstaliListFormatedOIB>
  <DomainObject.Predmet.OstaliListFormatedWithAdress>
    <izvorni_sadrzaj>
      <item>Darko Leko, Kraljice Jelene 5, 10000 Zagreb punomoćnik sudionika u postupku MODERNO - GRADNJA d.o.o.</item>
    </izvorni_sadrzaj>
    <derivirana_varijabla naziv="DomainObject.Predmet.OstaliListFormatedWithAdress_1">
      <item>Darko Leko, Kraljice Jelene 5, 10000 Zagreb punomoćnik sudionika u postupku MODERNO - GRADNJA d.o.o.</item>
    </derivirana_varijabla>
  </DomainObject.Predmet.OstaliListFormatedWithAdress>
  <DomainObject.Predmet.OstaliListFormatedWithAdressOIB>
    <izvorni_sadrzaj>
      <item>Darko Leko, OIB 53015764330, Kraljice Jelene 5, 10000 Zagreb punomoćnik sudionika u postupku MODERNO - GRADNJA d.o.o.</item>
    </izvorni_sadrzaj>
    <derivirana_varijabla naziv="DomainObject.Predmet.OstaliListFormatedWithAdressOIB_1">
      <item>Darko Leko, OIB 53015764330, Kraljice Jelene 5, 10000 Zagreb punomoćnik sudionika u postupku MODERNO - GRADNJA d.o.o.</item>
    </derivirana_varijabla>
  </DomainObject.Predmet.OstaliListFormatedWithAdressOIB>
  <DomainObject.Predmet.OstaliListNazivFormated>
    <izvorni_sadrzaj>
      <item>Darko Leko</item>
    </izvorni_sadrzaj>
    <derivirana_varijabla naziv="DomainObject.Predmet.OstaliListNazivFormated_1">
      <item>Darko Leko</item>
    </derivirana_varijabla>
  </DomainObject.Predmet.OstaliListNazivFormated>
  <DomainObject.Predmet.OstaliListNazivFormatedOIB>
    <izvorni_sadrzaj>
      <item>Darko Leko, OIB 53015764330</item>
    </izvorni_sadrzaj>
    <derivirana_varijabla naziv="DomainObject.Predmet.OstaliListNazivFormatedOIB_1">
      <item>Darko Leko, OIB 53015764330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St-612/2016-4</izvorni_sadrzaj>
    <derivirana_varijabla naziv="DomainObject.PoslovniBrojDokumenta_1">St-612/2016-4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MODERNO - GRADNJA d.o.o.</izvorni_sadrzaj>
    <derivirana_varijabla naziv="DomainObject.Predmet.ProtustrankaIDrugi_1">MODERNO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MODERNO - GRADNJA d.o.o., OIB 98387420780, Krasnijanska 42, 10360 Sesvete</izvorni_sadrzaj>
    <derivirana_varijabla naziv="DomainObject.Predmet.ProtustrankaIDrugiAdressOIB_1">MODERNO - GRADNJA d.o.o., OIB 98387420780, Krasnijanska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MODERNO - GRADNJA d.o.o.</item>
      <item>FINA Regionalni centar Zagreb</item>
      <item>Darko Leko</item>
    </izvorni_sadrzaj>
    <derivirana_varijabla naziv="DomainObject.Predmet.SudioniciListNaziv_1">
      <item>MODERNO - GRADNJA d.o.o.</item>
      <item>FINA Regionalni centar Zagreb</item>
      <item>Darko Leko</item>
    </derivirana_varijabla>
  </DomainObject.Predmet.SudioniciListNaziv>
  <DomainObject.Predmet.SudioniciListAdressOIB>
    <izvorni_sadrzaj>
      <item>MODERNO - GRADNJA d.o.o., OIB 98387420780, Krasnijanska 42,10360 Sesvete</item>
      <item>FINA Regionalni centar Zagreb, OIB 85821130368, Trg svibanjskih žrtava 1995. 1,10000 Zagreb</item>
      <item>Darko Leko, OIB 53015764330, Kraljice Jelene 5,10000 Zagreb</item>
    </izvorni_sadrzaj>
    <derivirana_varijabla naziv="DomainObject.Predmet.SudioniciListAdressOIB_1">
      <item>MODERNO - GRADNJA d.o.o., OIB 98387420780, Krasnijanska 42,10360 Sesvete</item>
      <item>FINA Regionalni centar Zagreb, OIB 85821130368, Trg svibanjskih žrtava 1995. 1,10000 Zagreb</item>
      <item>Darko Leko, OIB 53015764330, Kraljice Jelene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B746F-788A-46FB-91A4-90FBD5492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3906</properties:Characters>
  <properties:Lines>95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