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ed43" w14:paraId="ff0ed43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F67AB5">
        <w:rPr>
          <w:bCs/>
          <w:sz w:val="24"/>
          <w:szCs w:val="24"/>
        </w:rPr>
        <w:t>4116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76557A">
        <w:rPr>
          <w:sz w:val="24"/>
          <w:szCs w:val="24"/>
        </w:rPr>
        <w:t>VEGRAD-ZAGREB d.o.o. Zagreb, Republike Austrije 9, MBS: 080278356, OIB: 74652593485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67AB5">
        <w:rPr>
          <w:sz w:val="24"/>
          <w:szCs w:val="24"/>
        </w:rPr>
        <w:t>29</w:t>
      </w:r>
      <w:r w:rsidR="001A788B">
        <w:rPr>
          <w:sz w:val="24"/>
          <w:szCs w:val="24"/>
        </w:rPr>
        <w:t>. veljače 2016.</w:t>
      </w: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76557A">
        <w:rPr>
          <w:sz w:val="24"/>
          <w:szCs w:val="24"/>
        </w:rPr>
        <w:t>VEGRAD-ZAGREB d.o.o. Zagreb, Republike Austrije 9, MBS: 080278356, OIB: 74652593485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76557A">
        <w:rPr>
          <w:sz w:val="24"/>
          <w:szCs w:val="24"/>
        </w:rPr>
        <w:t>VEGRAD-ZAGREB d.o.o. Zagreb, Republike Austrije 9, MBS: 080278356, OIB: 74652593485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1A788B">
        <w:rPr>
          <w:sz w:val="24"/>
          <w:szCs w:val="24"/>
        </w:rPr>
        <w:t>13. siječnja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76557A">
        <w:rPr>
          <w:sz w:val="24"/>
          <w:szCs w:val="24"/>
        </w:rPr>
        <w:t>1</w:t>
      </w:r>
      <w:r w:rsidR="001A788B">
        <w:rPr>
          <w:sz w:val="24"/>
          <w:szCs w:val="24"/>
        </w:rPr>
        <w:t>2. veljače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76557A">
        <w:rPr>
          <w:sz w:val="24"/>
          <w:szCs w:val="24"/>
        </w:rPr>
        <w:t>28</w:t>
      </w:r>
      <w:r w:rsidR="001A788B">
        <w:rPr>
          <w:sz w:val="24"/>
          <w:szCs w:val="24"/>
        </w:rPr>
        <w:t>. siječnja 2016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 xml:space="preserve">ima potraživanje u iznosu od </w:t>
      </w:r>
      <w:r w:rsidR="0076557A">
        <w:rPr>
          <w:sz w:val="24"/>
          <w:szCs w:val="24"/>
        </w:rPr>
        <w:t>43.252,65</w:t>
      </w:r>
      <w:r w:rsidR="001A788B">
        <w:rPr>
          <w:sz w:val="24"/>
          <w:szCs w:val="24"/>
        </w:rPr>
        <w:t xml:space="preserve"> 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F67AB5" w:rsidP="00F67AB5" w:rsidR="00F67AB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25. veljače 2016. u spis je zaprimljen prijedlog izlučnih vjerovnika Mirjane Palaversa, društva MAKSIM TRADE d.o.o., Davora Pušića, Zoje Pušić, Marije Viduka i Zlatka Vidović za otvaranje stečajnog postupka.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F67AB5">
        <w:rPr>
          <w:sz w:val="24"/>
          <w:szCs w:val="24"/>
        </w:rPr>
        <w:t>29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veljače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F67AB5" w:rsidP="00F67AB5" w:rsidR="00F67AB5" w:rsidRPr="00D74FBE">
      <w:pPr>
        <w:jc w:val="right"/>
        <w:rPr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Dna: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Podnositelju zahtjeva: FINA- neposredno</w:t>
      </w:r>
    </w:p>
    <w:p w:rsidRDefault="00F67AB5" w:rsidP="00F67AB5" w:rsidR="00F67AB5" w:rsidRPr="00F176D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 xml:space="preserve">dužniku </w:t>
      </w:r>
      <w:r>
        <w:rPr>
          <w:szCs w:val="24"/>
        </w:rPr>
        <w:t>i z</w:t>
      </w:r>
      <w:r w:rsidRPr="00F176D3">
        <w:rPr>
          <w:szCs w:val="24"/>
        </w:rPr>
        <w:t>akonski zastupnik dužnika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vjerovnicima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prijedloge za otvaranje redovnog stečajnog postupka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>Mrežna stranica e-Oglasne ploče</w:t>
      </w:r>
      <w:r>
        <w:rPr>
          <w:szCs w:val="24"/>
        </w:rPr>
        <w:t xml:space="preserve"> - 15</w:t>
      </w:r>
      <w:r w:rsidRPr="002A2DE3">
        <w:rPr>
          <w:szCs w:val="24"/>
        </w:rPr>
        <w:t xml:space="preserve"> dana</w:t>
      </w: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6557A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St-4116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B668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B6688"/>
    <w:rsid w:val="001C0E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B6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6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B6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6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4116</izvorni_sadrzaj>
    <derivirana_varijabla naziv="DomainObject.Predmet.Broj_1">4116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St-4116/2015</izvorni_sadrzaj>
    <derivirana_varijabla naziv="DomainObject.Predmet.OznakaBroj_1">St-4116/2015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VEGRAD-ZAGREB d.o.o. zastupanog po punomoćniku Ivica Bilandžić</izvorni_sadrzaj>
    <derivirana_varijabla naziv="DomainObject.Predmet.ProtustrankaFormated_1">  VEGRAD-ZAGREB d.o.o. zastupanog po punomoćniku Ivica Bilandžić</derivirana_varijabla>
  </DomainObject.Predmet.ProtustrankaFormated>
  <DomainObject.Predmet.ProtustrankaFormatedOIB>
    <izvorni_sadrzaj>  VEGRAD-ZAGREB d.o.o., OIB 74652593485 zastupanog po punomoćniku Ivica Bilandžić</izvorni_sadrzaj>
    <derivirana_varijabla naziv="DomainObject.Predmet.ProtustrankaFormatedOIB_1">  VEGRAD-ZAGREB d.o.o., OIB 74652593485 zastupanog po punomoćniku Ivica Bilandžić</derivirana_varijabla>
  </DomainObject.Predmet.ProtustrankaFormatedOIB>
  <DomainObject.Predmet.ProtustrankaFormatedWithAdress>
    <izvorni_sadrzaj> VEGRAD-ZAGREB d.o.o., Republike Austrije 9, 10000 Zagreb zastupanog po punomoćniku Ivica Bilandžić</izvorni_sadrzaj>
    <derivirana_varijabla naziv="DomainObject.Predmet.ProtustrankaFormatedWithAdress_1"> VEGRAD-ZAGREB d.o.o., Republike Austrije 9, 10000 Zagreb zastupanog po punomoćniku Ivica Bilandžić</derivirana_varijabla>
  </DomainObject.Predmet.ProtustrankaFormatedWithAdress>
  <DomainObject.Predmet.ProtustrankaFormatedWithAdressOIB>
    <izvorni_sadrzaj> VEGRAD-ZAGREB d.o.o., OIB 74652593485, Republike Austrije 9, 10000 Zagreb zastupanog po punomoćniku Ivica Bilandžić</izvorni_sadrzaj>
    <derivirana_varijabla naziv="DomainObject.Predmet.ProtustrankaFormatedWithAdressOIB_1"> VEGRAD-ZAGREB d.o.o., OIB 74652593485, Republike Austrije 9, 10000 Zagreb zastupanog po punomoćniku Ivica Bilandžić</derivirana_varijabla>
  </DomainObject.Predmet.ProtustrankaFormatedWithAdressOIB>
  <DomainObject.Predmet.ProtustrankaWithAdress>
    <izvorni_sadrzaj>VEGRAD-ZAGREB d.o.o. Republike Austrije 9, 10000 Zagreb</izvorni_sadrzaj>
    <derivirana_varijabla naziv="DomainObject.Predmet.ProtustrankaWithAdress_1">VEGRAD-ZAGREB d.o.o. Republike Austrije 9, 10000 Zagreb</derivirana_varijabla>
  </DomainObject.Predmet.ProtustrankaWithAdress>
  <DomainObject.Predmet.ProtustrankaWithAdressOIB>
    <izvorni_sadrzaj>VEGRAD-ZAGREB d.o.o., OIB 74652593485, Republike Austrije 9, 10000 Zagreb</izvorni_sadrzaj>
    <derivirana_varijabla naziv="DomainObject.Predmet.ProtustrankaWithAdressOIB_1">VEGRAD-ZAGREB d.o.o., OIB 74652593485, Republike Austrije 9, 10000 Zagreb</derivirana_varijabla>
  </DomainObject.Predmet.ProtustrankaWithAdressOIB>
  <DomainObject.Predmet.ProtustrankaNazivFormated>
    <izvorni_sadrzaj>VEGRAD-ZAGREB d.o.o.</izvorni_sadrzaj>
    <derivirana_varijabla naziv="DomainObject.Predmet.ProtustrankaNazivFormated_1">VEGRAD-ZAGREB d.o.o.</derivirana_varijabla>
  </DomainObject.Predmet.ProtustrankaNazivFormated>
  <DomainObject.Predmet.ProtustrankaNazivFormatedOIB>
    <izvorni_sadrzaj>VEGRAD-ZAGREB d.o.o., OIB 74652593485</izvorni_sadrzaj>
    <derivirana_varijabla naziv="DomainObject.Predmet.ProtustrankaNazivFormatedOIB_1">VEGRAD-ZAGREB d.o.o., OIB 74652593485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VEGRAD-ZAGREB d.o.o. zastupanog po punomoćniku Ivica Bilandžić</item>
    </izvorni_sadrzaj>
    <derivirana_varijabla naziv="DomainObject.Predmet.ProtuStrankaListFormated_1">
      <item>VEGRAD-ZAGREB d.o.o. zastupanog po punomoćniku Ivica Bilandžić</item>
    </derivirana_varijabla>
  </DomainObject.Predmet.ProtuStrankaListFormated>
  <DomainObject.Predmet.ProtuStrankaListFormatedOIB>
    <izvorni_sadrzaj>
      <item>VEGRAD-ZAGREB d.o.o., OIB 74652593485 zastupanog po punomoćniku Ivica Bilandžić</item>
    </izvorni_sadrzaj>
    <derivirana_varijabla naziv="DomainObject.Predmet.ProtuStrankaListFormatedOIB_1">
      <item>VEGRAD-ZAGREB d.o.o., OIB 74652593485 zastupanog po punomoćniku Ivica Bilandžić</item>
    </derivirana_varijabla>
  </DomainObject.Predmet.ProtuStrankaListFormatedOIB>
  <DomainObject.Predmet.ProtuStrankaListFormatedWithAdress>
    <izvorni_sadrzaj>
      <item>VEGRAD-ZAGREB d.o.o., Republike Austrije 9, 10000 Zagreb zastupanog po punomoćniku Ivica Bilandžić</item>
    </izvorni_sadrzaj>
    <derivirana_varijabla naziv="DomainObject.Predmet.ProtuStrankaListFormatedWithAdress_1">
      <item>VEGRAD-ZAGREB d.o.o., Republike Austrije 9, 10000 Zagreb zastupanog po punomoćniku Ivica Bilandžić</item>
    </derivirana_varijabla>
  </DomainObject.Predmet.ProtuStrankaListFormatedWithAdress>
  <DomainObject.Predmet.ProtuStrankaListFormatedWithAdressOIB>
    <izvorni_sadrzaj>
      <item>VEGRAD-ZAGREB d.o.o., OIB 74652593485, Republike Austrije 9, 10000 Zagreb zastupanog po punomoćniku Ivica Bilandžić</item>
    </izvorni_sadrzaj>
    <derivirana_varijabla naziv="DomainObject.Predmet.ProtuStrankaListFormatedWithAdressOIB_1">
      <item>VEGRAD-ZAGREB d.o.o., OIB 74652593485, Republike Austrije 9, 10000 Zagreb zastupanog po punomoćniku Ivica Bilandžić</item>
    </derivirana_varijabla>
  </DomainObject.Predmet.ProtuStrankaListFormatedWithAdressOIB>
  <DomainObject.Predmet.ProtuStrankaListNazivFormated>
    <izvorni_sadrzaj>
      <item>VEGRAD-ZAGREB d.o.o.</item>
    </izvorni_sadrzaj>
    <derivirana_varijabla naziv="DomainObject.Predmet.ProtuStrankaListNazivFormated_1">
      <item>VEGRAD-ZAGREB d.o.o.</item>
    </derivirana_varijabla>
  </DomainObject.Predmet.ProtuStrankaListNazivFormated>
  <DomainObject.Predmet.ProtuStrankaListNazivFormatedOIB>
    <izvorni_sadrzaj>
      <item>VEGRAD-ZAGREB d.o.o., OIB 74652593485</item>
    </izvorni_sadrzaj>
    <derivirana_varijabla naziv="DomainObject.Predmet.ProtuStrankaListNazivFormatedOIB_1">
      <item>VEGRAD-ZAGREB d.o.o., OIB 74652593485</item>
    </derivirana_varijabla>
  </DomainObject.Predmet.ProtuStrankaListNazivFormatedOIB>
  <DomainObject.Predmet.OstaliListFormated>
    <izvorni_sadrzaj>
      <item>Ivica Bilandžić punomoćnik sudionika u postupku VEGRAD-ZAGREB d.o.o.</item>
    </izvorni_sadrzaj>
    <derivirana_varijabla naziv="DomainObject.Predmet.OstaliListFormated_1">
      <item>Ivica Bilandžić punomoćnik sudionika u postupku VEGRAD-ZAGREB d.o.o.</item>
    </derivirana_varijabla>
  </DomainObject.Predmet.OstaliListFormated>
  <DomainObject.Predmet.OstaliListFormatedOIB>
    <izvorni_sadrzaj>
      <item>Ivica Bilandžić, OIB 51760428590 punomoćnik sudionika u postupku VEGRAD-ZAGREB d.o.o.</item>
    </izvorni_sadrzaj>
    <derivirana_varijabla naziv="DomainObject.Predmet.OstaliListFormatedOIB_1">
      <item>Ivica Bilandžić, OIB 51760428590 punomoćnik sudionika u postupku VEGRAD-ZAGREB d.o.o.</item>
    </derivirana_varijabla>
  </DomainObject.Predmet.OstaliListFormatedOIB>
  <DomainObject.Predmet.OstaliListFormatedWithAdress>
    <izvorni_sadrzaj>
      <item>Ivica Bilandžić, Ulica Pavla Hatza 2, 10000 Zagreb punomoćnik sudionika u postupku VEGRAD-ZAGREB d.o.o.</item>
    </izvorni_sadrzaj>
    <derivirana_varijabla naziv="DomainObject.Predmet.OstaliListFormatedWithAdress_1">
      <item>Ivica Bilandžić, Ulica Pavla Hatza 2, 10000 Zagreb punomoćnik sudionika u postupku VEGRAD-ZAGREB d.o.o.</item>
    </derivirana_varijabla>
  </DomainObject.Predmet.OstaliListFormatedWithAdress>
  <DomainObject.Predmet.OstaliListFormatedWithAdressOIB>
    <izvorni_sadrzaj>
      <item>Ivica Bilandžić, OIB 51760428590, Ulica Pavla Hatza 2, 10000 Zagreb punomoćnik sudionika u postupku VEGRAD-ZAGREB d.o.o.</item>
    </izvorni_sadrzaj>
    <derivirana_varijabla naziv="DomainObject.Predmet.OstaliListFormatedWithAdressOIB_1">
      <item>Ivica Bilandžić, OIB 51760428590, Ulica Pavla Hatza 2, 10000 Zagreb punomoćnik sudionika u postupku VEGRAD-ZAGREB d.o.o.</item>
    </derivirana_varijabla>
  </DomainObject.Predmet.OstaliListFormatedWithAdressOIB>
  <DomainObject.Predmet.OstaliListNazivFormated>
    <izvorni_sadrzaj>
      <item>Ivica Bilandžić</item>
    </izvorni_sadrzaj>
    <derivirana_varijabla naziv="DomainObject.Predmet.OstaliListNazivFormated_1">
      <item>Ivica Bilandžić</item>
    </derivirana_varijabla>
  </DomainObject.Predmet.OstaliListNazivFormated>
  <DomainObject.Predmet.OstaliListNazivFormatedOIB>
    <izvorni_sadrzaj>
      <item>Ivica Bilandžić, OIB 51760428590</item>
    </izvorni_sadrzaj>
    <derivirana_varijabla naziv="DomainObject.Predmet.OstaliListNazivFormatedOIB_1">
      <item>Ivica Bilandžić, OIB 51760428590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VEGRAD-ZAGREB d.o.o.</izvorni_sadrzaj>
    <derivirana_varijabla naziv="DomainObject.Predmet.ProtustrankaIDrugi_1">VEGRAD-ZAGREB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VEGRAD-ZAGREB d.o.o., OIB 74652593485, Republike Austrije 9, 10000 Zagreb</izvorni_sadrzaj>
    <derivirana_varijabla naziv="DomainObject.Predmet.ProtustrankaIDrugiAdressOIB_1">VEGRAD-ZAGREB d.o.o., OIB 74652593485, Republike Austrije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VEGRAD-ZAGREB d.o.o.</item>
      <item>FINA Regionalni centar Zagreb</item>
      <item>Ivica Bilandžić</item>
    </izvorni_sadrzaj>
    <derivirana_varijabla naziv="DomainObject.Predmet.SudioniciListNaziv_1">
      <item>VEGRAD-ZAGREB d.o.o.</item>
      <item>FINA Regionalni centar Zagreb</item>
      <item>Ivica Bilandžić</item>
    </derivirana_varijabla>
  </DomainObject.Predmet.SudioniciListNaziv>
  <DomainObject.Predmet.SudioniciListAdressOIB>
    <izvorni_sadrzaj>
      <item>VEGRAD-ZAGREB d.o.o., OIB 74652593485, Republike Austrije 9,10000 Zagreb</item>
      <item>FINA Regionalni centar Zagreb, OIB 85821130368, Trg svibanjskih žrtava 1995. br 1,10000 Zagreb</item>
      <item>Ivica Bilandžić, OIB 51760428590, Ulica Pavla Hatza 2,10000 Zagreb</item>
    </izvorni_sadrzaj>
    <derivirana_varijabla naziv="DomainObject.Predmet.SudioniciListAdressOIB_1">
      <item>VEGRAD-ZAGREB d.o.o., OIB 74652593485, Republike Austrije 9,10000 Zagreb</item>
      <item>FINA Regionalni centar Zagreb, OIB 85821130368, Trg svibanjskih žrtava 1995. br 1,10000 Zagreb</item>
      <item>Ivica Bilandžić, OIB 51760428590, Ulica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74652593485</item>
      <item>, OIB 85821130368</item>
      <item>, OIB 51760428590</item>
    </izvorni_sadrzaj>
    <derivirana_varijabla naziv="DomainObject.Predmet.SudioniciListNazivOIB_1">
      <item>, OIB 74652593485</item>
      <item>, OIB 85821130368</item>
      <item>, OIB 51760428590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2933</properties:Characters>
  <properties:Lines>78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2016-02-16T08:17:00Z</dcterms:created>
  <dc:creator>Korisnik</dc:creator>
  <cp:lastModifiedBy>Iva Karin Šipek</cp:lastModifiedBy>
  <cp:lastPrinted>2015-12-29T13:52:00Z</cp:lastPrinted>
  <dcterms:modified xmlns:xsi="http://www.w3.org/2001/XMLSchema-instance" xsi:type="dcterms:W3CDTF">2016-02-29T09:52:00Z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