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1dc9" w14:paraId="cbb1dc9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</w:t>
      </w:r>
      <w:r w:rsidR="002D5E22">
        <w:rPr>
          <w:noProof/>
        </w:rPr>
        <w:t xml:space="preserve"> </w:t>
      </w:r>
      <w:r>
        <w:rPr>
          <w:noProof/>
        </w:rPr>
        <w:t xml:space="preserve">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 provedbu skraćenoga stečajnog postupka nad dužnikom</w:t>
      </w:r>
      <w:r w:rsidR="00BD12C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GROZDANIĆ j.d.o.o.,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 </w:t>
      </w:r>
      <w:r w:rsidR="00BD12C8">
        <w:rPr>
          <w:rFonts w:cs="Times New Roman" w:hAnsi="Times New Roman" w:ascii="Times New Roman"/>
          <w:sz w:val="24"/>
          <w:szCs w:val="24"/>
        </w:rPr>
        <w:t>Šibenik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BD12C8">
        <w:rPr>
          <w:rFonts w:cs="Times New Roman" w:hAnsi="Times New Roman" w:ascii="Times New Roman"/>
          <w:sz w:val="24"/>
          <w:szCs w:val="24"/>
        </w:rPr>
        <w:t>Matije Gupca 83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BD12C8">
        <w:rPr>
          <w:rFonts w:cs="Times New Roman" w:hAnsi="Times New Roman" w:ascii="Times New Roman"/>
          <w:sz w:val="24"/>
          <w:szCs w:val="24"/>
        </w:rPr>
        <w:t>45796408616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14. siječnja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1639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BD12C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GROZDANIĆ j.d.o.o.,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 </w:t>
      </w:r>
      <w:r w:rsidR="00BD12C8">
        <w:rPr>
          <w:rFonts w:cs="Times New Roman" w:hAnsi="Times New Roman" w:ascii="Times New Roman"/>
          <w:sz w:val="24"/>
          <w:szCs w:val="24"/>
        </w:rPr>
        <w:t>Šibenik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BD12C8">
        <w:rPr>
          <w:rFonts w:cs="Times New Roman" w:hAnsi="Times New Roman" w:ascii="Times New Roman"/>
          <w:sz w:val="24"/>
          <w:szCs w:val="24"/>
        </w:rPr>
        <w:t>Matije Gupca 83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BD12C8">
        <w:rPr>
          <w:rFonts w:cs="Times New Roman" w:hAnsi="Times New Roman" w:ascii="Times New Roman"/>
          <w:sz w:val="24"/>
          <w:szCs w:val="24"/>
        </w:rPr>
        <w:t>45796408616</w:t>
      </w:r>
      <w:r w:rsidR="009C63D7" w:rsidRPr="00516398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siječnja 2019</w:t>
      </w:r>
      <w:r w:rsidR="00751DFA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735E0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-13,50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BD12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BD12C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997A2D" w:rsidRP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BD12C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se</w:t>
      </w:r>
      <w:r w:rsidR="00BD12C8" w:rsidRPr="00BD12C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Željko Vrkić iz Zadra, Ante Starčevića 25 a, OIB: 11055072755</w:t>
      </w:r>
      <w:r w:rsidR="00BF6038" w:rsidRPr="00BD12C8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BD12C8" w:rsidRPr="00BD12C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D12C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GROZDANIĆ j.d.o.o.,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 </w:t>
      </w:r>
      <w:r w:rsidR="00BD12C8">
        <w:rPr>
          <w:rFonts w:cs="Times New Roman" w:hAnsi="Times New Roman" w:ascii="Times New Roman"/>
          <w:sz w:val="24"/>
          <w:szCs w:val="24"/>
        </w:rPr>
        <w:t>Šibenik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BD12C8">
        <w:rPr>
          <w:rFonts w:cs="Times New Roman" w:hAnsi="Times New Roman" w:ascii="Times New Roman"/>
          <w:sz w:val="24"/>
          <w:szCs w:val="24"/>
        </w:rPr>
        <w:t>Matije Gupca 83</w:t>
      </w:r>
      <w:r w:rsidR="00BD12C8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BD12C8">
        <w:rPr>
          <w:rFonts w:cs="Times New Roman" w:hAnsi="Times New Roman" w:ascii="Times New Roman"/>
          <w:sz w:val="24"/>
          <w:szCs w:val="24"/>
        </w:rPr>
        <w:t>45796408616.</w:t>
      </w:r>
      <w:r w:rsidR="00BC0D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6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14. siječnja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9076CF" w:rsidP="009C63D7" w:rsidR="00735E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35E07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</w:t>
      </w:r>
      <w:r w:rsidR="00F65CEF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735E07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Paula Mikulić</w:t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3D5288" w:rsidR="00BC0D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BC0DFA" w:rsidR="00BC0DFA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Stečajn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 uz izjavu i potvrdu o imenovanju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Podnositelju zahtjeva: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BC0DFA" w:rsidR="00BC0DFA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C0DFA" w:rsidP="00BC0DFA" w:rsidR="00BC0DF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DFA" w:rsidP="00BC0DFA" w:rsidR="00BC0DFA" w:rsidRPr="003D5288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D12C8">
      <w:t>328</w:t>
    </w:r>
    <w:r>
      <w:t>/2018-</w:t>
    </w:r>
    <w:r w:rsidR="00BD12C8">
      <w:t>11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D12C8">
      <w:t>328</w:t>
    </w:r>
    <w:r>
      <w:t>/2018-</w:t>
    </w:r>
    <w:r w:rsidR="00BD12C8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12660F"/>
    <w:rsid w:val="002162B2"/>
    <w:rsid w:val="002A77A2"/>
    <w:rsid w:val="002D5D09"/>
    <w:rsid w:val="002D5E22"/>
    <w:rsid w:val="00326A19"/>
    <w:rsid w:val="003D5288"/>
    <w:rsid w:val="004D2C0D"/>
    <w:rsid w:val="004E1345"/>
    <w:rsid w:val="004E6CC1"/>
    <w:rsid w:val="0050470F"/>
    <w:rsid w:val="00516398"/>
    <w:rsid w:val="005432A0"/>
    <w:rsid w:val="005A5200"/>
    <w:rsid w:val="005B54D4"/>
    <w:rsid w:val="005E66F1"/>
    <w:rsid w:val="00612DC3"/>
    <w:rsid w:val="006469D7"/>
    <w:rsid w:val="00690C20"/>
    <w:rsid w:val="00735E07"/>
    <w:rsid w:val="00751DFA"/>
    <w:rsid w:val="00836F0D"/>
    <w:rsid w:val="009076CF"/>
    <w:rsid w:val="00915CB2"/>
    <w:rsid w:val="0099797B"/>
    <w:rsid w:val="00997A2D"/>
    <w:rsid w:val="009C63D7"/>
    <w:rsid w:val="009F3EED"/>
    <w:rsid w:val="009F7B01"/>
    <w:rsid w:val="00A547C4"/>
    <w:rsid w:val="00A62F08"/>
    <w:rsid w:val="00B131F4"/>
    <w:rsid w:val="00B630C9"/>
    <w:rsid w:val="00BC0DFA"/>
    <w:rsid w:val="00BD12C8"/>
    <w:rsid w:val="00BE31E9"/>
    <w:rsid w:val="00BF6038"/>
    <w:rsid w:val="00C02C49"/>
    <w:rsid w:val="00C70B09"/>
    <w:rsid w:val="00C71075"/>
    <w:rsid w:val="00CB3332"/>
    <w:rsid w:val="00CE4817"/>
    <w:rsid w:val="00D057F6"/>
    <w:rsid w:val="00D3535D"/>
    <w:rsid w:val="00D6474C"/>
    <w:rsid w:val="00DC1CC5"/>
    <w:rsid w:val="00F618EB"/>
    <w:rsid w:val="00F65CEF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E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E0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E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E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GROZDANIĆ jednostavno društvo s ograničenom odgovornošću za ugostiteljstvo</izvorni_sadrzaj>
    <derivirana_varijabla naziv="DomainObject.Predmet.ProtustrankaFormated_1">  GROZDANIĆ jednostavno društvo s ograničenom odgovornošću za ugostiteljstvo</derivirana_varijabla>
  </DomainObject.Predmet.ProtustrankaFormated>
  <DomainObject.Predmet.ProtustrankaFormatedOIB>
    <izvorni_sadrzaj>  GROZDANIĆ jednostavno društvo s ograničenom odgovornošću za ugostiteljstvo, OIB 45796408616</izvorni_sadrzaj>
    <derivirana_varijabla naziv="DomainObject.Predmet.ProtustrankaFormatedOIB_1">  GROZDANIĆ jednostavno društvo s ograničenom odgovornošću za ugostiteljstvo, OIB 45796408616</derivirana_varijabla>
  </DomainObject.Predmet.ProtustrankaFormatedOIB>
  <DomainObject.Predmet.ProtustrankaFormatedWithAdress>
    <izvorni_sadrzaj> GROZDANIĆ jednostavno društvo s ograničenom odgovornošću za ugostiteljstvo, Matije Gupca 83, 22000 Šibenik</izvorni_sadrzaj>
    <derivirana_varijabla naziv="DomainObject.Predmet.ProtustrankaFormatedWithAdress_1"> GROZDANIĆ jednostavno društvo s ograničenom odgovornošću za ugostiteljstvo, Matije Gupca 83, 22000 Šibenik</derivirana_varijabla>
  </DomainObject.Predmet.ProtustrankaFormatedWithAdress>
  <DomainObject.Predmet.ProtustrankaFormatedWithAdressOIB>
    <izvorni_sadrzaj> GROZDANIĆ jednostavno društvo s ograničenom odgovornošću za ugostiteljstvo, OIB 45796408616, Matije Gupca 83, 22000 Šibenik</izvorni_sadrzaj>
    <derivirana_varijabla naziv="DomainObject.Predmet.ProtustrankaFormatedWithAdressOIB_1"> GROZDANIĆ jednostavno društvo s ograničenom odgovornošću za ugostiteljstvo, OIB 45796408616, Matije Gupca 83, 22000 Šibenik</derivirana_varijabla>
  </DomainObject.Predmet.ProtustrankaFormatedWithAdressOIB>
  <DomainObject.Predmet.ProtustrankaWithAdress>
    <izvorni_sadrzaj>GROZDANIĆ jednostavno društvo s ograničenom odgovornošću za ugostiteljstvo Matije Gupca 83, 22000 Šibenik</izvorni_sadrzaj>
    <derivirana_varijabla naziv="DomainObject.Predmet.ProtustrankaWithAdress_1">GROZDANIĆ jednostavno društvo s ograničenom odgovornošću za ugostiteljstvo Matije Gupca 83, 22000 Šibenik</derivirana_varijabla>
  </DomainObject.Predmet.ProtustrankaWithAdress>
  <DomainObject.Predmet.ProtustrankaWithAdressOIB>
    <izvorni_sadrzaj>GROZDANIĆ jednostavno društvo s ograničenom odgovornošću za ugostiteljstvo, OIB 45796408616, Matije Gupca 83, 22000 Šibenik</izvorni_sadrzaj>
    <derivirana_varijabla naziv="DomainObject.Predmet.ProtustrankaWithAdressOIB_1">GROZDANIĆ jednostavno društvo s ograničenom odgovornošću za ugostiteljstvo, OIB 45796408616, Matije Gupca 83, 22000 Šibenik</derivirana_varijabla>
  </DomainObject.Predmet.ProtustrankaWithAdressOIB>
  <DomainObject.Predmet.ProtustrankaNazivFormated>
    <izvorni_sadrzaj>GROZDANIĆ jednostavno društvo s ograničenom odgovornošću za ugostiteljstvo</izvorni_sadrzaj>
    <derivirana_varijabla naziv="DomainObject.Predmet.ProtustrankaNazivFormated_1">GROZDANIĆ jednostavno društvo s ograničenom odgovornošću za ugostiteljstvo</derivirana_varijabla>
  </DomainObject.Predmet.ProtustrankaNazivFormated>
  <DomainObject.Predmet.ProtustrankaNazivFormatedOIB>
    <izvorni_sadrzaj>GROZDANIĆ jednostavno društvo s ograničenom odgovornošću za ugostiteljstvo, OIB 45796408616</izvorni_sadrzaj>
    <derivirana_varijabla naziv="DomainObject.Predmet.ProtustrankaNazivFormatedOIB_1">GROZDANIĆ jednostavno društvo s ograničenom odgovornošću za ugostiteljstvo, OIB 45796408616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GROZDANIĆ jednostavno društvo s ograničenom odgovornošću za ugostiteljstvo</item>
    </izvorni_sadrzaj>
    <derivirana_varijabla naziv="DomainObject.Predmet.ProtuStrankaListFormated_1">
      <item>GROZDANIĆ jednostavno društvo s ograničenom odgovornošću za ugostiteljstvo</item>
    </derivirana_varijabla>
  </DomainObject.Predmet.ProtuStrankaListFormated>
  <DomainObject.Predmet.ProtuStrankaListFormatedOIB>
    <izvorni_sadrzaj>
      <item>GROZDANIĆ jednostavno društvo s ograničenom odgovornošću za ugostiteljstvo, OIB 45796408616</item>
    </izvorni_sadrzaj>
    <derivirana_varijabla naziv="DomainObject.Predmet.ProtuStrankaListFormatedOIB_1">
      <item>GROZDANIĆ jednostavno društvo s ograničenom odgovornošću za ugostiteljstvo, OIB 45796408616</item>
    </derivirana_varijabla>
  </DomainObject.Predmet.ProtuStrankaListFormatedOIB>
  <DomainObject.Predmet.ProtuStrankaListFormatedWithAdress>
    <izvorni_sadrzaj>
      <item>GROZDANIĆ jednostavno društvo s ograničenom odgovornošću za ugostiteljstvo, Matije Gupca 83, 22000 Šibenik</item>
    </izvorni_sadrzaj>
    <derivirana_varijabla naziv="DomainObject.Predmet.ProtuStrankaListFormatedWithAdress_1">
      <item>GROZDANIĆ jednostavno društvo s ograničenom odgovornošću za ugostiteljstvo, Matije Gupca 83, 22000 Šibenik</item>
    </derivirana_varijabla>
  </DomainObject.Predmet.ProtuStrankaListFormatedWithAdress>
  <DomainObject.Predmet.ProtuStrankaListFormatedWithAdressOIB>
    <izvorni_sadrzaj>
      <item>GROZDANIĆ jednostavno društvo s ograničenom odgovornošću za ugostiteljstvo, OIB 45796408616, Matije Gupca 83, 22000 Šibenik</item>
    </izvorni_sadrzaj>
    <derivirana_varijabla naziv="DomainObject.Predmet.ProtuStrankaListFormatedWithAdressOIB_1">
      <item>GROZDANIĆ jednostavno društvo s ograničenom odgovornošću za ugostiteljstvo, OIB 45796408616, Matije Gupca 83, 22000 Šibenik</item>
    </derivirana_varijabla>
  </DomainObject.Predmet.ProtuStrankaListFormatedWithAdressOIB>
  <DomainObject.Predmet.ProtuStrankaListNazivFormated>
    <izvorni_sadrzaj>
      <item>GROZDANIĆ jednostavno društvo s ograničenom odgovornošću za ugostiteljstvo</item>
    </izvorni_sadrzaj>
    <derivirana_varijabla naziv="DomainObject.Predmet.ProtuStrankaListNazivFormated_1">
      <item>GROZDANIĆ jednostavno društvo s ograničenom odgovornošću za ugostiteljstvo</item>
    </derivirana_varijabla>
  </DomainObject.Predmet.ProtuStrankaListNazivFormated>
  <DomainObject.Predmet.ProtuStrankaListNazivFormatedOIB>
    <izvorni_sadrzaj>
      <item>GROZDANIĆ jednostavno društvo s ograničenom odgovornošću za ugostiteljstvo, OIB 45796408616</item>
    </izvorni_sadrzaj>
    <derivirana_varijabla naziv="DomainObject.Predmet.ProtuStrankaListNazivFormatedOIB_1">
      <item>GROZDANIĆ jednostavno društvo s ograničenom odgovornošću za ugostiteljstvo, OIB 45796408616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GROZDANIĆ jednostavno društvo s ograničenom odgovornošću za ugostiteljstvo</izvorni_sadrzaj>
    <derivirana_varijabla naziv="DomainObject.Predmet.ProtustrankaIDrugi_1">GROZDANIĆ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GROZDANIĆ jednostavno društvo s ograničenom odgovornošću za ugostiteljstvo, OIB 45796408616, Matije Gupca 83, 22000 Šibenik</izvorni_sadrzaj>
    <derivirana_varijabla naziv="DomainObject.Predmet.ProtustrankaIDrugiAdressOIB_1">GROZDANIĆ jednostavno društvo s ograničenom odgovornošću za ugostiteljstvo, OIB 45796408616, Matije Gupca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GROZDANIĆ jednostavno društvo s ograničenom odgovornošću za ugostiteljstvo</item>
    </izvorni_sadrzaj>
    <derivirana_varijabla naziv="DomainObject.Predmet.SudioniciListNaziv_1">
      <item>FINA - Podružnica Šibenik</item>
      <item>GROZDANIĆ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GROZDANIĆ jednostavno društvo s ograničenom odgovornošću za ugostiteljstvo, OIB 45796408616, Matije Gupca 83,22000 Šibenik</item>
    </izvorni_sadrzaj>
    <derivirana_varijabla naziv="DomainObject.Predmet.SudioniciListAdressOIB_1">
      <item>FINA - Podružnica Šibenik, OIB 85821130368, Perivoj L. Marune 1,22000 Šibenik</item>
      <item>GROZDANIĆ jednostavno društvo s ograničenom odgovornošću za ugostiteljstvo, OIB 45796408616, Matije Gupca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45796408616</item>
    </izvorni_sadrzaj>
    <derivirana_varijabla naziv="DomainObject.Predmet.SudioniciListNazivOIB_1">
      <item>, OIB 85821130368</item>
      <item>, OIB 45796408616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St-328/2018-5</izvorni_sadrzaj>
    <derivirana_varijabla naziv="DomainObject.PredzadnjaOdlukaIzPredmeta.Oznaka_1">St-328/2018-5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2941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2019-01-14T10:36:00Z</dcterms:created>
  <dc:creator>Anamarija Kovačić Milković</dc:creator>
  <cp:lastModifiedBy>Paula Colić</cp:lastModifiedBy>
  <cp:lastPrinted>2019-01-14T10:36:00Z</cp:lastPrinted>
  <dcterms:modified xmlns:xsi="http://www.w3.org/2001/XMLSchema-instance" xsi:type="dcterms:W3CDTF">2019-01-14T12:48:00Z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(6-St-328-18-otvaranje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