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58b0" w14:paraId="bc758b0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EC7DBF">
        <w:t>5</w:t>
      </w:r>
      <w:r w:rsidR="00213F74">
        <w:t>85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8F54A5">
        <w:t>6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D03A7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A82588" w:rsidP="00A82588" w:rsidR="00A82588" w:rsidRPr="0074324A">
      <w:pPr>
        <w:jc w:val="both"/>
      </w:pPr>
    </w:p>
    <w:p w:rsidRDefault="00A82588" w:rsidP="00C27734" w:rsidR="00C27734">
      <w:pPr>
        <w:jc w:val="both"/>
      </w:pPr>
      <w:r w:rsidRPr="0074324A">
        <w:tab/>
      </w:r>
      <w:r w:rsidR="00C27734" w:rsidRPr="0027083D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213F74" w:rsidRPr="00213F74">
        <w:t>ELEKTRO GRAĐENJE društvo s ograničenom odgovornošću za elektroinstalaterstvo, graditeljstvo i trgovinu, Zagreb, Gortanova 15, MBS 080010382, OIB: 62428563433</w:t>
      </w:r>
      <w:r w:rsidR="00C27734" w:rsidRPr="0041082E">
        <w:t xml:space="preserve">, dana </w:t>
      </w:r>
      <w:r w:rsidR="00C27734">
        <w:t>23</w:t>
      </w:r>
      <w:r w:rsidR="00C27734" w:rsidRPr="00CC1B85">
        <w:t xml:space="preserve">. </w:t>
      </w:r>
      <w:r w:rsidR="00C27734">
        <w:t>svib</w:t>
      </w:r>
      <w:r w:rsidR="00C27734" w:rsidRPr="00CC1B85">
        <w:t>nja 2018</w:t>
      </w:r>
      <w:r w:rsidR="00C27734" w:rsidRPr="0041082E">
        <w:t>.</w:t>
      </w:r>
    </w:p>
    <w:p w:rsidRDefault="008F54A5" w:rsidP="00306AC6" w:rsidR="008F54A5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213F74" w:rsidRPr="00213F74">
        <w:t>Zvonko Tolić, Zagreb, Gortanova 15</w:t>
      </w:r>
      <w:r w:rsidR="00A82588" w:rsidRPr="00A82588">
        <w:t xml:space="preserve">, OIB </w:t>
      </w:r>
      <w:r w:rsidR="00854B5E">
        <w:t>93998748789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904160">
        <w:t>5</w:t>
      </w:r>
      <w:r w:rsidR="00854B5E">
        <w:t>85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EB5EFD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904160">
        <w:t>5</w:t>
      </w:r>
      <w:r w:rsidR="00854B5E">
        <w:t>85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854B5E" w:rsidRPr="00854B5E">
        <w:t>Zvonko Tolić, Zagreb, Gortanova 15, OIB 93998748789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EB5EFD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EB5EFD">
        <w:t>5</w:t>
      </w:r>
      <w:r w:rsidR="00854B5E">
        <w:t>85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9F3FB3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EB5EFD">
        <w:t>5</w:t>
      </w:r>
      <w:r w:rsidR="00854B5E">
        <w:t>85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854B5E" w:rsidRPr="00854B5E">
        <w:t>Zvonko Tolić, Zagreb, Gortanova 15, OIB 93998748789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CF3822" w:rsidP="00B976DE" w:rsidR="00CF3822">
      <w:pPr>
        <w:jc w:val="both"/>
      </w:pPr>
    </w:p>
    <w:p w:rsidRDefault="00B976DE" w:rsidP="005C1C83" w:rsidR="00983462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213F74" w:rsidRPr="00213F74">
        <w:t>ELEKTRO GRAĐENJE društvo s ograničenom odgovornošću za elektroinstalaterstvo, graditeljstvo i trgovinu, Zagreb, Gortanova 15, MBS 080010382, OIB: 62428563433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213F74" w:rsidP="005C1C83" w:rsidR="00213F74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681BA5">
        <w:rPr>
          <w:bCs/>
        </w:rPr>
        <w:t>FINA</w:t>
      </w:r>
      <w:r>
        <w:rPr>
          <w:bCs/>
        </w:rPr>
        <w:t xml:space="preserve"> je dana </w:t>
      </w:r>
      <w:r w:rsidR="00D202E2">
        <w:rPr>
          <w:bCs/>
        </w:rPr>
        <w:t>2</w:t>
      </w:r>
      <w:r w:rsidR="00767B47">
        <w:rPr>
          <w:bCs/>
        </w:rPr>
        <w:t>0</w:t>
      </w:r>
      <w:r w:rsidR="008A1F1F" w:rsidRPr="008A1F1F">
        <w:rPr>
          <w:bCs/>
        </w:rPr>
        <w:t>.</w:t>
      </w:r>
      <w:r w:rsidR="00D202E2">
        <w:rPr>
          <w:bCs/>
        </w:rPr>
        <w:t>11</w:t>
      </w:r>
      <w:r w:rsidR="008A1F1F" w:rsidRPr="008A1F1F">
        <w:rPr>
          <w:bCs/>
        </w:rPr>
        <w:t>.201</w:t>
      </w:r>
      <w:r w:rsidR="00D202E2">
        <w:rPr>
          <w:bCs/>
        </w:rPr>
        <w:t>7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Trgovačkom sudu u Zagrebu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213F74" w:rsidRPr="00213F74">
        <w:t>ELEKTRO GRAĐENJE j društvo s ograničenom odgovornošću za elektroinstalaterstvo, graditeljstvo i trgovinu, Zagreb, Gortanova 15, MBS 080010382, OIB: 62428563433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574863">
        <w:t>10</w:t>
      </w:r>
      <w:r w:rsidR="00B976DE">
        <w:t xml:space="preserve">. </w:t>
      </w:r>
      <w:r w:rsidR="00200CDC">
        <w:t xml:space="preserve">stav 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8A1F1F">
        <w:t>5</w:t>
      </w:r>
      <w:r w:rsidR="00F06EC0">
        <w:t>85</w:t>
      </w:r>
      <w:r w:rsidR="00D15A99">
        <w:t>/1</w:t>
      </w:r>
      <w:r w:rsidR="000D6FE6">
        <w:t>8</w:t>
      </w:r>
      <w:r w:rsidR="00D15A99">
        <w:t>-</w:t>
      </w:r>
      <w:r w:rsidR="00AD5D03">
        <w:t>3</w:t>
      </w:r>
      <w:r w:rsidR="00D15A99">
        <w:t xml:space="preserve"> od </w:t>
      </w:r>
      <w:r w:rsidR="00AD5D03">
        <w:t>2</w:t>
      </w:r>
      <w:r w:rsidR="00E22629">
        <w:t>3</w:t>
      </w:r>
      <w:r w:rsidR="00D15A99">
        <w:t>.0</w:t>
      </w:r>
      <w:r w:rsidR="0000607A">
        <w:t>5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>Iznos dodatnog predujma od 4.500,00 kn za namirenje troškova stečajnog postupka sud je odredio temeljem iznosa minimalne nagrade privremenom stečajnom upravitelju i putnih troškova istog sukladno čl. 94. SZ, te čl. 4. Uredbe o kriterijima i načinu obračuna i plaćanja nagrade stečajnim upraviteljima</w:t>
      </w:r>
      <w:r w:rsidR="00E3600F">
        <w:t xml:space="preserve"> – NN 105/15, budući je privremeni stečajni upravitelj s područja Trgovačkog suda u Osijeku s adresom prebivališta u </w:t>
      </w:r>
      <w:r w:rsidR="00564B4D">
        <w:t>Osijek</w:t>
      </w:r>
      <w:r w:rsidR="004177B4">
        <w:t>u</w:t>
      </w:r>
      <w:r w:rsidR="00E3600F">
        <w:t xml:space="preserve">, a dužnik ima sjedište u </w:t>
      </w:r>
      <w:r w:rsidR="004177B4">
        <w:t>Zagrebu</w:t>
      </w:r>
      <w:r w:rsidR="00E3600F">
        <w:t>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43771A"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</w:p>
    <w:p w:rsidRDefault="00C8024A" w:rsidP="00725472" w:rsidR="00C8024A">
      <w:pPr>
        <w:jc w:val="both"/>
      </w:pPr>
    </w:p>
    <w:p w:rsidRDefault="00C8024A" w:rsidP="00C8024A" w:rsidR="00C8024A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AD5D03">
        <w:t>2</w:t>
      </w:r>
      <w:r w:rsidR="00E22629">
        <w:t>3</w:t>
      </w:r>
      <w:r w:rsidR="004177B4" w:rsidRPr="004177B4">
        <w:t xml:space="preserve">. svibnja </w:t>
      </w:r>
      <w:r w:rsidR="005C1C83" w:rsidRPr="005C1C83">
        <w:t>2018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767B47" w:rsidP="00B976DE" w:rsidR="00767B47"/>
    <w:p w:rsidRDefault="00767B47" w:rsidP="00B976DE" w:rsidR="00767B47"/>
    <w:p w:rsidRDefault="00767B47" w:rsidP="00B976DE" w:rsidR="00767B47"/>
    <w:p w:rsidRDefault="00767B47" w:rsidP="00B976DE" w:rsidR="00767B47"/>
    <w:p w:rsidRDefault="00B976DE" w:rsidP="00B976DE" w:rsidR="00B976DE">
      <w:r>
        <w:t>DNA</w:t>
      </w:r>
    </w:p>
    <w:p w:rsidRDefault="00B976DE" w:rsidP="00767B47" w:rsidR="00B73B5F">
      <w:pPr>
        <w:numPr>
          <w:ilvl w:val="0"/>
          <w:numId w:val="9"/>
        </w:numPr>
        <w:jc w:val="both"/>
      </w:pPr>
      <w:r>
        <w:t xml:space="preserve">Osoba ovlaštena za zastupanje </w:t>
      </w:r>
      <w:r w:rsidR="00767B47" w:rsidRPr="00767B47">
        <w:t>Zvon</w:t>
      </w:r>
      <w:r w:rsidR="00767B47">
        <w:t>ko Tolić, Zagreb, Gortanova 15</w:t>
      </w:r>
    </w:p>
    <w:p w:rsidRDefault="004177B4" w:rsidP="004177B4" w:rsidR="00C93055">
      <w:pPr>
        <w:numPr>
          <w:ilvl w:val="0"/>
          <w:numId w:val="9"/>
        </w:numPr>
        <w:jc w:val="both"/>
      </w:pPr>
      <w:r w:rsidRPr="004177B4">
        <w:t xml:space="preserve"> </w:t>
      </w:r>
      <w:r w:rsidR="00B976DE"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F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8F54A5" w:rsidRPr="008F54A5">
      <w:t>5</w:t>
    </w:r>
    <w:r w:rsidR="00213F74">
      <w:t>85</w:t>
    </w:r>
    <w:r w:rsidR="008F54A5" w:rsidRPr="008F54A5">
      <w:t>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3F74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4F0E"/>
    <w:rsid w:val="004A501D"/>
    <w:rsid w:val="004A54D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B4D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67B47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1D0E"/>
    <w:rsid w:val="008532AE"/>
    <w:rsid w:val="00854B5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2F26"/>
    <w:rsid w:val="008B3B2E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301A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13BF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2E2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459F1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6EC0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F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F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F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F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4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F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F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F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F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St-585/2018</izvorni_sadrzaj>
    <derivirana_varijabla naziv="DomainObject.Predmet.OznakaBroj_1">St-585/2018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ELEKTRO GRAĐENJE d.o.o.</izvorni_sadrzaj>
    <derivirana_varijabla naziv="DomainObject.Predmet.ProtustrankaFormated_1">  ELEKTRO GRAĐENJE d.o.o.</derivirana_varijabla>
  </DomainObject.Predmet.ProtustrankaFormated>
  <DomainObject.Predmet.ProtustrankaFormatedOIB>
    <izvorni_sadrzaj>  ELEKTRO GRAĐENJE d.o.o., OIB 62428563433</izvorni_sadrzaj>
    <derivirana_varijabla naziv="DomainObject.Predmet.ProtustrankaFormatedOIB_1">  ELEKTRO GRAĐENJE d.o.o., OIB 62428563433</derivirana_varijabla>
  </DomainObject.Predmet.ProtustrankaFormatedOIB>
  <DomainObject.Predmet.ProtustrankaFormatedWithAdress>
    <izvorni_sadrzaj> ELEKTRO GRAĐENJE d.o.o., Gortanova 15, 10000 Zagreb</izvorni_sadrzaj>
    <derivirana_varijabla naziv="DomainObject.Predmet.ProtustrankaFormatedWithAdress_1"> ELEKTRO GRAĐENJE d.o.o., Gortanova 15, 10000 Zagreb</derivirana_varijabla>
  </DomainObject.Predmet.ProtustrankaFormatedWithAdress>
  <DomainObject.Predmet.ProtustrankaFormatedWithAdressOIB>
    <izvorni_sadrzaj> ELEKTRO GRAĐENJE d.o.o., OIB 62428563433, Gortanova 15, 10000 Zagreb</izvorni_sadrzaj>
    <derivirana_varijabla naziv="DomainObject.Predmet.ProtustrankaFormatedWithAdressOIB_1"> ELEKTRO GRAĐENJE d.o.o., OIB 62428563433, Gortanova 15, 10000 Zagreb</derivirana_varijabla>
  </DomainObject.Predmet.ProtustrankaFormatedWithAdressOIB>
  <DomainObject.Predmet.ProtustrankaWithAdress>
    <izvorni_sadrzaj>ELEKTRO GRAĐENJE d.o.o. Gortanova 15, 10000 Zagreb</izvorni_sadrzaj>
    <derivirana_varijabla naziv="DomainObject.Predmet.ProtustrankaWithAdress_1">ELEKTRO GRAĐENJE d.o.o. Gortanova 15, 10000 Zagreb</derivirana_varijabla>
  </DomainObject.Predmet.ProtustrankaWithAdress>
  <DomainObject.Predmet.ProtustrankaWithAdressOIB>
    <izvorni_sadrzaj>ELEKTRO GRAĐENJE d.o.o., OIB 62428563433, Gortanova 15, 10000 Zagreb</izvorni_sadrzaj>
    <derivirana_varijabla naziv="DomainObject.Predmet.ProtustrankaWithAdressOIB_1">ELEKTRO GRAĐENJE d.o.o., OIB 62428563433, Gortanova 15, 10000 Zagreb</derivirana_varijabla>
  </DomainObject.Predmet.ProtustrankaWithAdressOIB>
  <DomainObject.Predmet.ProtustrankaNazivFormated>
    <izvorni_sadrzaj>ELEKTRO GRAĐENJE d.o.o.</izvorni_sadrzaj>
    <derivirana_varijabla naziv="DomainObject.Predmet.ProtustrankaNazivFormated_1">ELEKTRO GRAĐENJE d.o.o.</derivirana_varijabla>
  </DomainObject.Predmet.ProtustrankaNazivFormated>
  <DomainObject.Predmet.ProtustrankaNazivFormatedOIB>
    <izvorni_sadrzaj>ELEKTRO GRAĐENJE d.o.o., OIB 62428563433</izvorni_sadrzaj>
    <derivirana_varijabla naziv="DomainObject.Predmet.ProtustrankaNazivFormatedOIB_1">ELEKTRO GRAĐENJE d.o.o., OIB 62428563433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GRAĐENJE d.o.o.</item>
    </izvorni_sadrzaj>
    <derivirana_varijabla naziv="DomainObject.Predmet.ProtuStrankaListFormated_1">
      <item>ELEKTRO GRAĐENJE d.o.o.</item>
    </derivirana_varijabla>
  </DomainObject.Predmet.ProtuStrankaListFormated>
  <DomainObject.Predmet.ProtuStrankaListFormatedOIB>
    <izvorni_sadrzaj>
      <item>ELEKTRO GRAĐENJE d.o.o., OIB 62428563433</item>
    </izvorni_sadrzaj>
    <derivirana_varijabla naziv="DomainObject.Predmet.ProtuStrankaListFormatedOIB_1">
      <item>ELEKTRO GRAĐENJE d.o.o., OIB 62428563433</item>
    </derivirana_varijabla>
  </DomainObject.Predmet.ProtuStrankaListFormatedOIB>
  <DomainObject.Predmet.ProtuStrankaListFormatedWithAdress>
    <izvorni_sadrzaj>
      <item>ELEKTRO GRAĐENJE d.o.o., Gortanova 15, 10000 Zagreb</item>
    </izvorni_sadrzaj>
    <derivirana_varijabla naziv="DomainObject.Predmet.ProtuStrankaListFormatedWithAdress_1">
      <item>ELEKTRO GRAĐENJE d.o.o., Gortanova 15, 10000 Zagreb</item>
    </derivirana_varijabla>
  </DomainObject.Predmet.ProtuStrankaListFormatedWithAdress>
  <DomainObject.Predmet.ProtuStrankaListFormatedWithAdressOIB>
    <izvorni_sadrzaj>
      <item>ELEKTRO GRAĐENJE d.o.o., OIB 62428563433, Gortanova 15, 10000 Zagreb</item>
    </izvorni_sadrzaj>
    <derivirana_varijabla naziv="DomainObject.Predmet.ProtuStrankaListFormatedWithAdressOIB_1">
      <item>ELEKTRO GRAĐENJE d.o.o., OIB 62428563433, Gortanova 15, 10000 Zagreb</item>
    </derivirana_varijabla>
  </DomainObject.Predmet.ProtuStrankaListFormatedWithAdressOIB>
  <DomainObject.Predmet.ProtuStrankaListNazivFormated>
    <izvorni_sadrzaj>
      <item>ELEKTRO GRAĐENJE d.o.o.</item>
    </izvorni_sadrzaj>
    <derivirana_varijabla naziv="DomainObject.Predmet.ProtuStrankaListNazivFormated_1">
      <item>ELEKTRO GRAĐENJE d.o.o.</item>
    </derivirana_varijabla>
  </DomainObject.Predmet.ProtuStrankaListNazivFormated>
  <DomainObject.Predmet.ProtuStrankaListNazivFormatedOIB>
    <izvorni_sadrzaj>
      <item>ELEKTRO GRAĐENJE d.o.o., OIB 62428563433</item>
    </izvorni_sadrzaj>
    <derivirana_varijabla naziv="DomainObject.Predmet.ProtuStrankaListNazivFormatedOIB_1">
      <item>ELEKTRO GRAĐENJE d.o.o., OIB 62428563433</item>
    </derivirana_varijabla>
  </DomainObject.Predmet.ProtuStrankaListNazivFormatedOIB>
  <DomainObject.Predmet.OstaliListFormated>
    <izvorni_sadrzaj>
      <item>Zvonko Tolić</item>
    </izvorni_sadrzaj>
    <derivirana_varijabla naziv="DomainObject.Predmet.OstaliListFormated_1">
      <item>Zvonko Tolić</item>
    </derivirana_varijabla>
  </DomainObject.Predmet.OstaliListFormated>
  <DomainObject.Predmet.OstaliListFormatedOIB>
    <izvorni_sadrzaj>
      <item>Zvonko Tolić, OIB 93998748789</item>
    </izvorni_sadrzaj>
    <derivirana_varijabla naziv="DomainObject.Predmet.OstaliListFormatedOIB_1">
      <item>Zvonko Tolić, OIB 93998748789</item>
    </derivirana_varijabla>
  </DomainObject.Predmet.OstaliListFormatedOIB>
  <DomainObject.Predmet.OstaliListFormatedWithAdress>
    <izvorni_sadrzaj>
      <item>Zvonko Tolić, Ulica Vladimira Gortana 15, 10000 Zagreb</item>
    </izvorni_sadrzaj>
    <derivirana_varijabla naziv="DomainObject.Predmet.OstaliListFormatedWithAdress_1">
      <item>Zvonko Tolić, Ulica Vladimira Gortana 15, 10000 Zagreb</item>
    </derivirana_varijabla>
  </DomainObject.Predmet.OstaliListFormatedWithAdress>
  <DomainObject.Predmet.OstaliListFormatedWithAdressOIB>
    <izvorni_sadrzaj>
      <item>Zvonko Tolić, OIB 93998748789, Ulica Vladimira Gortana 15, 10000 Zagreb</item>
    </izvorni_sadrzaj>
    <derivirana_varijabla naziv="DomainObject.Predmet.OstaliListFormatedWithAdressOIB_1">
      <item>Zvonko Tolić, OIB 93998748789, Ulica Vladimira Gortana 15, 10000 Zagreb</item>
    </derivirana_varijabla>
  </DomainObject.Predmet.OstaliListFormatedWithAdressOIB>
  <DomainObject.Predmet.OstaliListNazivFormated>
    <izvorni_sadrzaj>
      <item>Zvonko Tolić</item>
    </izvorni_sadrzaj>
    <derivirana_varijabla naziv="DomainObject.Predmet.OstaliListNazivFormated_1">
      <item>Zvonko Tolić</item>
    </derivirana_varijabla>
  </DomainObject.Predmet.OstaliListNazivFormated>
  <DomainObject.Predmet.OstaliListNazivFormatedOIB>
    <izvorni_sadrzaj>
      <item>Zvonko Tolić, OIB 93998748789</item>
    </izvorni_sadrzaj>
    <derivirana_varijabla naziv="DomainObject.Predmet.OstaliListNazivFormatedOIB_1">
      <item>Zvonko Tolić, OIB 93998748789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GRAĐENJE d.o.o.</izvorni_sadrzaj>
    <derivirana_varijabla naziv="DomainObject.Predmet.ProtustrankaIDrugi_1">ELEKTRO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GRAĐENJE d.o.o., OIB 62428563433, Gortanova 15, 10000 Zagreb</izvorni_sadrzaj>
    <derivirana_varijabla naziv="DomainObject.Predmet.ProtustrankaIDrugiAdressOIB_1">ELEKTRO GRAĐENJE d.o.o., OIB 62428563433, Gortanova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GRAĐENJE d.o.o.</item>
      <item>FINA Regionalni centar Zagreb</item>
      <item>Zvonko Tolić</item>
    </izvorni_sadrzaj>
    <derivirana_varijabla naziv="DomainObject.Predmet.SudioniciListNaziv_1">
      <item>ELEKTRO GRAĐENJE d.o.o.</item>
      <item>FINA Regionalni centar Zagreb</item>
      <item>Zvonko Tolić</item>
    </derivirana_varijabla>
  </DomainObject.Predmet.SudioniciListNaziv>
  <DomainObject.Predmet.SudioniciListAdressOIB>
    <izvorni_sadrzaj>
      <item>ELEKTRO GRAĐENJE d.o.o., OIB 62428563433, Gortanova 15,10000 Zagreb</item>
      <item>FINA Regionalni centar Zagreb, OIB 85821130368, Trg svibanjskih žrtava 1995. 1,10000 Zagreb</item>
      <item>Zvonko Tolić, OIB 93998748789, Ulica Vladimira Gortana 15,10000 Zagreb</item>
    </izvorni_sadrzaj>
    <derivirana_varijabla naziv="DomainObject.Predmet.SudioniciListAdressOIB_1">
      <item>ELEKTRO GRAĐENJE d.o.o., OIB 62428563433, Gortanova 15,10000 Zagreb</item>
      <item>FINA Regionalni centar Zagreb, OIB 85821130368, Trg svibanjskih žrtava 1995. 1,10000 Zagreb</item>
      <item>Zvonko Tolić, OIB 93998748789, Ulica Vladimira Gortana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62428563433</item>
      <item>, OIB 85821130368</item>
      <item>, OIB 93998748789</item>
    </izvorni_sadrzaj>
    <derivirana_varijabla naziv="DomainObject.Predmet.SudioniciListNazivOIB_1">
      <item>, OIB 62428563433</item>
      <item>, OIB 85821130368</item>
      <item>, OIB 93998748789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E89D8-C69F-4662-8333-9F413F39A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762</properties:Words>
  <properties:Characters>4083</properties:Characters>
  <properties:Lines>102</properties:Lines>
  <properties:Paragraphs>32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2018-05-21T10:17:00Z</cp:lastPrinted>
  <dcterms:modified xmlns:xsi="http://www.w3.org/2001/XMLSchema-instance" xsi:type="dcterms:W3CDTF">2018-05-23T09:31:00Z</dcterms:modified>
  <cp:revision>27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