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c898" w14:paraId="35cc898" w:rsidRDefault="000225C2" w:rsidP="000225C2" w:rsidR="000225C2" w:rsidRPr="000225C2">
      <w:pPr>
        <w:pStyle w:val="SudNaziv"/>
        <w:ind w:firstLine="708" w:left="6372"/>
        <w15:collapsed w:val="false"/>
        <w:rPr>
          <w:rFonts w:cs="Times New Roman" w:eastAsia="Times New Roman"/>
          <w:b w:val="false"/>
          <w:lang w:eastAsia="hr-HR"/>
        </w:rPr>
      </w:pPr>
      <w:r w:rsidRPr="000225C2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225C2">
        <w:rPr>
          <w:rFonts w:cs="Times New Roman" w:eastAsia="Times New Roman"/>
          <w:b w:val="false"/>
          <w:lang w:eastAsia="hr-HR"/>
        </w:rPr>
        <w:t>2. St-6934/15</w:t>
      </w:r>
      <w:r w:rsidRPr="000225C2">
        <w:rPr>
          <w:rFonts w:cs="Times New Roman" w:eastAsia="Times New Roman"/>
          <w:b w:val="false"/>
          <w:lang w:eastAsia="hr-HR"/>
        </w:rPr>
        <w:t>-8</w:t>
      </w:r>
    </w:p>
    <w:p w:rsidRDefault="000225C2" w:rsidP="000225C2" w:rsidR="000225C2" w:rsidRPr="000225C2">
      <w:pPr>
        <w:spacing w:after="0"/>
        <w:rPr>
          <w:rFonts w:cs="Times New Roman" w:eastAsia="Times New Roman"/>
          <w:lang w:eastAsia="hr-HR"/>
        </w:rPr>
      </w:pPr>
    </w:p>
    <w:p w:rsidRDefault="000225C2" w:rsidP="000225C2" w:rsidR="000225C2" w:rsidRPr="000225C2">
      <w:pPr>
        <w:spacing w:after="0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 xml:space="preserve">REPUBLIKA HRVATSKA </w:t>
      </w:r>
    </w:p>
    <w:p w:rsidRDefault="000225C2" w:rsidP="000225C2" w:rsidR="000225C2" w:rsidRPr="000225C2">
      <w:pPr>
        <w:spacing w:after="0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Trgovački sud u Zagrebu</w:t>
      </w:r>
    </w:p>
    <w:p w:rsidRDefault="000225C2" w:rsidP="000225C2" w:rsidR="000225C2" w:rsidRPr="000225C2">
      <w:pPr>
        <w:spacing w:after="0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Stalna služba</w:t>
      </w:r>
    </w:p>
    <w:p w:rsidRDefault="000225C2" w:rsidP="000225C2" w:rsidR="000225C2" w:rsidRPr="000225C2">
      <w:pPr>
        <w:spacing w:after="0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Karlovac, Ljudevita Šestića 4</w:t>
      </w:r>
    </w:p>
    <w:p w:rsidRDefault="000225C2" w:rsidP="000225C2" w:rsidR="000225C2" w:rsidRPr="000225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25C2" w:rsidP="000225C2" w:rsidR="000225C2" w:rsidRPr="000225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25C2" w:rsidP="000225C2" w:rsidR="000225C2" w:rsidRPr="000225C2">
      <w:pPr>
        <w:spacing w:after="0"/>
        <w:jc w:val="center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 xml:space="preserve">U  I M E   </w:t>
      </w:r>
      <w:r w:rsidRPr="000225C2">
        <w:rPr>
          <w:rFonts w:cs="Times New Roman" w:eastAsia="Times New Roman"/>
          <w:lang w:eastAsia="hr-HR"/>
        </w:rPr>
        <w:t xml:space="preserve">R E P U B L I K </w:t>
      </w:r>
      <w:r w:rsidRPr="000225C2">
        <w:rPr>
          <w:rFonts w:cs="Times New Roman" w:eastAsia="Times New Roman"/>
          <w:lang w:eastAsia="hr-HR"/>
        </w:rPr>
        <w:t>E</w:t>
      </w:r>
      <w:r w:rsidRPr="000225C2">
        <w:rPr>
          <w:rFonts w:cs="Times New Roman" w:eastAsia="Times New Roman"/>
          <w:lang w:eastAsia="hr-HR"/>
        </w:rPr>
        <w:t xml:space="preserve">   H R V A T S K </w:t>
      </w:r>
      <w:r w:rsidRPr="000225C2">
        <w:rPr>
          <w:rFonts w:cs="Times New Roman" w:eastAsia="Times New Roman"/>
          <w:lang w:eastAsia="hr-HR"/>
        </w:rPr>
        <w:t>E</w:t>
      </w:r>
    </w:p>
    <w:p w:rsidRDefault="000225C2" w:rsidP="000225C2" w:rsidR="000225C2" w:rsidRPr="000225C2">
      <w:pPr>
        <w:spacing w:after="0"/>
        <w:jc w:val="center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R J E Š E N J E</w:t>
      </w:r>
    </w:p>
    <w:p w:rsidRDefault="000225C2" w:rsidP="000225C2" w:rsidR="000225C2" w:rsidRPr="000225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25C2">
        <w:rPr>
          <w:rFonts w:cs="Times New Roman" w:eastAsia="Times New Roman"/>
          <w:lang w:eastAsia="hr-HR"/>
        </w:rPr>
        <w:tab/>
        <w:t xml:space="preserve">Trgovački sud u Zagrebu, </w:t>
      </w:r>
      <w:r w:rsidRPr="000225C2">
        <w:rPr>
          <w:rFonts w:cs="Times New Roman" w:eastAsia="Times New Roman"/>
          <w:lang w:eastAsia="hr-HR"/>
        </w:rPr>
        <w:t xml:space="preserve">Stalna služba, </w:t>
      </w:r>
      <w:r w:rsidRPr="000225C2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0225C2">
        <w:rPr>
          <w:rFonts w:cs="Times New Roman" w:eastAsia="Times New Roman"/>
          <w:szCs w:val="20"/>
          <w:lang w:eastAsia="hr-HR" w:val="en-GB"/>
        </w:rPr>
        <w:t>SITEL d.o.o. Gradec, Gradečki Pavlovec 74, OIB: 39036915937</w:t>
      </w:r>
      <w:r w:rsidRPr="000225C2">
        <w:rPr>
          <w:rFonts w:cs="Times New Roman" w:eastAsia="Times New Roman"/>
          <w:szCs w:val="20"/>
          <w:lang w:eastAsia="hr-HR"/>
        </w:rPr>
        <w:t>, dana 25. veljače 2016.g.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5C2" w:rsidP="000225C2" w:rsidR="000225C2" w:rsidRPr="000225C2">
      <w:pPr>
        <w:spacing w:after="0"/>
        <w:jc w:val="center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r i j e š i o    je</w:t>
      </w:r>
    </w:p>
    <w:p w:rsidRDefault="000225C2" w:rsidP="000225C2" w:rsidR="000225C2" w:rsidRPr="000225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25C2" w:rsidP="000225C2" w:rsidR="000225C2" w:rsidRPr="000225C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 xml:space="preserve">I.     Otvara se stečajni postupak nad dužnikom </w:t>
      </w:r>
      <w:r w:rsidRPr="000225C2">
        <w:rPr>
          <w:rFonts w:cs="Times New Roman" w:eastAsia="Times New Roman"/>
          <w:szCs w:val="20"/>
          <w:lang w:eastAsia="hr-HR" w:val="en-GB"/>
        </w:rPr>
        <w:t>SITEL d.o.o. Gradec, Gradečki Pavlovec 74, OIB: 39036915937</w:t>
      </w:r>
      <w:r w:rsidRPr="000225C2">
        <w:rPr>
          <w:rFonts w:cs="Times New Roman" w:eastAsia="Times New Roman"/>
          <w:lang w:eastAsia="hr-HR"/>
        </w:rPr>
        <w:t>. Stečajni postupak otvore</w:t>
      </w:r>
      <w:r w:rsidRPr="000225C2">
        <w:rPr>
          <w:rFonts w:cs="Times New Roman" w:eastAsia="Times New Roman"/>
          <w:lang w:eastAsia="hr-HR"/>
        </w:rPr>
        <w:t>n je dana 25. veljače 2016. u 12,52</w:t>
      </w:r>
      <w:r w:rsidRPr="000225C2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0225C2" w:rsidP="000225C2" w:rsidR="000225C2" w:rsidRPr="000225C2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0225C2" w:rsidP="000225C2" w:rsidR="000225C2" w:rsidRPr="000225C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II.      Za stečajnog upravitelja imenuje se Jasna Hromadko iz Zagreba, Zelengorska 1, OIB:22088644509.</w:t>
      </w:r>
    </w:p>
    <w:p w:rsidRDefault="000225C2" w:rsidP="000225C2" w:rsidR="000225C2" w:rsidRPr="000225C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225C2" w:rsidP="000225C2" w:rsidR="000225C2" w:rsidRPr="000225C2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0225C2">
        <w:rPr>
          <w:rFonts w:cs="Times New Roman" w:eastAsia="Times New Roman"/>
          <w:lang w:eastAsia="hr-HR"/>
        </w:rPr>
        <w:t>III.   Zaključuje se stečajni postupak nad dužnikom</w:t>
      </w:r>
      <w:r w:rsidRPr="000225C2">
        <w:rPr>
          <w:rFonts w:cs="Times New Roman" w:eastAsia="Times New Roman"/>
          <w:szCs w:val="20"/>
          <w:lang w:eastAsia="hr-HR" w:val="en-GB"/>
        </w:rPr>
        <w:t xml:space="preserve"> SITEL d.o.o. Gradec, Gradečki Pavlovec 74, OIB: 39036915937.</w:t>
      </w:r>
    </w:p>
    <w:p w:rsidRDefault="000225C2" w:rsidP="000225C2" w:rsidR="000225C2" w:rsidRPr="000225C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225C2" w:rsidP="000225C2" w:rsidR="000225C2" w:rsidRPr="000225C2">
      <w:pPr>
        <w:spacing w:after="0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5C2" w:rsidP="000225C2" w:rsidR="000225C2" w:rsidRPr="000225C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Obrazloženje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25C2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0225C2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25C2">
        <w:rPr>
          <w:rFonts w:cs="Times New Roman" w:eastAsia="Times New Roman"/>
          <w:szCs w:val="20"/>
          <w:lang w:eastAsia="hr-HR"/>
        </w:rPr>
        <w:tab/>
        <w:t>Zaključkom od 16. prosinca 2015. pozvane su osobe ovlaštene za zastupanje dužnika po zakonu, dostaviti javnobilježnički ovjerovljen popis imovine i obveza dužnika na propisanom obrascu, sukladno čl. 430., 13., 17. i 117. SZ. Zaključak je dostavljen dana 6.12.2015.g., međutim po istom nije postupljeno.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25C2" w:rsidP="000225C2" w:rsidR="000225C2" w:rsidRPr="000225C2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225C2">
        <w:rPr>
          <w:rFonts w:cs="Times New Roman" w:eastAsia="Times New Roman"/>
          <w:szCs w:val="20"/>
          <w:lang w:eastAsia="hr-HR"/>
        </w:rPr>
        <w:t>Oglasom od 16. prosinca 2015.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25C2" w:rsidP="000225C2" w:rsidR="000225C2" w:rsidRPr="000225C2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225C2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25C2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25C2" w:rsidP="000225C2" w:rsidR="000225C2" w:rsidRPr="000225C2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225C2">
        <w:rPr>
          <w:rFonts w:cs="Times New Roman" w:eastAsia="Times New Roman"/>
          <w:szCs w:val="20"/>
          <w:lang w:eastAsia="hr-HR"/>
        </w:rPr>
        <w:t>U Karlovcu, 25. veljače 2016.g.</w:t>
      </w:r>
    </w:p>
    <w:p w:rsidRDefault="000225C2" w:rsidP="000225C2" w:rsidR="000225C2" w:rsidRPr="000225C2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225C2" w:rsidP="000225C2" w:rsidR="000225C2" w:rsidRPr="000225C2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0225C2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0225C2" w:rsidP="000225C2" w:rsidR="000225C2" w:rsidRPr="000225C2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0225C2">
        <w:rPr>
          <w:rFonts w:cs="Times New Roman" w:eastAsia="Times New Roman"/>
          <w:szCs w:val="20"/>
          <w:lang w:eastAsia="hr-HR"/>
        </w:rPr>
        <w:t>Suzana Ivanović</w:t>
      </w:r>
    </w:p>
    <w:p w:rsidRDefault="000225C2" w:rsidP="000225C2" w:rsidR="000225C2" w:rsidRPr="000225C2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Uputa o pravnom lijeku: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0225C2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0225C2">
        <w:rPr>
          <w:rFonts w:cs="Times New Roman" w:eastAsia="Times New Roman"/>
          <w:i/>
          <w:lang w:eastAsia="hr-HR"/>
        </w:rPr>
        <w:t xml:space="preserve">.  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DNA: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1.) Podnositelju zahtjeva: FINA-i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2.) Dužnik i zakonski zastupnik dužnika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3.) Ministarstvo pravosuđa po ŽDO Zagreb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5.) Mrežna stranica e-Oglasne ploče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6.) Porezna uprava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lang w:eastAsia="hr-HR"/>
        </w:rPr>
      </w:pPr>
      <w:r w:rsidRPr="000225C2">
        <w:rPr>
          <w:rFonts w:cs="Times New Roman" w:eastAsia="Times New Roman"/>
          <w:lang w:eastAsia="hr-HR"/>
        </w:rPr>
        <w:t>7.) Stečajnom upravitelju</w:t>
      </w:r>
    </w:p>
    <w:p w:rsidRDefault="000225C2" w:rsidP="000225C2" w:rsidR="000225C2" w:rsidRPr="000225C2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0225C2" w:rsidP="000225C2" w:rsidR="000225C2" w:rsidRPr="000225C2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0225C2" w:rsidP="000225C2" w:rsidR="000225C2" w:rsidRPr="000225C2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0225C2" w:rsidP="000225C2" w:rsidR="000225C2" w:rsidRPr="000225C2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0225C2" w:rsidP="000225C2" w:rsidR="000225C2" w:rsidRPr="000225C2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5C2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889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St-6934/2015-8</izvorni_sadrzaj>
    <derivirana_varijabla naziv="DomainObject.Oznaka_1">St-6934/2015-8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6934</izvorni_sadrzaj>
    <derivirana_varijabla naziv="DomainObject.Predmet.Broj_1">6934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St-6934/2015</izvorni_sadrzaj>
    <derivirana_varijabla naziv="DomainObject.Predmet.OznakaBroj_1">St-6934/2015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SITEL d.o.o.</izvorni_sadrzaj>
    <derivirana_varijabla naziv="DomainObject.Predmet.ProtustrankaFormated_1">  SITEL d.o.o.</derivirana_varijabla>
  </DomainObject.Predmet.ProtustrankaFormated>
  <DomainObject.Predmet.ProtustrankaFormatedOIB>
    <izvorni_sadrzaj>  SITEL d.o.o., OIB 39036915937</izvorni_sadrzaj>
    <derivirana_varijabla naziv="DomainObject.Predmet.ProtustrankaFormatedOIB_1">  SITEL d.o.o., OIB 39036915937</derivirana_varijabla>
  </DomainObject.Predmet.ProtustrankaFormatedOIB>
  <DomainObject.Predmet.ProtustrankaFormatedWithAdress>
    <izvorni_sadrzaj> SITEL d.o.o., Gradečki Pavlovec 74, 10340 Gradec</izvorni_sadrzaj>
    <derivirana_varijabla naziv="DomainObject.Predmet.ProtustrankaFormatedWithAdress_1"> SITEL d.o.o., Gradečki Pavlovec 74, 10340 Gradec</derivirana_varijabla>
  </DomainObject.Predmet.ProtustrankaFormatedWithAdress>
  <DomainObject.Predmet.ProtustrankaFormatedWithAdressOIB>
    <izvorni_sadrzaj> SITEL d.o.o., OIB 39036915937, Gradečki Pavlovec 74, 10340 Gradec</izvorni_sadrzaj>
    <derivirana_varijabla naziv="DomainObject.Predmet.ProtustrankaFormatedWithAdressOIB_1"> SITEL d.o.o., OIB 39036915937, Gradečki Pavlovec 74, 10340 Gradec</derivirana_varijabla>
  </DomainObject.Predmet.ProtustrankaFormatedWithAdressOIB>
  <DomainObject.Predmet.ProtustrankaWithAdress>
    <izvorni_sadrzaj>SITEL d.o.o. Gradečki Pavlovec 74, 10340 Gradec</izvorni_sadrzaj>
    <derivirana_varijabla naziv="DomainObject.Predmet.ProtustrankaWithAdress_1">SITEL d.o.o. Gradečki Pavlovec 74, 10340 Gradec</derivirana_varijabla>
  </DomainObject.Predmet.ProtustrankaWithAdress>
  <DomainObject.Predmet.ProtustrankaWithAdressOIB>
    <izvorni_sadrzaj>SITEL d.o.o., OIB 39036915937, Gradečki Pavlovec 74, 10340 Gradec</izvorni_sadrzaj>
    <derivirana_varijabla naziv="DomainObject.Predmet.ProtustrankaWithAdressOIB_1">SITEL d.o.o., OIB 39036915937, Gradečki Pavlovec 74, 10340 Gradec</derivirana_varijabla>
  </DomainObject.Predmet.ProtustrankaWithAdressOIB>
  <DomainObject.Predmet.ProtustrankaNazivFormated>
    <izvorni_sadrzaj>SITEL d.o.o.</izvorni_sadrzaj>
    <derivirana_varijabla naziv="DomainObject.Predmet.ProtustrankaNazivFormated_1">SITEL d.o.o.</derivirana_varijabla>
  </DomainObject.Predmet.ProtustrankaNazivFormated>
  <DomainObject.Predmet.ProtustrankaNazivFormatedOIB>
    <izvorni_sadrzaj>SITEL d.o.o., OIB 39036915937</izvorni_sadrzaj>
    <derivirana_varijabla naziv="DomainObject.Predmet.ProtustrankaNazivFormatedOIB_1">SITEL d.o.o., OIB 39036915937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SITEL d.o.o.</item>
    </izvorni_sadrzaj>
    <derivirana_varijabla naziv="DomainObject.Predmet.ProtuStrankaListFormated_1">
      <item>SITEL d.o.o.</item>
    </derivirana_varijabla>
  </DomainObject.Predmet.ProtuStrankaListFormated>
  <DomainObject.Predmet.ProtuStrankaListFormatedOIB>
    <izvorni_sadrzaj>
      <item>SITEL d.o.o., OIB 39036915937</item>
    </izvorni_sadrzaj>
    <derivirana_varijabla naziv="DomainObject.Predmet.ProtuStrankaListFormatedOIB_1">
      <item>SITEL d.o.o., OIB 39036915937</item>
    </derivirana_varijabla>
  </DomainObject.Predmet.ProtuStrankaListFormatedOIB>
  <DomainObject.Predmet.ProtuStrankaListFormatedWithAdress>
    <izvorni_sadrzaj>
      <item>SITEL d.o.o., Gradečki Pavlovec 74, 10340 Gradec</item>
    </izvorni_sadrzaj>
    <derivirana_varijabla naziv="DomainObject.Predmet.ProtuStrankaListFormatedWithAdress_1">
      <item>SITEL d.o.o., Gradečki Pavlovec 74, 10340 Gradec</item>
    </derivirana_varijabla>
  </DomainObject.Predmet.ProtuStrankaListFormatedWithAdress>
  <DomainObject.Predmet.ProtuStrankaListFormatedWithAdressOIB>
    <izvorni_sadrzaj>
      <item>SITEL d.o.o., OIB 39036915937, Gradečki Pavlovec 74, 10340 Gradec</item>
    </izvorni_sadrzaj>
    <derivirana_varijabla naziv="DomainObject.Predmet.ProtuStrankaListFormatedWithAdressOIB_1">
      <item>SITEL d.o.o., OIB 39036915937, Gradečki Pavlovec 74, 10340 Gradec</item>
    </derivirana_varijabla>
  </DomainObject.Predmet.ProtuStrankaListFormatedWithAdressOIB>
  <DomainObject.Predmet.ProtuStrankaListNazivFormated>
    <izvorni_sadrzaj>
      <item>SITEL d.o.o.</item>
    </izvorni_sadrzaj>
    <derivirana_varijabla naziv="DomainObject.Predmet.ProtuStrankaListNazivFormated_1">
      <item>SITEL d.o.o.</item>
    </derivirana_varijabla>
  </DomainObject.Predmet.ProtuStrankaListNazivFormated>
  <DomainObject.Predmet.ProtuStrankaListNazivFormatedOIB>
    <izvorni_sadrzaj>
      <item>SITEL d.o.o., OIB 39036915937</item>
    </izvorni_sadrzaj>
    <derivirana_varijabla naziv="DomainObject.Predmet.ProtuStrankaListNazivFormatedOIB_1">
      <item>SITEL d.o.o., OIB 39036915937</item>
    </derivirana_varijabla>
  </DomainObject.Predmet.ProtuStrankaListNazivFormatedOIB>
  <DomainObject.Predmet.OstaliListFormated>
    <izvorni_sadrzaj>
      <item>VLATKA BAN</item>
      <item>MARIJAN BAN</item>
    </izvorni_sadrzaj>
    <derivirana_varijabla naziv="DomainObject.Predmet.OstaliListFormated_1">
      <item>VLATKA BAN</item>
      <item>MARIJAN BAN</item>
    </derivirana_varijabla>
  </DomainObject.Predmet.OstaliListFormated>
  <DomainObject.Predmet.OstaliListFormatedOIB>
    <izvorni_sadrzaj>
      <item>VLATKA BAN, OIB 04507152116</item>
      <item>MARIJAN BAN, OIB 86472978725</item>
    </izvorni_sadrzaj>
    <derivirana_varijabla naziv="DomainObject.Predmet.OstaliListFormatedOIB_1">
      <item>VLATKA BAN, OIB 04507152116</item>
      <item>MARIJAN BAN, OIB 86472978725</item>
    </derivirana_varijabla>
  </DomainObject.Predmet.OstaliListFormatedOIB>
  <DomainObject.Predmet.OstaliListFormatedWithAdress>
    <izvorni_sadrzaj>
      <item>VLATKA BAN, BULIĆEVA 27., 10410 Velika Gorica</item>
      <item>MARIJAN BAN, GRADEČKI PAVLOVEC 55/A, 10340 Gradec</item>
    </izvorni_sadrzaj>
    <derivirana_varijabla naziv="DomainObject.Predmet.OstaliListFormatedWithAdress_1">
      <item>VLATKA BAN, BULIĆEVA 27., 10410 Velika Gorica</item>
      <item>MARIJAN BAN, GRADEČKI PAVLOVEC 55/A, 10340 Gradec</item>
    </derivirana_varijabla>
  </DomainObject.Predmet.OstaliListFormatedWithAdress>
  <DomainObject.Predmet.OstaliListFormatedWithAdressOIB>
    <izvorni_sadrzaj>
      <item>VLATKA BAN, OIB 04507152116, BULIĆEVA 27., 10410 Velika Gorica</item>
      <item>MARIJAN BAN, OIB 86472978725, GRADEČKI PAVLOVEC 55/A, 10340 Gradec</item>
    </izvorni_sadrzaj>
    <derivirana_varijabla naziv="DomainObject.Predmet.OstaliListFormatedWithAdressOIB_1">
      <item>VLATKA BAN, OIB 04507152116, BULIĆEVA 27., 10410 Velika Gorica</item>
      <item>MARIJAN BAN, OIB 86472978725, GRADEČKI PAVLOVEC 55/A, 10340 Gradec</item>
    </derivirana_varijabla>
  </DomainObject.Predmet.OstaliListFormatedWithAdressOIB>
  <DomainObject.Predmet.OstaliListNazivFormated>
    <izvorni_sadrzaj>
      <item>VLATKA BAN</item>
      <item>MARIJAN BAN</item>
    </izvorni_sadrzaj>
    <derivirana_varijabla naziv="DomainObject.Predmet.OstaliListNazivFormated_1">
      <item>VLATKA BAN</item>
      <item>MARIJAN BAN</item>
    </derivirana_varijabla>
  </DomainObject.Predmet.OstaliListNazivFormated>
  <DomainObject.Predmet.OstaliListNazivFormatedOIB>
    <izvorni_sadrzaj>
      <item>VLATKA BAN, OIB 04507152116</item>
      <item>MARIJAN BAN, OIB 86472978725</item>
    </izvorni_sadrzaj>
    <derivirana_varijabla naziv="DomainObject.Predmet.OstaliListNazivFormatedOIB_1">
      <item>VLATKA BAN, OIB 04507152116</item>
      <item>MARIJAN BAN, OIB 86472978725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St-6934/2015-8</izvorni_sadrzaj>
    <derivirana_varijabla naziv="DomainObject.PoslovniBrojDokumenta_1">St-6934/2015-8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SITEL d.o.o.</izvorni_sadrzaj>
    <derivirana_varijabla naziv="DomainObject.Predmet.ProtustrankaIDrugi_1">SITEL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SITEL d.o.o., OIB 39036915937, Gradečki Pavlovec 74, 10340 Gradec</izvorni_sadrzaj>
    <derivirana_varijabla naziv="DomainObject.Predmet.ProtustrankaIDrugiAdressOIB_1">SITEL d.o.o., OIB 39036915937, Gradečki Pavlovec 74,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SITEL d.o.o.</item>
      <item>FINA Regionalni centar Zagreb</item>
      <item>VLATKA BAN</item>
      <item>MARIJAN BAN</item>
    </izvorni_sadrzaj>
    <derivirana_varijabla naziv="DomainObject.Predmet.SudioniciListNaziv_1">
      <item>SITEL d.o.o.</item>
      <item>FINA Regionalni centar Zagreb</item>
      <item>VLATKA BAN</item>
      <item>MARIJAN BAN</item>
    </derivirana_varijabla>
  </DomainObject.Predmet.SudioniciListNaziv>
  <DomainObject.Predmet.SudioniciListAdressOIB>
    <izvorni_sadrzaj>
      <item>SITEL d.o.o., OIB 39036915937, Gradečki Pavlovec 74,10340 Gradec</item>
      <item>FINA Regionalni centar Zagreb, OIB 85821130368, Trg svibanjskih žrtava 1995. 1,10000 Zagreb</item>
      <item>VLATKA BAN, OIB 04507152116, BULIĆEVA 27.,10410 Velika Gorica</item>
      <item>MARIJAN BAN, OIB 86472978725, GRADEČKI PAVLOVEC 55/A,10340 Gradec</item>
    </izvorni_sadrzaj>
    <derivirana_varijabla naziv="DomainObject.Predmet.SudioniciListAdressOIB_1">
      <item>SITEL d.o.o., OIB 39036915937, Gradečki Pavlovec 74,10340 Gradec</item>
      <item>FINA Regionalni centar Zagreb, OIB 85821130368, Trg svibanjskih žrtava 1995. 1,10000 Zagreb</item>
      <item>VLATKA BAN, OIB 04507152116, BULIĆEVA 27.,10410 Velika Gorica</item>
      <item>MARIJAN BAN, OIB 86472978725, GRADEČKI PAVLOVEC 55/A,10340 Gradec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812E0-878F-4927-95FC-F9F6E2EBCB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2123</properties:Characters>
  <properties:Lines>80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2016-02-25T11:54:00Z</cp:lastPrinted>
  <dcterms:modified xmlns:xsi="http://www.w3.org/2001/XMLSchema-instance" xsi:type="dcterms:W3CDTF">2016-02-25T11:54:00Z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St-6934/2015-8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