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f79a" w14:paraId="533f79a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936FE" w:rsidP="006936FE" w:rsidR="006936FE">
      <w:pPr>
        <w:jc w:val="both"/>
        <w:rPr>
          <w:sz w:val="24"/>
          <w:szCs w:val="24"/>
        </w:rPr>
      </w:pPr>
      <w:r>
        <w:rPr>
          <w:noProof/>
        </w:rPr>
        <w:t xml:space="preserve">     </w:t>
      </w:r>
      <w:r w:rsidR="007277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4A4" w:rsidP="006936FE" w:rsidR="000454A4" w:rsidRPr="00C27B1F">
      <w:p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Amruševa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164E5A">
        <w:rPr>
          <w:sz w:val="24"/>
          <w:szCs w:val="24"/>
        </w:rPr>
        <w:t xml:space="preserve">                     67. St-1025</w:t>
      </w:r>
      <w:r w:rsidR="00B10132">
        <w:rPr>
          <w:sz w:val="24"/>
          <w:szCs w:val="24"/>
        </w:rPr>
        <w:t>/14</w:t>
      </w:r>
      <w:r w:rsidR="006936FE">
        <w:rPr>
          <w:sz w:val="24"/>
          <w:szCs w:val="24"/>
        </w:rPr>
        <w:t xml:space="preserve"> -61</w:t>
      </w:r>
      <w:r w:rsidRPr="00C27B1F">
        <w:rPr>
          <w:sz w:val="24"/>
          <w:szCs w:val="24"/>
        </w:rPr>
        <w:t xml:space="preserve">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6936FE">
      <w:pPr>
        <w:jc w:val="both"/>
        <w:rPr>
          <w:sz w:val="24"/>
          <w:szCs w:val="24"/>
        </w:rPr>
      </w:pPr>
    </w:p>
    <w:p w:rsidRDefault="000F36DD" w:rsidP="00BF0374" w:rsidR="00142285" w:rsidRPr="006936FE">
      <w:pPr>
        <w:jc w:val="both"/>
        <w:rPr>
          <w:sz w:val="24"/>
          <w:szCs w:val="24"/>
        </w:rPr>
      </w:pPr>
      <w:r w:rsidRPr="006936FE">
        <w:rPr>
          <w:sz w:val="24"/>
          <w:szCs w:val="24"/>
        </w:rPr>
        <w:t xml:space="preserve">Trgovački sud u Zagrebu, po sucu Gordanu Zubaku, u stečajnom  postupku nad dužnikom </w:t>
      </w:r>
      <w:r w:rsidR="00DE1203" w:rsidRPr="006936FE">
        <w:rPr>
          <w:bCs/>
          <w:sz w:val="24"/>
          <w:szCs w:val="24"/>
          <w:lang w:val="pt-BR"/>
        </w:rPr>
        <w:t>LORIS d.o.o. u stečaju, Zagreb, Trg Ante Starčevića b.b., 86253288720</w:t>
      </w:r>
      <w:r w:rsidR="00142285" w:rsidRPr="006936FE">
        <w:rPr>
          <w:sz w:val="24"/>
          <w:szCs w:val="24"/>
        </w:rPr>
        <w:t xml:space="preserve">, </w:t>
      </w:r>
      <w:r w:rsidR="006936FE" w:rsidRPr="006936FE">
        <w:rPr>
          <w:sz w:val="24"/>
          <w:szCs w:val="24"/>
        </w:rPr>
        <w:t xml:space="preserve">23. travnja </w:t>
      </w:r>
      <w:r w:rsidR="0095268E" w:rsidRPr="006936FE">
        <w:rPr>
          <w:sz w:val="24"/>
          <w:szCs w:val="24"/>
        </w:rPr>
        <w:t>2018</w:t>
      </w:r>
      <w:r w:rsidR="00142285" w:rsidRPr="006936FE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FE3A0E" w:rsidRPr="00FE3A0E">
        <w:rPr>
          <w:bCs/>
          <w:sz w:val="24"/>
          <w:szCs w:val="24"/>
          <w:lang w:val="pt-BR"/>
        </w:rPr>
        <w:t>LORIS d.o.o. u stečaju, Zagreb, Trg Ante Starčevića b.b</w:t>
      </w:r>
      <w:r w:rsidR="00FE3A0E">
        <w:rPr>
          <w:bCs/>
          <w:sz w:val="24"/>
          <w:szCs w:val="24"/>
          <w:lang w:val="pt-BR"/>
        </w:rPr>
        <w:t>.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B10132">
        <w:rPr>
          <w:sz w:val="24"/>
          <w:szCs w:val="24"/>
        </w:rPr>
        <w:br/>
      </w:r>
      <w:r w:rsidR="00FE3A0E">
        <w:rPr>
          <w:sz w:val="24"/>
          <w:szCs w:val="24"/>
        </w:rPr>
        <w:t>12</w:t>
      </w:r>
      <w:r w:rsidR="00D93B70">
        <w:rPr>
          <w:sz w:val="24"/>
          <w:szCs w:val="24"/>
        </w:rPr>
        <w:t>. lipnja 2018. u 9.3</w:t>
      </w:r>
      <w:r w:rsidR="0095268E">
        <w:rPr>
          <w:sz w:val="24"/>
          <w:szCs w:val="24"/>
        </w:rPr>
        <w:t>0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FF597B" w:rsidP="00FF597B" w:rsidR="00FF597B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6936FE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6936FE">
      <w:pPr>
        <w:ind w:firstLine="720"/>
        <w:jc w:val="center"/>
        <w:rPr>
          <w:sz w:val="24"/>
          <w:szCs w:val="24"/>
        </w:rPr>
      </w:pPr>
      <w:r w:rsidRPr="006936FE">
        <w:rPr>
          <w:sz w:val="24"/>
          <w:szCs w:val="24"/>
        </w:rPr>
        <w:t>U Zagrebu</w:t>
      </w:r>
      <w:r w:rsidR="00490AD9" w:rsidRPr="006936FE">
        <w:rPr>
          <w:sz w:val="24"/>
          <w:szCs w:val="24"/>
        </w:rPr>
        <w:t xml:space="preserve"> </w:t>
      </w:r>
      <w:r w:rsidR="006936FE" w:rsidRPr="006936FE">
        <w:rPr>
          <w:sz w:val="24"/>
          <w:szCs w:val="24"/>
        </w:rPr>
        <w:t>23. travnja</w:t>
      </w:r>
      <w:r w:rsidR="00B10132" w:rsidRPr="006936FE">
        <w:rPr>
          <w:sz w:val="24"/>
          <w:szCs w:val="24"/>
        </w:rPr>
        <w:t xml:space="preserve"> 2018</w:t>
      </w:r>
      <w:r w:rsidR="007B2F69" w:rsidRPr="006936FE">
        <w:rPr>
          <w:sz w:val="24"/>
          <w:szCs w:val="24"/>
        </w:rPr>
        <w:t>.</w:t>
      </w:r>
    </w:p>
    <w:p w:rsidRDefault="007B2F69" w:rsidP="007B2F69" w:rsidR="007B2F69" w:rsidRPr="006936FE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FE769D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FE769D" w:rsidP="00400817" w:rsidR="00FE769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E769D" w:rsidP="00400817" w:rsidR="00FE769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FE769D" w:rsidR="00FE769D" w:rsidRPr="00C27B1F">
      <w:pPr>
        <w:rPr>
          <w:sz w:val="24"/>
          <w:szCs w:val="24"/>
        </w:rPr>
      </w:pPr>
    </w:p>
    <w:sectPr w:rsidSect="006936FE" w:rsidR="00FE769D" w:rsidRPr="00C27B1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F36DD"/>
    <w:rsid w:val="00120429"/>
    <w:rsid w:val="00142285"/>
    <w:rsid w:val="00164E5A"/>
    <w:rsid w:val="002052AA"/>
    <w:rsid w:val="00221B3D"/>
    <w:rsid w:val="00490AD9"/>
    <w:rsid w:val="004C1D43"/>
    <w:rsid w:val="00524009"/>
    <w:rsid w:val="00577C20"/>
    <w:rsid w:val="006936FE"/>
    <w:rsid w:val="0072772A"/>
    <w:rsid w:val="007B2F69"/>
    <w:rsid w:val="007C516D"/>
    <w:rsid w:val="008A286D"/>
    <w:rsid w:val="008F612B"/>
    <w:rsid w:val="00935ABA"/>
    <w:rsid w:val="0095268E"/>
    <w:rsid w:val="00B07129"/>
    <w:rsid w:val="00B10132"/>
    <w:rsid w:val="00BA009E"/>
    <w:rsid w:val="00BF0374"/>
    <w:rsid w:val="00C00CB9"/>
    <w:rsid w:val="00C27B1F"/>
    <w:rsid w:val="00CB474B"/>
    <w:rsid w:val="00CB5D79"/>
    <w:rsid w:val="00D65985"/>
    <w:rsid w:val="00D93B70"/>
    <w:rsid w:val="00DE1203"/>
    <w:rsid w:val="00DE777C"/>
    <w:rsid w:val="00E81382"/>
    <w:rsid w:val="00FD381D"/>
    <w:rsid w:val="00FE2A57"/>
    <w:rsid w:val="00FE3A0E"/>
    <w:rsid w:val="00FE769D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6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6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6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6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6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6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6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6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12. lipnja 2018. u 9.30h</izvorni_sadrzaj>
    <derivirana_varijabla naziv="DomainObject.Primjedba_1">12. lipnja 2018. u 9.30h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St-1025/2014</izvorni_sadrzaj>
    <derivirana_varijabla naziv="DomainObject.Predmet.OznakaBroj_1">St-1025/2014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LORIS d.o.o.</izvorni_sadrzaj>
    <derivirana_varijabla naziv="DomainObject.Predmet.ProtustrankaFormated_1">  LORIS d.o.o.</derivirana_varijabla>
  </DomainObject.Predmet.ProtustrankaFormated>
  <DomainObject.Predmet.ProtustrankaFormatedOIB>
    <izvorni_sadrzaj>  LORIS d.o.o., OIB 86253288720</izvorni_sadrzaj>
    <derivirana_varijabla naziv="DomainObject.Predmet.ProtustrankaFormatedOIB_1">  LORIS d.o.o., OIB 86253288720</derivirana_varijabla>
  </DomainObject.Predmet.ProtustrankaFormatedOIB>
  <DomainObject.Predmet.ProtustrankaFormatedWithAdress>
    <izvorni_sadrzaj> LORIS d.o.o., Trg Ante Starčevića/bb, 10000 Zagreb</izvorni_sadrzaj>
    <derivirana_varijabla naziv="DomainObject.Predmet.ProtustrankaFormatedWithAdress_1"> LORIS d.o.o., Trg Ante Starčevića/bb, 10000 Zagreb</derivirana_varijabla>
  </DomainObject.Predmet.ProtustrankaFormatedWithAdress>
  <DomainObject.Predmet.ProtustrankaFormatedWithAdressOIB>
    <izvorni_sadrzaj> LORIS d.o.o., OIB 86253288720, Trg Ante Starčevića/bb, 10000 Zagreb</izvorni_sadrzaj>
    <derivirana_varijabla naziv="DomainObject.Predmet.ProtustrankaFormatedWithAdressOIB_1"> LORIS d.o.o., OIB 86253288720, Trg Ante Starčevića/bb, 10000 Zagreb</derivirana_varijabla>
  </DomainObject.Predmet.ProtustrankaFormatedWithAdressOIB>
  <DomainObject.Predmet.ProtustrankaWithAdress>
    <izvorni_sadrzaj>LORIS d.o.o. Trg Ante Starčevića/bb, 10000 Zagreb</izvorni_sadrzaj>
    <derivirana_varijabla naziv="DomainObject.Predmet.ProtustrankaWithAdress_1">LORIS d.o.o. Trg Ante Starčevića/bb, 10000 Zagreb</derivirana_varijabla>
  </DomainObject.Predmet.ProtustrankaWithAdress>
  <DomainObject.Predmet.ProtustrankaWithAdressOIB>
    <izvorni_sadrzaj>LORIS d.o.o., OIB 86253288720, Trg Ante Starčevića/bb, 10000 Zagreb</izvorni_sadrzaj>
    <derivirana_varijabla naziv="DomainObject.Predmet.ProtustrankaWithAdressOIB_1">LORIS d.o.o., OIB 86253288720, Trg Ante Starčevića/bb, 10000 Zagreb</derivirana_varijabla>
  </DomainObject.Predmet.ProtustrankaWithAdressOIB>
  <DomainObject.Predmet.ProtustrankaNazivFormated>
    <izvorni_sadrzaj>LORIS d.o.o.</izvorni_sadrzaj>
    <derivirana_varijabla naziv="DomainObject.Predmet.ProtustrankaNazivFormated_1">LORIS d.o.o.</derivirana_varijabla>
  </DomainObject.Predmet.ProtustrankaNazivFormated>
  <DomainObject.Predmet.ProtustrankaNazivFormatedOIB>
    <izvorni_sadrzaj>LORIS d.o.o., OIB 86253288720</izvorni_sadrzaj>
    <derivirana_varijabla naziv="DomainObject.Predmet.ProtustrankaNazivFormatedOIB_1">LORIS d.o.o., OIB 86253288720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PELIKAN KLADIONICE d.o.o.; ERSTE&amp;STEIERMÄRKISCHE BANKA dioničko društvo zastupanog po punomoćniku Ivan Gjurašić</izvorni_sadrzaj>
    <derivirana_varijabla naziv="DomainObject.Predmet.StrankaFormated_1">  FINA Regionalni centar Zagreb; PELIKAN KLADIONICE d.o.o.; ERSTE&amp;STEIERMÄRKISCHE BANKA dioničko društvo zastupanog po punomoćniku Ivan Gjurašić</derivirana_varijabla>
  </DomainObject.Predmet.StrankaFormated>
  <DomainObject.Predmet.StrankaFormatedOIB>
    <izvorni_sadrzaj>  FINA Regionalni centar Zagreb, OIB 85821130368; PELIKAN KLADIONICE d.o.o., OIB 83079255066; ERSTE&amp;STEIERMÄRKISCHE BANKA dioničko društvo, OIB 23057039320 zastupanog po punomoćniku Ivan Gjurašić</izvorni_sadrzaj>
    <derivirana_varijabla naziv="DomainObject.Predmet.StrankaFormatedOIB_1">  FINA Regionalni centar Zagreb, OIB 85821130368; PELIKAN KLADIONICE d.o.o., OIB 83079255066; ERSTE&amp;STEIERMÄRKISCHE BANKA dioničko društvo, OIB 23057039320 zastupanog po punomoćniku Ivan Gjurašić</derivirana_varijabla>
  </DomainObject.Predmet.StrankaFormatedOIB>
  <DomainObject.Predmet.StrankaFormatedWithAdress>
    <izvorni_sadrzaj> FINA Regionalni centar Zagreb, Ulica grada Vukovara 70, 10000 Zagreb; PELIKAN KLADIONICE d.o.o., Branimirova 29, 10000 Zagreb; ERSTE&amp;STEIERMÄRKISCHE BANKA dioničko društvo, Jadranski Trg 3/a, 51000 Rijeka zastupanog po punomoćniku Ivan Gjurašić</izvorni_sadrzaj>
    <derivirana_varijabla naziv="DomainObject.Predmet.StrankaFormatedWithAdress_1"> FINA Regionalni centar Zagreb, Ulica grada Vukovara 70, 10000 Zagreb; PELIKAN KLADIONICE d.o.o., Branimirova 29, 10000 Zagreb; ERSTE&amp;STEIERMÄRKISCHE BANKA dioničko društvo, Jadranski Trg 3/a, 51000 Rijeka zastupanog po punomoćniku Ivan Gjurašić</derivirana_varijabla>
  </DomainObject.Predmet.StrankaFormatedWithAdress>
  <DomainObject.Predmet.StrankaFormatedWithAdressOIB>
    <izvorni_sadrzaj> FINA Regionalni centar Zagreb, OIB 85821130368, Ulica grada Vukovara 70, 10000 Zagreb; PELIKAN KLADIONICE d.o.o., OIB 83079255066, Branimirova 29, 10000 Zagreb; ERSTE&amp;STEIERMÄRKISCHE BANKA dioničko društvo, OIB 23057039320, Jadranski Trg 3/a, 51000 Rijeka zastupanog po punomoćniku Ivan Gjurašić</izvorni_sadrzaj>
    <derivirana_varijabla naziv="DomainObject.Predmet.StrankaFormatedWithAdressOIB_1"> FINA Regionalni centar Zagreb, OIB 85821130368, Ulica grada Vukovara 70, 10000 Zagreb; PELIKAN KLADIONICE d.o.o., OIB 83079255066, Branimirova 29, 10000 Zagreb; ERSTE&amp;STEIERMÄRKISCHE BANKA dioničko društvo, OIB 23057039320, Jadranski Trg 3/a, 51000 Rijeka zastupanog po punomoćniku Ivan Gjurašić</derivirana_varijabla>
  </DomainObject.Predmet.StrankaFormatedWithAdressOIB>
  <DomainObject.Predmet.StrankaWithAdress>
    <izvorni_sadrzaj>FINA Regionalni centar Zagreb Ulica grada Vukovara 70,10000 Zagreb,PELIKAN KLADIONICE d.o.o. Branimirova 29,10000 Zagreb,ERSTE&amp;STEIERMÄRKISCHE BANKA dioničko društvo Jadranski Trg 3/a,51000 Rijeka</izvorni_sadrzaj>
    <derivirana_varijabla naziv="DomainObject.Predmet.StrankaWithAdress_1">FINA Regionalni centar Zagreb Ulica grada Vukovara 70,10000 Zagreb,PELIKAN KLADIONICE d.o.o. Branimirova 29,10000 Zagreb,ERSTE&amp;STEIERMÄRKISCHE BANKA dioničko društvo Jadranski Trg 3/a,51000 Rijeka</derivirana_varijabla>
  </DomainObject.Predmet.StrankaWithAdress>
  <DomainObject.Predmet.StrankaWithAdressOIB>
    <izvorni_sadrzaj>FINA Regionalni centar Zagreb, OIB 85821130368, Ulica grada Vukovara 70,10000 Zagreb,PELIKAN KLADIONICE d.o.o., OIB 83079255066, Branimirova 29,10000 Zagreb,ERSTE&amp;STEIERMÄRKISCHE BANKA dioničko društvo, OIB 23057039320, Jadranski Trg 3/a,51000 Rijeka</izvorni_sadrzaj>
    <derivirana_varijabla naziv="DomainObject.Predmet.StrankaWithAdressOIB_1">FINA Regionalni centar Zagreb, OIB 85821130368, Ulica grada Vukovara 70,10000 Zagreb,PELIKAN KLADIONICE d.o.o., OIB 83079255066, Branimirova 29,10000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Zagreb,PELIKAN KLADIONICE d.o.o.,ERSTE&amp;STEIERMÄRKISCHE BANKA dioničko društvo</izvorni_sadrzaj>
    <derivirana_varijabla naziv="DomainObject.Predmet.StrankaNazivFormated_1">FINA Regionalni centar Zagreb,PELIKAN KLADIONICE d.o.o.,ERSTE&amp;STEIERMÄRKISCHE BANKA dioničko društvo</derivirana_varijabla>
  </DomainObject.Predmet.StrankaNazivFormated>
  <DomainObject.Predmet.StrankaNazivFormatedOIB>
    <izvorni_sadrzaj>FINA Regionalni centar Zagreb, OIB 85821130368,PELIKAN KLADIONICE d.o.o., OIB 83079255066,ERSTE&amp;STEIERMÄRKISCHE BANKA dioničko društvo, OIB 23057039320</izvorni_sadrzaj>
    <derivirana_varijabla naziv="DomainObject.Predmet.StrankaNazivFormatedOIB_1">FINA Regionalni centar Zagreb, OIB 85821130368,PELIKAN KLADIONICE d.o.o., OIB 83079255066,ERSTE&amp;STEIERMÄRKISCHE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PELIKAN KLADIONICE d.o.o.</item>
      <item>ERSTE&amp;STEIERMÄRKISCHE BANKA dioničko društvo zastupanog po punomoćniku Ivan Gjurašić</item>
    </izvorni_sadrzaj>
    <derivirana_varijabla naziv="DomainObject.Predmet.StrankaListFormated_1">
      <item>FINA Regionalni centar Zagreb</item>
      <item>PELIKAN KLADIONICE d.o.o.</item>
      <item>ERSTE&amp;STEIERMÄRKISCHE BANKA dioničko društvo zastupanog po punomoćniku Ivan Gjurašić</item>
    </derivirana_varijabla>
  </DomainObject.Predmet.StrankaListFormated>
  <DomainObject.Predmet.StrankaListFormatedOIB>
    <izvorni_sadrzaj>
      <item>FINA Regionalni centar Zagreb, OIB 85821130368</item>
      <item>PELIKAN KLADIONICE d.o.o., OIB 83079255066</item>
      <item>ERSTE&amp;STEIERMÄRKISCHE BANKA dioničko društvo, OIB 23057039320 zastupanog po punomoćniku Ivan Gjurašić</item>
    </izvorni_sadrzaj>
    <derivirana_varijabla naziv="DomainObject.Predmet.StrankaListFormatedOIB_1">
      <item>FINA Regionalni centar Zagreb, OIB 85821130368</item>
      <item>PELIKAN KLADIONICE d.o.o., OIB 83079255066</item>
      <item>ERSTE&amp;STEIERMÄRKISCHE BANKA dioničko društvo, OIB 23057039320 zastupanog po punomoćniku Ivan Gjurašić</item>
    </derivirana_varijabla>
  </DomainObject.Predmet.StrankaListFormatedOIB>
  <DomainObject.Predmet.StrankaListFormatedWithAdress>
    <izvorni_sadrzaj>
      <item>FINA Regionalni centar Zagreb, Ulica grada Vukovara 70, 10000 Zagreb</item>
      <item>PELIKAN KLADIONICE d.o.o., Branimirova 29, 10000 Zagreb</item>
      <item>ERSTE&amp;STEIERMÄRKISCHE BANKA dioničko društvo, Jadranski Trg 3/a, 51000 Rijeka zastupanog po punomoćniku Ivan Gjurašić</item>
    </izvorni_sadrzaj>
    <derivirana_varijabla naziv="DomainObject.Predmet.StrankaListFormatedWithAdress_1">
      <item>FINA Regionalni centar Zagreb, Ulica grada Vukovara 70, 10000 Zagreb</item>
      <item>PELIKAN KLADIONICE d.o.o., Branimirova 29, 10000 Zagreb</item>
      <item>ERSTE&amp;STEIERMÄRKISCHE BANKA dioničko društvo, Jadranski Trg 3/a, 51000 Rijeka zastupanog po punomoćniku Ivan Gjurašić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PELIKAN KLADIONICE d.o.o., OIB 83079255066, Branimirova 29, 10000 Zagreb</item>
      <item>ERSTE&amp;STEIERMÄRKISCHE BANKA dioničko društvo, OIB 23057039320, Jadranski Trg 3/a, 51000 Rijeka zastupanog po punomoćniku Ivan Gjurašić</item>
    </izvorni_sadrzaj>
    <derivirana_varijabla naziv="DomainObject.Predmet.StrankaListFormatedWithAdressOIB_1">
      <item>FINA Regionalni centar Zagreb, OIB 85821130368, Ulica grada Vukovara 70, 10000 Zagreb</item>
      <item>PELIKAN KLADIONICE d.o.o., OIB 83079255066, Branimirova 29, 10000 Zagreb</item>
      <item>ERSTE&amp;STEIERMÄRKISCHE BANKA dioničko društvo, OIB 23057039320, Jadranski Trg 3/a, 51000 Rijeka zastupanog po punomoćniku Ivan Gjurašić</item>
    </derivirana_varijabla>
  </DomainObject.Predmet.StrankaListFormatedWithAdressOIB>
  <DomainObject.Predmet.StrankaListNazivFormated>
    <izvorni_sadrzaj>
      <item>FINA Regionalni centar Zagreb</item>
      <item>PELIKAN KLADIONICE d.o.o.</item>
      <item>ERSTE&amp;STEIERMÄRKISCHE BANKA dioničko društvo</item>
    </izvorni_sadrzaj>
    <derivirana_varijabla naziv="DomainObject.Predmet.StrankaListNazivFormated_1">
      <item>FINA Regionalni centar Zagreb</item>
      <item>PELIKAN KLADIONICE d.o.o.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PELIKAN KLADIONICE d.o.o., OIB 83079255066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PELIKAN KLADIONICE d.o.o., OIB 83079255066</item>
      <item>ERSTE&amp;STEIERMÄRKISCHE BANKA dioničko društvo, OIB 23057039320</item>
    </derivirana_varijabla>
  </DomainObject.Predmet.StrankaListNazivFormatedOIB>
  <DomainObject.Predmet.ProtuStrankaListFormated>
    <izvorni_sadrzaj>
      <item>LORIS d.o.o.</item>
    </izvorni_sadrzaj>
    <derivirana_varijabla naziv="DomainObject.Predmet.ProtuStrankaListFormated_1">
      <item>LORIS d.o.o.</item>
    </derivirana_varijabla>
  </DomainObject.Predmet.ProtuStrankaListFormated>
  <DomainObject.Predmet.ProtuStrankaListFormatedOIB>
    <izvorni_sadrzaj>
      <item>LORIS d.o.o., OIB 86253288720</item>
    </izvorni_sadrzaj>
    <derivirana_varijabla naziv="DomainObject.Predmet.ProtuStrankaListFormatedOIB_1">
      <item>LORIS d.o.o., OIB 86253288720</item>
    </derivirana_varijabla>
  </DomainObject.Predmet.ProtuStrankaListFormatedOIB>
  <DomainObject.Predmet.ProtuStrankaListFormatedWithAdress>
    <izvorni_sadrzaj>
      <item>LORIS d.o.o., Trg Ante Starčevića/bb, 10000 Zagreb</item>
    </izvorni_sadrzaj>
    <derivirana_varijabla naziv="DomainObject.Predmet.ProtuStrankaListFormatedWithAdress_1">
      <item>LORIS d.o.o., Trg Ante Starčevića/bb, 10000 Zagreb</item>
    </derivirana_varijabla>
  </DomainObject.Predmet.ProtuStrankaListFormatedWithAdress>
  <DomainObject.Predmet.ProtuStrankaListFormatedWithAdressOIB>
    <izvorni_sadrzaj>
      <item>LORIS d.o.o., OIB 86253288720, Trg Ante Starčevića/bb, 10000 Zagreb</item>
    </izvorni_sadrzaj>
    <derivirana_varijabla naziv="DomainObject.Predmet.ProtuStrankaListFormatedWithAdressOIB_1">
      <item>LORIS d.o.o., OIB 86253288720, Trg Ante Starčevića/bb, 10000 Zagreb</item>
    </derivirana_varijabla>
  </DomainObject.Predmet.ProtuStrankaListFormatedWithAdressOIB>
  <DomainObject.Predmet.ProtuStrankaListNazivFormated>
    <izvorni_sadrzaj>
      <item>LORIS d.o.o.</item>
    </izvorni_sadrzaj>
    <derivirana_varijabla naziv="DomainObject.Predmet.ProtuStrankaListNazivFormated_1">
      <item>LORIS d.o.o.</item>
    </derivirana_varijabla>
  </DomainObject.Predmet.ProtuStrankaListNazivFormated>
  <DomainObject.Predmet.ProtuStrankaListNazivFormatedOIB>
    <izvorni_sadrzaj>
      <item>LORIS d.o.o., OIB 86253288720</item>
    </izvorni_sadrzaj>
    <derivirana_varijabla naziv="DomainObject.Predmet.ProtuStrankaListNazivFormatedOIB_1">
      <item>LORIS d.o.o., OIB 86253288720</item>
    </derivirana_varijabla>
  </DomainObject.Predmet.ProtuStrankaListNazivFormatedOIB>
  <DomainObject.Predmet.OstaliListFormated>
    <izvorni_sadrzaj>
      <item>Anto Anušić</item>
      <item>odvj. Anton Sučić</item>
      <item>Irena Kelava</item>
      <item>Ivan Gjurašić punomoćnik sudionika u postupku ERSTE&amp;STEIERMÄRKISCHE BANKA dioničko društvo</item>
    </izvorni_sadrzaj>
    <derivirana_varijabla naziv="DomainObject.Predmet.OstaliListFormated_1">
      <item>Anto Anušić</item>
      <item>odvj. Anton Sučić</item>
      <item>Irena Kelava</item>
      <item>Ivan Gjurašić punomoćnik sudionika u postupku ERSTE&amp;STEIERMÄRKISCHE BANKA dioničko društvo</item>
    </derivirana_varijabla>
  </DomainObject.Predmet.OstaliListFormated>
  <DomainObject.Predmet.OstaliListFormatedOIB>
    <izvorni_sadrzaj>
      <item>Anto Anušić, OIB 37495387247</item>
      <item>odvj. Anton Sučić</item>
      <item>Irena Kelava, OIB 65378158056</item>
      <item>Ivan Gjurašić punomoćnik sudionika u postupku ERSTE&amp;STEIERMÄRKISCHE BANKA dioničko društvo</item>
    </izvorni_sadrzaj>
    <derivirana_varijabla naziv="DomainObject.Predmet.OstaliListFormatedOIB_1">
      <item>Anto Anušić, OIB 37495387247</item>
      <item>odvj. Anton Sučić</item>
      <item>Irena Kelava, OIB 65378158056</item>
      <item>Ivan Gjurašić punomoćnik sudionika u postupku ERSTE&amp;STEIERMÄRKISCHE BANKA dioničko društvo</item>
    </derivirana_varijabla>
  </DomainObject.Predmet.OstaliListFormatedOIB>
  <DomainObject.Predmet.OstaliListFormatedWithAdress>
    <izvorni_sadrzaj>
      <item>Anto Anušić, Gračanska Cesta 56 J, Zagreb</item>
      <item>odvj. Anton Sučić, Petrinjska 14, 10000 Zagreb</item>
      <item>Irena Kelava, Bolnička Cesta 34d, 10000 Zagreb</item>
      <item>Ivan Gjurašić, Petrinjska 28, 10000 Zagreb punomoćnik sudionika u postupku ERSTE&amp;STEIERMÄRKISCHE BANKA dioničko društvo</item>
    </izvorni_sadrzaj>
    <derivirana_varijabla naziv="DomainObject.Predmet.OstaliListFormatedWithAdress_1">
      <item>Anto Anušić, Gračanska Cesta 56 J, Zagreb</item>
      <item>odvj. Anton Sučić, Petrinjska 14, 10000 Zagreb</item>
      <item>Irena Kelava, Bolnička Cesta 34d, 10000 Zagreb</item>
      <item>Ivan Gjurašić, Petrinjska 28,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Anto Anušić, OIB 37495387247, Gračanska Cesta 56 J, Zagreb</item>
      <item>odvj. Anton Sučić, Petrinjska 14, 10000 Zagreb</item>
      <item>Irena Kelava, OIB 65378158056, Bolnička Cesta 34d, 10000 Zagreb</item>
      <item>Ivan Gjurašić, Petrinjska 28, 10000 Zagreb punomoćnik sudionika u postupku ERSTE&amp;STEIERMÄRKISCHE BANKA dioničko društvo</item>
    </izvorni_sadrzaj>
    <derivirana_varijabla naziv="DomainObject.Predmet.OstaliListFormatedWithAdressOIB_1">
      <item>Anto Anušić, OIB 37495387247, Gračanska Cesta 56 J, Zagreb</item>
      <item>odvj. Anton Sučić, Petrinjska 14, 10000 Zagreb</item>
      <item>Irena Kelava, OIB 65378158056, Bolnička Cesta 34d, 10000 Zagreb</item>
      <item>Ivan Gjurašić, Petrinjska 28, 10000 Zagreb punomoćnik sudionika u postupku ERSTE&amp;STEIERMÄRKISCHE BANKA dioničko društvo</item>
    </derivirana_varijabla>
  </DomainObject.Predmet.OstaliListFormatedWithAdressOIB>
  <DomainObject.Predmet.OstaliListNazivFormated>
    <izvorni_sadrzaj>
      <item>Anto Anušić</item>
      <item>odvj. Anton Sučić</item>
      <item>Irena Kelava</item>
      <item>Ivan Gjurašić</item>
    </izvorni_sadrzaj>
    <derivirana_varijabla naziv="DomainObject.Predmet.OstaliListNazivFormated_1">
      <item>Anto Anušić</item>
      <item>odvj. Anton Sučić</item>
      <item>Irena Kelava</item>
      <item>Ivan Gjurašić</item>
    </derivirana_varijabla>
  </DomainObject.Predmet.OstaliListNazivFormated>
  <DomainObject.Predmet.OstaliListNazivFormatedOIB>
    <izvorni_sadrzaj>
      <item>Anto Anušić, OIB 37495387247</item>
      <item>odvj. Anton Sučić</item>
      <item>Irena Kelava, OIB 65378158056</item>
      <item>Ivan Gjurašić</item>
    </izvorni_sadrzaj>
    <derivirana_varijabla naziv="DomainObject.Predmet.OstaliListNazivFormatedOIB_1">
      <item>Anto Anušić, OIB 37495387247</item>
      <item>odvj. Anton Sučić</item>
      <item>Irena Kelava, OIB 65378158056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LORIS d.o.o.</izvorni_sadrzaj>
    <derivirana_varijabla naziv="DomainObject.Predmet.ProtustrankaIDrugi_1">LORIS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LORIS d.o.o., OIB 86253288720, Trg Ante Starčevića/bb, 10000 Zagreb</izvorni_sadrzaj>
    <derivirana_varijabla naziv="DomainObject.Predmet.ProtustrankaIDrugiAdressOIB_1">LORIS d.o.o., OIB 86253288720, Trg Ante Starčevića/bb,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LORIS d.o.o.</item>
      <item>Anto Anušić</item>
      <item>odvj. Anton Sučić</item>
      <item>Irena Kelava</item>
      <item>PELIKAN KLADIONICE d.o.o.</item>
      <item>ERSTE&amp;STEIERMÄRKISCHE BANKA dioničko društvo</item>
      <item>Ivan Gjurašić</item>
    </izvorni_sadrzaj>
    <derivirana_varijabla naziv="DomainObject.Predmet.SudioniciListNaziv_1">
      <item>FINA Regionalni centar Zagreb</item>
      <item>LORIS d.o.o.</item>
      <item>Anto Anušić</item>
      <item>odvj. Anton Sučić</item>
      <item>Irena Kelava</item>
      <item>PELIKAN KLADIONICE d.o.o.</item>
      <item>ERSTE&amp;STEIERMÄRKISCHE BANKA dioničko društvo</item>
      <item>Ivan Gjurašić</item>
    </derivirana_varijabla>
  </DomainObject.Predmet.SudioniciListNaziv>
  <DomainObject.Predmet.SudioniciListAdressOIB>
    <izvorni_sadrzaj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  <item>ERSTE&amp;STEIERMÄRKISCHE BANKA dioničko društvo, OIB 23057039320, Jadranski Trg 3/a,51000 Rijeka</item>
      <item>Ivan Gjurašić, Petrinjska 28,10000 Zagreb</item>
    </izvorni_sadrzaj>
    <derivirana_varijabla naziv="DomainObject.Predmet.SudioniciListAdressOIB_1"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  <item>ERSTE&amp;STEIERMÄRKISCHE BANKA dioničko društvo, OIB 23057039320, Jadranski Trg 3/a,51000 Rijeka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86253288720</item>
      <item>, OIB 37495387247</item>
      <item>, OIB null</item>
      <item>, OIB 65378158056</item>
      <item>, OIB 83079255066</item>
      <item>, OIB 23057039320</item>
      <item>, OIB null</item>
    </izvorni_sadrzaj>
    <derivirana_varijabla naziv="DomainObject.Predmet.SudioniciListNazivOIB_1">
      <item>, OIB 85821130368</item>
      <item>, OIB 86253288720</item>
      <item>, OIB 37495387247</item>
      <item>, OIB null</item>
      <item>, OIB 65378158056</item>
      <item>, OIB 83079255066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886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2018-04-23T11:35:00Z</dcterms:created>
  <dc:creator>nmarkovic</dc:creator>
  <cp:lastModifiedBy>Dijana Hadžić</cp:lastModifiedBy>
  <cp:lastPrinted>2011-04-15T10:58:00Z</cp:lastPrinted>
  <dcterms:modified xmlns:xsi="http://www.w3.org/2001/XMLSchema-instance" xsi:type="dcterms:W3CDTF">2018-04-23T13:10:00Z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(27.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