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2a62" w14:paraId="0642a62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2518C4" w:rsidR="002518C4">
      <w:pPr>
        <w:jc w:val="right"/>
      </w:pPr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 w:rsidRPr="004D3D14">
        <w:t xml:space="preserve">  </w:t>
      </w:r>
      <w:r w:rsidR="00FA4FD0">
        <w:t>72</w:t>
      </w:r>
      <w:r w:rsidR="002518C4">
        <w:rPr>
          <w:b/>
        </w:rPr>
        <w:t xml:space="preserve">. </w:t>
      </w:r>
      <w:r w:rsidR="002518C4">
        <w:t>St-</w:t>
      </w:r>
      <w:r w:rsidR="00CC6E89">
        <w:t>1940/2018</w:t>
      </w:r>
      <w:r w:rsidR="00F61F22">
        <w:t>-3</w:t>
      </w:r>
    </w:p>
    <w:p w:rsidRDefault="002518C4" w:rsidP="002518C4" w:rsidR="002518C4">
      <w:pPr>
        <w:jc w:val="center"/>
      </w:pPr>
    </w:p>
    <w:p w:rsidRDefault="002518C4" w:rsidP="002518C4" w:rsidR="002518C4">
      <w:pPr>
        <w:jc w:val="center"/>
      </w:pPr>
      <w:r>
        <w:t>R E P U B L I K A  H R V A T S KA</w:t>
      </w:r>
    </w:p>
    <w:p w:rsidRDefault="00482DF3" w:rsidP="002518C4" w:rsidR="002518C4" w:rsidRPr="00D15F12">
      <w:pPr>
        <w:ind w:hanging="2880" w:left="2880"/>
        <w:jc w:val="center"/>
      </w:pPr>
      <w:r>
        <w:t>Z A K LJ U Č A K</w:t>
      </w:r>
      <w:r w:rsidR="002518C4" w:rsidRPr="00D15F12">
        <w:t xml:space="preserve"> </w:t>
      </w:r>
    </w:p>
    <w:p w:rsidRDefault="002518C4" w:rsidP="002518C4" w:rsidR="002518C4" w:rsidRPr="00010102">
      <w:pPr>
        <w:jc w:val="center"/>
        <w:rPr>
          <w:b/>
        </w:rPr>
      </w:pPr>
    </w:p>
    <w:p w:rsidRDefault="00FA4FD0" w:rsidP="00FA4FD0" w:rsidR="00FA4FD0" w:rsidRPr="001455F5">
      <w:pPr>
        <w:jc w:val="both"/>
      </w:pPr>
      <w:r w:rsidRPr="001455F5">
        <w:t xml:space="preserve">Trgovački sud u Zagrebu, po sucu Nikoli Ribarić, u predstečajnom postupku u povodu prijedloga dužnika </w:t>
      </w:r>
      <w:r w:rsidR="00CC6E89" w:rsidRPr="00CC6E89">
        <w:t>PVC AP GRADNJA LOGISTICS d.o.o.</w:t>
      </w:r>
      <w:r w:rsidR="00CC6E89">
        <w:t>, Karlovac (Grad Karlovac), Vukmanić 18, OIB: 12229020450,</w:t>
      </w:r>
      <w:r w:rsidRPr="001455F5">
        <w:t xml:space="preserve"> dana </w:t>
      </w:r>
      <w:r>
        <w:t>2</w:t>
      </w:r>
      <w:r w:rsidR="00CC6E89">
        <w:t>2</w:t>
      </w:r>
      <w:r w:rsidRPr="001455F5">
        <w:t>.</w:t>
      </w:r>
      <w:r>
        <w:t xml:space="preserve"> kolovoza</w:t>
      </w:r>
      <w:r w:rsidRPr="001455F5">
        <w:t xml:space="preserve"> 2018. godine, </w:t>
      </w:r>
    </w:p>
    <w:p w:rsidRDefault="001D7C1D" w:rsidP="00552AAE" w:rsidR="001D7C1D">
      <w:pPr>
        <w:jc w:val="both"/>
      </w:pPr>
    </w:p>
    <w:p w:rsidRDefault="00482DF3" w:rsidP="0042407B" w:rsidR="0042407B" w:rsidRPr="00C30926">
      <w:pPr>
        <w:jc w:val="center"/>
        <w:rPr>
          <w:b/>
        </w:rPr>
      </w:pPr>
      <w:r>
        <w:t xml:space="preserve">z a k lj u č i o </w:t>
      </w:r>
      <w:r w:rsidR="001D7C1D"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42407B" w:rsidP="00ED3034" w:rsidR="00ED3034">
      <w:pPr>
        <w:numPr>
          <w:ilvl w:val="0"/>
          <w:numId w:val="4"/>
        </w:numPr>
        <w:jc w:val="both"/>
      </w:pPr>
      <w:r w:rsidRPr="00C30926">
        <w:t xml:space="preserve">Poziva se </w:t>
      </w:r>
      <w:r w:rsidR="002518C4">
        <w:t>predlagatelj</w:t>
      </w:r>
      <w:r w:rsidR="001D7C1D">
        <w:t xml:space="preserve"> </w:t>
      </w:r>
      <w:r w:rsidR="00CC6E89" w:rsidRPr="00CC6E89">
        <w:t>PVC AP GRADNJA LOGISTICS d.o.o.</w:t>
      </w:r>
      <w:r w:rsidR="00CC6E89">
        <w:t>, Karlovac (Grad Karlovac), Vukmanić 18, OIB: 12229020450</w:t>
      </w:r>
      <w:r w:rsidR="002518C4">
        <w:t>,</w:t>
      </w:r>
      <w:r w:rsidRPr="00C30926">
        <w:t xml:space="preserve"> </w:t>
      </w:r>
      <w:r w:rsidR="00ED3034">
        <w:t>u roku od osam ( 8 ) dana od dana dostave ovog zaključka (dostava se smatra obavljenom istekom osmoga dana od</w:t>
      </w:r>
    </w:p>
    <w:p w:rsidRDefault="00ED3034" w:rsidP="00ED3034" w:rsidR="00ED3034">
      <w:pPr>
        <w:ind w:left="1080"/>
        <w:jc w:val="both"/>
      </w:pPr>
      <w:r>
        <w:t>dana objave pismena na mrežnoj stranici e-Oglasna ploča sudova – čl. 12 . SZ-a):</w:t>
      </w:r>
    </w:p>
    <w:p w:rsidRDefault="0042407B" w:rsidP="00ED3034" w:rsidR="0042407B" w:rsidRPr="00C30926">
      <w:pPr>
        <w:ind w:left="1080"/>
        <w:jc w:val="both"/>
      </w:pPr>
    </w:p>
    <w:p w:rsidRDefault="0042407B" w:rsidP="0042407B" w:rsidR="0042407B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 w:rsidRPr="00C30926">
        <w:t xml:space="preserve">uplatiti na depozitni račun ovog  suda </w:t>
      </w:r>
      <w:r w:rsidR="000149C1">
        <w:t xml:space="preserve"> IBAN: HR 92 </w:t>
      </w:r>
      <w:r w:rsidRPr="00C30926">
        <w:t>2390001</w:t>
      </w:r>
      <w:r w:rsidR="000149C1">
        <w:t xml:space="preserve"> </w:t>
      </w:r>
      <w:r w:rsidRPr="00C30926">
        <w:t>1300000460 s pozivom na broj 05-</w:t>
      </w:r>
      <w:r w:rsidR="00031D1A">
        <w:t>1940</w:t>
      </w:r>
      <w:r w:rsidR="00FA4FD0">
        <w:t>-2018</w:t>
      </w:r>
      <w:r w:rsidR="001D7C1D">
        <w:t>, opis plaćanja: predujam za troškove predstečajnog postupka,</w:t>
      </w:r>
      <w:r w:rsidRPr="00C30926">
        <w:t xml:space="preserve"> iznos od </w:t>
      </w:r>
      <w:r w:rsidR="001D7C1D">
        <w:t>5.</w:t>
      </w:r>
      <w:r>
        <w:t>0</w:t>
      </w:r>
      <w:r w:rsidRPr="00C30926">
        <w:t xml:space="preserve">00,00 kn na ime predujma za pokriće troškova </w:t>
      </w:r>
      <w:r w:rsidR="001D7C1D">
        <w:t>predstečajnog postupka</w:t>
      </w:r>
      <w:r w:rsidRPr="00C30926">
        <w:t>,</w:t>
      </w:r>
    </w:p>
    <w:p w:rsidRDefault="0042407B" w:rsidP="0042407B" w:rsidR="0042407B"/>
    <w:p w:rsidRDefault="0042407B" w:rsidP="0042407B" w:rsidR="0042407B" w:rsidRPr="00C30926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 w:rsidRPr="00C30926">
        <w:t>dostavi</w:t>
      </w:r>
      <w:r w:rsidR="002518C4">
        <w:t xml:space="preserve">ti </w:t>
      </w:r>
      <w:r w:rsidRPr="00C30926">
        <w:t xml:space="preserve"> dokaz o izvršenoj uplati pod točkom I. alineja 1. </w:t>
      </w:r>
      <w:r w:rsidR="001D7C1D">
        <w:t>rješenja</w:t>
      </w:r>
      <w:r w:rsidRPr="00C30926">
        <w:t xml:space="preserve"> </w:t>
      </w:r>
      <w:r w:rsidR="001D7C1D">
        <w:t xml:space="preserve">u </w:t>
      </w:r>
      <w:r w:rsidRPr="00C30926">
        <w:t>ovosudni spis.</w:t>
      </w:r>
    </w:p>
    <w:p w:rsidRDefault="0042407B" w:rsidP="0042407B" w:rsidR="0042407B" w:rsidRPr="00C30926">
      <w:pPr>
        <w:ind w:left="1440"/>
      </w:pPr>
    </w:p>
    <w:p w:rsidRDefault="0042407B" w:rsidP="0042407B" w:rsidR="0042407B">
      <w:pPr>
        <w:numPr>
          <w:ilvl w:val="0"/>
          <w:numId w:val="1"/>
        </w:numPr>
        <w:jc w:val="both"/>
      </w:pPr>
      <w:r w:rsidRPr="00C30926">
        <w:t xml:space="preserve">Ako predlagatelj ne postupi po nalogu suda iz točke I.  ovog </w:t>
      </w:r>
      <w:r w:rsidR="001D7C1D">
        <w:t>rješenja</w:t>
      </w:r>
      <w:r w:rsidRPr="00C30926">
        <w:t xml:space="preserve">, prijedlog za otvaranje stečajnog postupka će se odbaciti (čl. </w:t>
      </w:r>
      <w:r w:rsidR="001D7C1D">
        <w:t>28</w:t>
      </w:r>
      <w:r w:rsidRPr="00C30926">
        <w:t>. st.</w:t>
      </w:r>
      <w:r w:rsidR="00E2226D">
        <w:t xml:space="preserve"> </w:t>
      </w:r>
      <w:r w:rsidR="001D7C1D">
        <w:t>3. S</w:t>
      </w:r>
      <w:r w:rsidR="00C45E9F">
        <w:t>Z-a)</w:t>
      </w:r>
      <w:r w:rsidRPr="00C30926">
        <w:t>.</w:t>
      </w:r>
    </w:p>
    <w:p w:rsidRDefault="002518C4" w:rsidP="002518C4" w:rsidR="002518C4" w:rsidRPr="00C30926">
      <w:pPr>
        <w:ind w:left="360"/>
        <w:jc w:val="both"/>
      </w:pPr>
    </w:p>
    <w:p w:rsidRDefault="0042407B" w:rsidP="0042407B" w:rsidR="0042407B" w:rsidRPr="00C30926">
      <w:pPr>
        <w:jc w:val="center"/>
        <w:rPr>
          <w:b/>
        </w:rPr>
      </w:pPr>
      <w:r w:rsidRPr="00C30926">
        <w:rPr>
          <w:b/>
        </w:rPr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D725F0" w:rsidP="00D725F0" w:rsidR="00D725F0">
      <w:pPr>
        <w:ind w:firstLine="708"/>
        <w:jc w:val="both"/>
      </w:pPr>
      <w:r w:rsidRPr="00D0792E">
        <w:t xml:space="preserve">Dužnik </w:t>
      </w:r>
      <w:r>
        <w:t xml:space="preserve">kao predlagatelj </w:t>
      </w:r>
      <w:r w:rsidRPr="00D0792E">
        <w:t xml:space="preserve">podnio </w:t>
      </w:r>
      <w:r>
        <w:t>jer ovom sudu temeljem odredbe članka 25</w:t>
      </w:r>
      <w:r w:rsidRPr="00D0792E">
        <w:t>. st</w:t>
      </w:r>
      <w:r>
        <w:t xml:space="preserve">avak </w:t>
      </w:r>
      <w:r w:rsidRPr="00D0792E">
        <w:t xml:space="preserve">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</w:t>
      </w:r>
      <w:r w:rsidR="00FA4FD0">
        <w:t>, 104/17</w:t>
      </w:r>
      <w:r>
        <w:t>: dalje</w:t>
      </w:r>
      <w:r w:rsidRPr="00D02C24">
        <w:t xml:space="preserve">: </w:t>
      </w:r>
      <w:r>
        <w:t>SZ</w:t>
      </w:r>
      <w:r w:rsidRPr="00D02C24">
        <w:t xml:space="preserve">) prijedlog za </w:t>
      </w:r>
      <w:r>
        <w:t>otvaranje predstečajnog postupka</w:t>
      </w:r>
      <w:r w:rsidRPr="00D0792E">
        <w:t xml:space="preserve">. </w:t>
      </w:r>
    </w:p>
    <w:p w:rsidRDefault="00D725F0" w:rsidP="00BC5B4C" w:rsidR="001D7C1D">
      <w:pPr>
        <w:ind w:firstLine="708"/>
        <w:jc w:val="both"/>
      </w:pPr>
      <w:r>
        <w:t xml:space="preserve">Prema odredbi </w:t>
      </w:r>
      <w:r w:rsidR="001D7C1D">
        <w:t>članka 28.</w:t>
      </w:r>
      <w:r w:rsidR="00FA4FD0">
        <w:t xml:space="preserve"> </w:t>
      </w:r>
      <w:r w:rsidR="001D7C1D">
        <w:t>st</w:t>
      </w:r>
      <w:r>
        <w:t xml:space="preserve">avak </w:t>
      </w:r>
      <w:r w:rsidR="001D7C1D">
        <w:t>1. S</w:t>
      </w:r>
      <w:r>
        <w:t>Z-a</w:t>
      </w:r>
      <w:r w:rsidR="001D7C1D">
        <w:t xml:space="preserve"> </w:t>
      </w:r>
      <w:r>
        <w:t xml:space="preserve">podnositelj prijedloga za otvaranje predstečajnog postupka dužan je </w:t>
      </w:r>
      <w:r w:rsidR="001D7C1D">
        <w:t>uplatiti predujam za troškove predstečajnog postupka u iznosu od 5.000,00 kuna.</w:t>
      </w:r>
      <w:r w:rsidR="00BC5B4C">
        <w:t xml:space="preserve"> </w:t>
      </w:r>
      <w:r w:rsidR="001D7C1D">
        <w:t>Dužnik je upozoren na posljedice propuštanja uplate, u skladu s odredbom članka 28.</w:t>
      </w:r>
      <w:r w:rsidR="00E2226D">
        <w:t xml:space="preserve"> </w:t>
      </w:r>
      <w:r w:rsidR="001D7C1D">
        <w:t>st.</w:t>
      </w:r>
      <w:r w:rsidR="00E2226D">
        <w:t xml:space="preserve"> </w:t>
      </w:r>
      <w:r w:rsidR="001D7C1D">
        <w:t>3. S</w:t>
      </w:r>
      <w:r w:rsidR="00C45E9F">
        <w:t>Z-a (toč.II)</w:t>
      </w:r>
      <w:r w:rsidR="001D7C1D">
        <w:t>.</w:t>
      </w:r>
    </w:p>
    <w:p w:rsidRDefault="001D7C1D" w:rsidP="001D7C1D" w:rsidR="001D7C1D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E2226D">
        <w:t>2</w:t>
      </w:r>
      <w:r w:rsidR="00031D1A">
        <w:t>2</w:t>
      </w:r>
      <w:r w:rsidR="00BC5B4C">
        <w:t>.</w:t>
      </w:r>
      <w:r w:rsidR="00E2226D">
        <w:t xml:space="preserve"> kolovoza 2018</w:t>
      </w:r>
      <w:r>
        <w:t>.</w:t>
      </w:r>
    </w:p>
    <w:p w:rsidRDefault="00C45E9F" w:rsidP="00E91121" w:rsidR="00C45E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94008" w:rsidP="00E91121" w:rsidR="004940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2226D" w:rsidP="00E91121" w:rsidR="00E222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</w:p>
    <w:p w:rsidRDefault="00E2226D" w:rsidP="00E91121" w:rsidR="00E222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6D" w:rsidP="00E91121" w:rsidR="00E222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6D" w:rsidP="00E91121" w:rsidR="00E222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6D" w:rsidP="00C26D0E" w:rsidR="00C26D0E">
      <w:r w:rsidRPr="001455F5">
        <w:t>Nikoli Ribarić</w:t>
      </w:r>
      <w:r>
        <w:t xml:space="preserve"> </w:t>
      </w:r>
      <w:r w:rsidR="00C26D0E">
        <w:t>UPUTA O PRAVNOM LIJEKU:</w:t>
      </w:r>
    </w:p>
    <w:p w:rsidRDefault="00C26D0E" w:rsidP="00C26D0E" w:rsidR="00C26D0E">
      <w:r>
        <w:t>Protiv ovog zaključka  žalba nije dopuštena (čl. 19. st.</w:t>
      </w:r>
      <w:r w:rsidR="0034790B">
        <w:t xml:space="preserve"> </w:t>
      </w:r>
      <w:r>
        <w:t xml:space="preserve">7. SZ-a). </w:t>
      </w:r>
    </w:p>
    <w:p w:rsidRDefault="00E2226D" w:rsidP="00C26D0E" w:rsidR="00E2226D"/>
    <w:p w:rsidRDefault="00C26D0E" w:rsidP="00C26D0E" w:rsidR="00C26D0E"/>
    <w:p w:rsidRDefault="00C26D0E" w:rsidP="00C26D0E" w:rsidR="001D7C1D">
      <w:pPr>
        <w:pStyle w:val="Podnaslov"/>
        <w:tabs>
          <w:tab w:pos="7889" w:val="left"/>
        </w:tabs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1D7C1D">
        <w:tab/>
      </w:r>
      <w:r w:rsidR="001D7C1D">
        <w:tab/>
      </w:r>
      <w:r w:rsidR="001D7C1D">
        <w:tab/>
      </w:r>
    </w:p>
    <w:p w:rsidRDefault="00494008" w:rsidP="001D7C1D" w:rsidR="00494008"/>
    <w:p w:rsidRDefault="00494008" w:rsidP="001D7C1D" w:rsidR="00494008"/>
    <w:sectPr w:rsidSect="00585191" w:rsidR="0049400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D1A" w:rsidR="00031D1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D1A" w:rsidR="00031D1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D1A" w:rsidR="00031D1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1F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D09E2" w:rsidP="00585191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2226D">
      <w:t>72</w:t>
    </w:r>
    <w:r w:rsidR="000149C1">
      <w:t>.</w:t>
    </w:r>
    <w:r>
      <w:t xml:space="preserve"> St -</w:t>
    </w:r>
    <w:r w:rsidR="00031D1A">
      <w:t>1940/2018</w:t>
    </w:r>
  </w:p>
  <w:p w:rsidRDefault="00CD09E2" w:rsidR="00CD09E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D1A" w:rsidR="00031D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1D1A"/>
    <w:rsid w:val="00065FA4"/>
    <w:rsid w:val="000846DF"/>
    <w:rsid w:val="001D7C1D"/>
    <w:rsid w:val="00220063"/>
    <w:rsid w:val="002518C4"/>
    <w:rsid w:val="002A0C24"/>
    <w:rsid w:val="0034790B"/>
    <w:rsid w:val="0042407B"/>
    <w:rsid w:val="00482DF3"/>
    <w:rsid w:val="00494008"/>
    <w:rsid w:val="004F67C0"/>
    <w:rsid w:val="00503716"/>
    <w:rsid w:val="00525A5B"/>
    <w:rsid w:val="00552AAE"/>
    <w:rsid w:val="00554285"/>
    <w:rsid w:val="00585191"/>
    <w:rsid w:val="005A3656"/>
    <w:rsid w:val="005B4DE4"/>
    <w:rsid w:val="006C6D31"/>
    <w:rsid w:val="006F2E2D"/>
    <w:rsid w:val="0085489D"/>
    <w:rsid w:val="00873338"/>
    <w:rsid w:val="009903DB"/>
    <w:rsid w:val="009C3707"/>
    <w:rsid w:val="00A545CD"/>
    <w:rsid w:val="00A73B0F"/>
    <w:rsid w:val="00B13F51"/>
    <w:rsid w:val="00B27687"/>
    <w:rsid w:val="00B86AA5"/>
    <w:rsid w:val="00B9268D"/>
    <w:rsid w:val="00BC21E9"/>
    <w:rsid w:val="00BC5B4C"/>
    <w:rsid w:val="00C22FB5"/>
    <w:rsid w:val="00C25555"/>
    <w:rsid w:val="00C26D0E"/>
    <w:rsid w:val="00C45E9F"/>
    <w:rsid w:val="00C73C08"/>
    <w:rsid w:val="00CC6E89"/>
    <w:rsid w:val="00CD09E2"/>
    <w:rsid w:val="00D03905"/>
    <w:rsid w:val="00D3117A"/>
    <w:rsid w:val="00D725F0"/>
    <w:rsid w:val="00D91CEA"/>
    <w:rsid w:val="00E2226D"/>
    <w:rsid w:val="00ED3034"/>
    <w:rsid w:val="00ED3B98"/>
    <w:rsid w:val="00F61F22"/>
    <w:rsid w:val="00F70A23"/>
    <w:rsid w:val="00F753F1"/>
    <w:rsid w:val="00FA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311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1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1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1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1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311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1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1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1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1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4849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1940</izvorni_sadrzaj>
    <derivirana_varijabla naziv="DomainObject.Predmet.Broj_1">1940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St-1940/2018</izvorni_sadrzaj>
    <derivirana_varijabla naziv="DomainObject.Predmet.OznakaBroj_1">St-1940/2018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PVC AP GRADNJA LOGISTICS d.o.o. zastupanog po punomoćniku Pavao Mrkonjić</izvorni_sadrzaj>
    <derivirana_varijabla naziv="DomainObject.Predmet.ProtustrankaFormated_1">  PVC AP GRADNJA LOGISTICS d.o.o. zastupanog po punomoćniku Pavao Mrkonjić</derivirana_varijabla>
  </DomainObject.Predmet.ProtustrankaFormated>
  <DomainObject.Predmet.ProtustrankaFormatedOIB>
    <izvorni_sadrzaj>  PVC AP GRADNJA LOGISTICS d.o.o., OIB 12229020450 zastupanog po punomoćniku Pavao Mrkonjić</izvorni_sadrzaj>
    <derivirana_varijabla naziv="DomainObject.Predmet.ProtustrankaFormatedOIB_1">  PVC AP GRADNJA LOGISTICS d.o.o., OIB 12229020450 zastupanog po punomoćniku Pavao Mrkonjić</derivirana_varijabla>
  </DomainObject.Predmet.ProtustrankaFormatedOIB>
  <DomainObject.Predmet.ProtustrankaFormatedWithAdress>
    <izvorni_sadrzaj> PVC AP GRADNJA LOGISTICS d.o.o., Vukmanić 18, 47000 Karlovac zastupanog po punomoćniku Pavao Mrkonjić</izvorni_sadrzaj>
    <derivirana_varijabla naziv="DomainObject.Predmet.ProtustrankaFormatedWithAdress_1"> PVC AP GRADNJA LOGISTICS d.o.o., Vukmanić 18, 47000 Karlovac zastupanog po punomoćniku Pavao Mrkonjić</derivirana_varijabla>
  </DomainObject.Predmet.ProtustrankaFormatedWithAdress>
  <DomainObject.Predmet.ProtustrankaFormatedWithAdressOIB>
    <izvorni_sadrzaj> PVC AP GRADNJA LOGISTICS d.o.o., OIB 12229020450, Vukmanić 18, 47000 Karlovac zastupanog po punomoćniku Pavao Mrkonjić</izvorni_sadrzaj>
    <derivirana_varijabla naziv="DomainObject.Predmet.ProtustrankaFormatedWithAdressOIB_1"> PVC AP GRADNJA LOGISTICS d.o.o., OIB 12229020450, Vukmanić 18, 47000 Karlovac zastupanog po punomoćniku Pavao Mrkonjić</derivirana_varijabla>
  </DomainObject.Predmet.ProtustrankaFormatedWithAdressOIB>
  <DomainObject.Predmet.ProtustrankaWithAdress>
    <izvorni_sadrzaj>PVC AP GRADNJA LOGISTICS d.o.o. Vukmanić 18, 47000 Karlovac</izvorni_sadrzaj>
    <derivirana_varijabla naziv="DomainObject.Predmet.ProtustrankaWithAdress_1">PVC AP GRADNJA LOGISTICS d.o.o. Vukmanić 18, 47000 Karlovac</derivirana_varijabla>
  </DomainObject.Predmet.ProtustrankaWithAdress>
  <DomainObject.Predmet.ProtustrankaWithAdressOIB>
    <izvorni_sadrzaj>PVC AP GRADNJA LOGISTICS d.o.o., OIB 12229020450, Vukmanić 18, 47000 Karlovac</izvorni_sadrzaj>
    <derivirana_varijabla naziv="DomainObject.Predmet.ProtustrankaWithAdressOIB_1">PVC AP GRADNJA LOGISTICS d.o.o., OIB 12229020450, Vukmanić 18, 47000 Karlovac</derivirana_varijabla>
  </DomainObject.Predmet.ProtustrankaWithAdressOIB>
  <DomainObject.Predmet.ProtustrankaNazivFormated>
    <izvorni_sadrzaj>PVC AP GRADNJA LOGISTICS d.o.o.</izvorni_sadrzaj>
    <derivirana_varijabla naziv="DomainObject.Predmet.ProtustrankaNazivFormated_1">PVC AP GRADNJA LOGISTICS d.o.o.</derivirana_varijabla>
  </DomainObject.Predmet.ProtustrankaNazivFormated>
  <DomainObject.Predmet.ProtustrankaNazivFormatedOIB>
    <izvorni_sadrzaj>PVC AP GRADNJA LOGISTICS d.o.o., OIB 12229020450</izvorni_sadrzaj>
    <derivirana_varijabla naziv="DomainObject.Predmet.ProtustrankaNazivFormatedOIB_1">PVC AP GRADNJA LOGISTICS d.o.o., OIB 12229020450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PVC AP GRADNJA LOGISTICS d.o.o.</izvorni_sadrzaj>
    <derivirana_varijabla naziv="DomainObject.Predmet.StrankaFormated_1">  PVC AP GRADNJA LOGISTICS d.o.o.</derivirana_varijabla>
  </DomainObject.Predmet.StrankaFormated>
  <DomainObject.Predmet.StrankaFormatedOIB>
    <izvorni_sadrzaj>  PVC AP GRADNJA LOGISTICS d.o.o., OIB 12229020450</izvorni_sadrzaj>
    <derivirana_varijabla naziv="DomainObject.Predmet.StrankaFormatedOIB_1">  PVC AP GRADNJA LOGISTICS d.o.o., OIB 12229020450</derivirana_varijabla>
  </DomainObject.Predmet.StrankaFormatedOIB>
  <DomainObject.Predmet.StrankaFormatedWithAdress>
    <izvorni_sadrzaj> PVC AP GRADNJA LOGISTICS d.o.o., Vukmanić 18, 47000 Karlovac</izvorni_sadrzaj>
    <derivirana_varijabla naziv="DomainObject.Predmet.StrankaFormatedWithAdress_1"> PVC AP GRADNJA LOGISTICS d.o.o., Vukmanić 18, 47000 Karlovac</derivirana_varijabla>
  </DomainObject.Predmet.StrankaFormatedWithAdress>
  <DomainObject.Predmet.StrankaFormatedWithAdressOIB>
    <izvorni_sadrzaj> PVC AP GRADNJA LOGISTICS d.o.o., OIB 12229020450, Vukmanić 18, 47000 Karlovac</izvorni_sadrzaj>
    <derivirana_varijabla naziv="DomainObject.Predmet.StrankaFormatedWithAdressOIB_1"> PVC AP GRADNJA LOGISTICS d.o.o., OIB 12229020450, Vukmanić 18, 47000 Karlovac</derivirana_varijabla>
  </DomainObject.Predmet.StrankaFormatedWithAdressOIB>
  <DomainObject.Predmet.StrankaWithAdress>
    <izvorni_sadrzaj>PVC AP GRADNJA LOGISTICS d.o.o. Vukmanić 18,47000 Karlovac</izvorni_sadrzaj>
    <derivirana_varijabla naziv="DomainObject.Predmet.StrankaWithAdress_1">PVC AP GRADNJA LOGISTICS d.o.o. Vukmanić 18,47000 Karlovac</derivirana_varijabla>
  </DomainObject.Predmet.StrankaWithAdress>
  <DomainObject.Predmet.StrankaWithAdressOIB>
    <izvorni_sadrzaj>PVC AP GRADNJA LOGISTICS d.o.o., OIB 12229020450, Vukmanić 18,47000 Karlovac</izvorni_sadrzaj>
    <derivirana_varijabla naziv="DomainObject.Predmet.StrankaWithAdressOIB_1">PVC AP GRADNJA LOGISTICS d.o.o., OIB 12229020450, Vukmanić 18,47000 Karlovac</derivirana_varijabla>
  </DomainObject.Predmet.StrankaWithAdressOIB>
  <DomainObject.Predmet.StrankaNazivFormated>
    <izvorni_sadrzaj>PVC AP GRADNJA LOGISTICS d.o.o.</izvorni_sadrzaj>
    <derivirana_varijabla naziv="DomainObject.Predmet.StrankaNazivFormated_1">PVC AP GRADNJA LOGISTICS d.o.o.</derivirana_varijabla>
  </DomainObject.Predmet.StrankaNazivFormated>
  <DomainObject.Predmet.StrankaNazivFormatedOIB>
    <izvorni_sadrzaj>PVC AP GRADNJA LOGISTICS d.o.o., OIB 12229020450</izvorni_sadrzaj>
    <derivirana_varijabla naziv="DomainObject.Predmet.StrankaNazivFormatedOIB_1">PVC AP GRADNJA LOGISTICS d.o.o., OIB 12229020450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PVC AP GRADNJA LOGISTICS d.o.o.</item>
    </izvorni_sadrzaj>
    <derivirana_varijabla naziv="DomainObject.Predmet.StrankaListFormated_1">
      <item>PVC AP GRADNJA LOGISTICS d.o.o.</item>
    </derivirana_varijabla>
  </DomainObject.Predmet.StrankaListFormated>
  <DomainObject.Predmet.StrankaListFormatedOIB>
    <izvorni_sadrzaj>
      <item>PVC AP GRADNJA LOGISTICS d.o.o., OIB 12229020450</item>
    </izvorni_sadrzaj>
    <derivirana_varijabla naziv="DomainObject.Predmet.StrankaListFormatedOIB_1">
      <item>PVC AP GRADNJA LOGISTICS d.o.o., OIB 12229020450</item>
    </derivirana_varijabla>
  </DomainObject.Predmet.StrankaListFormatedOIB>
  <DomainObject.Predmet.StrankaListFormatedWithAdress>
    <izvorni_sadrzaj>
      <item>PVC AP GRADNJA LOGISTICS d.o.o., Vukmanić 18, 47000 Karlovac</item>
    </izvorni_sadrzaj>
    <derivirana_varijabla naziv="DomainObject.Predmet.StrankaListFormatedWithAdress_1">
      <item>PVC AP GRADNJA LOGISTICS d.o.o., Vukmanić 18, 47000 Karlovac</item>
    </derivirana_varijabla>
  </DomainObject.Predmet.StrankaListFormatedWithAdress>
  <DomainObject.Predmet.StrankaListFormatedWithAdressOIB>
    <izvorni_sadrzaj>
      <item>PVC AP GRADNJA LOGISTICS d.o.o., OIB 12229020450, Vukmanić 18, 47000 Karlovac</item>
    </izvorni_sadrzaj>
    <derivirana_varijabla naziv="DomainObject.Predmet.StrankaListFormatedWithAdressOIB_1">
      <item>PVC AP GRADNJA LOGISTICS d.o.o., OIB 12229020450, Vukmanić 18, 47000 Karlovac</item>
    </derivirana_varijabla>
  </DomainObject.Predmet.StrankaListFormatedWithAdressOIB>
  <DomainObject.Predmet.StrankaListNazivFormated>
    <izvorni_sadrzaj>
      <item>PVC AP GRADNJA LOGISTICS d.o.o.</item>
    </izvorni_sadrzaj>
    <derivirana_varijabla naziv="DomainObject.Predmet.StrankaListNazivFormated_1">
      <item>PVC AP GRADNJA LOGISTICS d.o.o.</item>
    </derivirana_varijabla>
  </DomainObject.Predmet.StrankaListNazivFormated>
  <DomainObject.Predmet.StrankaListNazivFormatedOIB>
    <izvorni_sadrzaj>
      <item>PVC AP GRADNJA LOGISTICS d.o.o., OIB 12229020450</item>
    </izvorni_sadrzaj>
    <derivirana_varijabla naziv="DomainObject.Predmet.StrankaListNazivFormatedOIB_1">
      <item>PVC AP GRADNJA LOGISTICS d.o.o., OIB 12229020450</item>
    </derivirana_varijabla>
  </DomainObject.Predmet.StrankaListNazivFormatedOIB>
  <DomainObject.Predmet.ProtuStrankaListFormated>
    <izvorni_sadrzaj>
      <item>PVC AP GRADNJA LOGISTICS d.o.o. zastupanog po punomoćniku Pavao Mrkonjić</item>
    </izvorni_sadrzaj>
    <derivirana_varijabla naziv="DomainObject.Predmet.ProtuStrankaListFormated_1">
      <item>PVC AP GRADNJA LOGISTICS d.o.o. zastupanog po punomoćniku Pavao Mrkonjić</item>
    </derivirana_varijabla>
  </DomainObject.Predmet.ProtuStrankaListFormated>
  <DomainObject.Predmet.ProtuStrankaListFormatedOIB>
    <izvorni_sadrzaj>
      <item>PVC AP GRADNJA LOGISTICS d.o.o., OIB 12229020450 zastupanog po punomoćniku Pavao Mrkonjić</item>
    </izvorni_sadrzaj>
    <derivirana_varijabla naziv="DomainObject.Predmet.ProtuStrankaListFormatedOIB_1">
      <item>PVC AP GRADNJA LOGISTICS d.o.o., OIB 12229020450 zastupanog po punomoćniku Pavao Mrkonjić</item>
    </derivirana_varijabla>
  </DomainObject.Predmet.ProtuStrankaListFormatedOIB>
  <DomainObject.Predmet.ProtuStrankaListFormatedWithAdress>
    <izvorni_sadrzaj>
      <item>PVC AP GRADNJA LOGISTICS d.o.o., Vukmanić 18, 47000 Karlovac zastupanog po punomoćniku Pavao Mrkonjić</item>
    </izvorni_sadrzaj>
    <derivirana_varijabla naziv="DomainObject.Predmet.ProtuStrankaListFormatedWithAdress_1">
      <item>PVC AP GRADNJA LOGISTICS d.o.o., Vukmanić 18, 47000 Karlovac zastupanog po punomoćniku Pavao Mrkonjić</item>
    </derivirana_varijabla>
  </DomainObject.Predmet.ProtuStrankaListFormatedWithAdress>
  <DomainObject.Predmet.ProtuStrankaListFormatedWithAdressOIB>
    <izvorni_sadrzaj>
      <item>PVC AP GRADNJA LOGISTICS d.o.o., OIB 12229020450, Vukmanić 18, 47000 Karlovac zastupanog po punomoćniku Pavao Mrkonjić</item>
    </izvorni_sadrzaj>
    <derivirana_varijabla naziv="DomainObject.Predmet.ProtuStrankaListFormatedWithAdressOIB_1">
      <item>PVC AP GRADNJA LOGISTICS d.o.o., OIB 12229020450, Vukmanić 18, 47000 Karlovac zastupanog po punomoćniku Pavao Mrkonjić</item>
    </derivirana_varijabla>
  </DomainObject.Predmet.ProtuStrankaListFormatedWithAdressOIB>
  <DomainObject.Predmet.ProtuStrankaListNazivFormated>
    <izvorni_sadrzaj>
      <item>PVC AP GRADNJA LOGISTICS d.o.o.</item>
    </izvorni_sadrzaj>
    <derivirana_varijabla naziv="DomainObject.Predmet.ProtuStrankaListNazivFormated_1">
      <item>PVC AP GRADNJA LOGISTICS d.o.o.</item>
    </derivirana_varijabla>
  </DomainObject.Predmet.ProtuStrankaListNazivFormated>
  <DomainObject.Predmet.ProtuStrankaListNazivFormatedOIB>
    <izvorni_sadrzaj>
      <item>PVC AP GRADNJA LOGISTICS d.o.o., OIB 12229020450</item>
    </izvorni_sadrzaj>
    <derivirana_varijabla naziv="DomainObject.Predmet.ProtuStrankaListNazivFormatedOIB_1">
      <item>PVC AP GRADNJA LOGISTICS d.o.o., OIB 12229020450</item>
    </derivirana_varijabla>
  </DomainObject.Predmet.ProtuStrankaListNazivFormatedOIB>
  <DomainObject.Predmet.OstaliListFormated>
    <izvorni_sadrzaj>
      <item>Pavao Mrkonjić punomoćnik sudionika u postupku PVC AP GRADNJA LOGISTICS d.o.o.</item>
    </izvorni_sadrzaj>
    <derivirana_varijabla naziv="DomainObject.Predmet.OstaliListFormated_1">
      <item>Pavao Mrkonjić punomoćnik sudionika u postupku PVC AP GRADNJA LOGISTICS d.o.o.</item>
    </derivirana_varijabla>
  </DomainObject.Predmet.OstaliListFormated>
  <DomainObject.Predmet.OstaliListFormatedOIB>
    <izvorni_sadrzaj>
      <item>Pavao Mrkonjić, OIB 50443048410 punomoćnik sudionika u postupku PVC AP GRADNJA LOGISTICS d.o.o.</item>
    </izvorni_sadrzaj>
    <derivirana_varijabla naziv="DomainObject.Predmet.OstaliListFormatedOIB_1">
      <item>Pavao Mrkonjić, OIB 50443048410 punomoćnik sudionika u postupku PVC AP GRADNJA LOGISTICS d.o.o.</item>
    </derivirana_varijabla>
  </DomainObject.Predmet.OstaliListFormatedOIB>
  <DomainObject.Predmet.OstaliListFormatedWithAdress>
    <izvorni_sadrzaj>
      <item>Pavao Mrkonjić, Ante Topić Mimare 24, 10000 Zagreb punomoćnik sudionika u postupku PVC AP GRADNJA LOGISTICS d.o.o.</item>
    </izvorni_sadrzaj>
    <derivirana_varijabla naziv="DomainObject.Predmet.OstaliListFormatedWithAdress_1">
      <item>Pavao Mrkonjić, Ante Topić Mimare 24, 10000 Zagreb punomoćnik sudionika u postupku PVC AP GRADNJA LOGISTICS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PVC AP GRADNJA LOGISTICS d.o.o.</item>
    </izvorni_sadrzaj>
    <derivirana_varijabla naziv="DomainObject.Predmet.OstaliListFormatedWithAdressOIB_1">
      <item>Pavao Mrkonjić, OIB 50443048410, Ante Topić Mimare 24, 10000 Zagreb punomoćnik sudionika u postupku PVC AP GRADNJA LOGISTICS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PVC AP GRADNJA LOGISTICS d.o.o.</izvorni_sadrzaj>
    <derivirana_varijabla naziv="DomainObject.Predmet.StrankaIDrugi_1">PVC AP GRADNJA LOGISTICS d.o.o.</derivirana_varijabla>
  </DomainObject.Predmet.StrankaIDrugi>
  <DomainObject.Predmet.ProtustrankaIDrugi>
    <izvorni_sadrzaj>PVC AP GRADNJA LOGISTICS d.o.o.</izvorni_sadrzaj>
    <derivirana_varijabla naziv="DomainObject.Predmet.ProtustrankaIDrugi_1">PVC AP GRADNJA LOGISTICS d.o.o.</derivirana_varijabla>
  </DomainObject.Predmet.ProtustrankaIDrugi>
  <DomainObject.Predmet.StrankaIDrugiAdressOIB>
    <izvorni_sadrzaj>PVC AP GRADNJA LOGISTICS d.o.o., OIB 12229020450, Vukmanić 18, 47000 Karlovac</izvorni_sadrzaj>
    <derivirana_varijabla naziv="DomainObject.Predmet.StrankaIDrugiAdressOIB_1">PVC AP GRADNJA LOGISTICS d.o.o., OIB 12229020450, Vukmanić 18, 47000 Karlovac</derivirana_varijabla>
  </DomainObject.Predmet.StrankaIDrugiAdressOIB>
  <DomainObject.Predmet.ProtustrankaIDrugiAdressOIB>
    <izvorni_sadrzaj>PVC AP GRADNJA LOGISTICS d.o.o., OIB 12229020450, Vukmanić 18, 47000 Karlovac</izvorni_sadrzaj>
    <derivirana_varijabla naziv="DomainObject.Predmet.ProtustrankaIDrugiAdressOIB_1">PVC AP GRADNJA LOGISTICS d.o.o., OIB 12229020450, Vukmanić 18,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PVC AP GRADNJA LOGISTICS d.o.o.</item>
      <item>PVC AP GRADNJA LOGISTICS d.o.o.</item>
      <item>Pavao Mrkonjić</item>
    </izvorni_sadrzaj>
    <derivirana_varijabla naziv="DomainObject.Predmet.SudioniciListNaziv_1">
      <item>PVC AP GRADNJA LOGISTICS d.o.o.</item>
      <item>PVC AP GRADNJA LOGISTICS d.o.o.</item>
      <item>Pavao Mrkonjić</item>
    </derivirana_varijabla>
  </DomainObject.Predmet.SudioniciListNaziv>
  <DomainObject.Predmet.SudioniciListAdressOIB>
    <izvorni_sadrzaj>
      <item>PVC AP GRADNJA LOGISTICS d.o.o., OIB 12229020450, Vukmanić 18,47000 Karlovac</item>
      <item>PVC AP GRADNJA LOGISTICS d.o.o., OIB 12229020450, Vukmanić 18,47000 Karlovac</item>
      <item>Pavao Mrkonjić, OIB 50443048410, Ante Topić Mimare 24,10000 Zagreb</item>
    </izvorni_sadrzaj>
    <derivirana_varijabla naziv="DomainObject.Predmet.SudioniciListAdressOIB_1">
      <item>PVC AP GRADNJA LOGISTICS d.o.o., OIB 12229020450, Vukmanić 18,47000 Karlovac</item>
      <item>PVC AP GRADNJA LOGISTICS d.o.o., OIB 12229020450, Vukmanić 18,47000 Karlovac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12229020450</item>
      <item>, OIB 12229020450</item>
      <item>, OIB 50443048410</item>
    </izvorni_sadrzaj>
    <derivirana_varijabla naziv="DomainObject.Predmet.SudioniciListNazivOIB_1">
      <item>, OIB 12229020450</item>
      <item>, OIB 12229020450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301</properties:Words>
  <properties:Characters>1540</properties:Characters>
  <properties:Lines>55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2018-08-22T10:19:00Z</dcterms:created>
  <dc:creator>nribaric</dc:creator>
  <cp:lastModifiedBy>Jadranka Zelić</cp:lastModifiedBy>
  <cp:lastPrinted>2018-08-22T09:53:00Z</cp:lastPrinted>
  <dcterms:modified xmlns:xsi="http://www.w3.org/2001/XMLSchema-instance" xsi:type="dcterms:W3CDTF">2018-08-22T12:14:00Z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na uplatu 50000 22.8.2018. pcv ap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